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9F7EA" w14:textId="0D4AC356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374718">
        <w:rPr>
          <w:rFonts w:ascii="Arial" w:hAnsi="Arial" w:cs="Arial"/>
          <w:b/>
          <w:sz w:val="28"/>
        </w:rPr>
        <w:t>5</w:t>
      </w:r>
      <w:r w:rsidR="00EC3595">
        <w:rPr>
          <w:rFonts w:ascii="Arial" w:hAnsi="Arial" w:cs="Arial"/>
          <w:b/>
          <w:sz w:val="28"/>
        </w:rPr>
        <w:t xml:space="preserve">                                      </w:t>
      </w:r>
      <w:r w:rsidR="003F7363">
        <w:rPr>
          <w:rFonts w:ascii="Arial" w:hAnsi="Arial" w:cs="Arial"/>
          <w:b/>
          <w:sz w:val="28"/>
        </w:rPr>
        <w:t xml:space="preserve"> </w:t>
      </w:r>
      <w:r w:rsidR="00EC3595">
        <w:rPr>
          <w:rFonts w:ascii="Arial" w:hAnsi="Arial" w:cs="Arial"/>
          <w:b/>
          <w:sz w:val="28"/>
        </w:rPr>
        <w:t xml:space="preserve">  </w:t>
      </w:r>
      <w:r w:rsidR="007A6AE8">
        <w:rPr>
          <w:rFonts w:ascii="Arial" w:hAnsi="Arial" w:cs="Arial"/>
          <w:b/>
          <w:sz w:val="28"/>
        </w:rPr>
        <w:t xml:space="preserve">   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6A7A46">
        <w:rPr>
          <w:rFonts w:ascii="Arial" w:hAnsi="Arial" w:cs="Arial"/>
          <w:b/>
          <w:sz w:val="28"/>
        </w:rPr>
        <w:t>4</w:t>
      </w:r>
      <w:r w:rsidR="00374718">
        <w:rPr>
          <w:rFonts w:ascii="Arial" w:hAnsi="Arial" w:cs="Arial"/>
          <w:b/>
          <w:sz w:val="28"/>
        </w:rPr>
        <w:t>1</w:t>
      </w:r>
      <w:r w:rsidR="00B82028">
        <w:rPr>
          <w:rFonts w:ascii="Arial" w:hAnsi="Arial" w:cs="Arial"/>
          <w:b/>
          <w:sz w:val="28"/>
        </w:rPr>
        <w:t>7</w:t>
      </w:r>
      <w:r w:rsidR="00374718">
        <w:rPr>
          <w:rFonts w:ascii="Arial" w:hAnsi="Arial" w:cs="Arial"/>
          <w:b/>
          <w:sz w:val="28"/>
        </w:rPr>
        <w:t>06</w:t>
      </w:r>
    </w:p>
    <w:p w14:paraId="7EDDD884" w14:textId="50201928" w:rsidR="00C52180" w:rsidRDefault="00DC45A8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Melbourne</w:t>
      </w:r>
      <w:r w:rsidR="0045170C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Australia</w:t>
      </w:r>
      <w:r w:rsidR="006A7A46">
        <w:rPr>
          <w:rFonts w:ascii="Arial" w:hAnsi="Arial" w:cs="Arial"/>
          <w:b/>
          <w:sz w:val="28"/>
          <w:szCs w:val="28"/>
        </w:rPr>
        <w:t>,</w:t>
      </w:r>
      <w:r w:rsidR="00854DF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9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</w:t>
      </w:r>
      <w:r w:rsidR="00B0496A">
        <w:rPr>
          <w:rFonts w:ascii="Arial" w:hAnsi="Arial" w:cs="Arial"/>
          <w:b/>
          <w:sz w:val="28"/>
          <w:szCs w:val="28"/>
        </w:rPr>
        <w:t>2</w:t>
      </w:r>
      <w:r w:rsidR="00E128A7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B0496A">
        <w:rPr>
          <w:rFonts w:ascii="Arial" w:hAnsi="Arial" w:cs="Arial"/>
          <w:b/>
          <w:sz w:val="28"/>
          <w:szCs w:val="28"/>
        </w:rPr>
        <w:t>4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25FAAFDC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 WIs and indicate the RAN#</w:t>
      </w:r>
      <w:r w:rsidR="0045170C">
        <w:rPr>
          <w:rFonts w:ascii="Arial" w:hAnsi="Arial" w:cs="Arial"/>
        </w:rPr>
        <w:t>10</w:t>
      </w:r>
      <w:r w:rsidR="00E128A7">
        <w:rPr>
          <w:rFonts w:ascii="Arial" w:hAnsi="Arial" w:cs="Arial"/>
        </w:rPr>
        <w:t>4</w:t>
      </w:r>
      <w:r w:rsidR="000174CA">
        <w:rPr>
          <w:rFonts w:ascii="Arial" w:hAnsi="Arial" w:cs="Arial"/>
        </w:rPr>
        <w:t xml:space="preserve"> </w:t>
      </w:r>
      <w:proofErr w:type="spellStart"/>
      <w:r w:rsidRPr="005E2084">
        <w:rPr>
          <w:rFonts w:ascii="Arial" w:hAnsi="Arial" w:cs="Arial"/>
        </w:rPr>
        <w:t>Tdocs</w:t>
      </w:r>
      <w:proofErr w:type="spellEnd"/>
      <w:r w:rsidRPr="005E2084">
        <w:rPr>
          <w:rFonts w:ascii="Arial" w:hAnsi="Arial" w:cs="Arial"/>
        </w:rPr>
        <w:t xml:space="preserve"> that contain the CRs.</w:t>
      </w:r>
    </w:p>
    <w:p w14:paraId="1CF8122E" w14:textId="77777777" w:rsidR="007726AA" w:rsidRPr="00550AD2" w:rsidRDefault="007726AA" w:rsidP="00B231F7"/>
    <w:p w14:paraId="73DE22A2" w14:textId="0DAAEC70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DC45A8">
        <w:rPr>
          <w:rFonts w:ascii="Arial" w:hAnsi="Arial" w:cs="Arial"/>
        </w:rPr>
        <w:t>4</w:t>
      </w:r>
      <w:r w:rsidR="00E128A7">
        <w:rPr>
          <w:rFonts w:ascii="Arial" w:hAnsi="Arial" w:cs="Arial"/>
        </w:rPr>
        <w:t xml:space="preserve"> </w:t>
      </w:r>
      <w:r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804966">
        <w:rPr>
          <w:rFonts w:ascii="Arial" w:hAnsi="Arial" w:cs="Arial"/>
        </w:rPr>
        <w:t>1066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E128A7">
        <w:rPr>
          <w:rFonts w:ascii="Arial" w:hAnsi="Arial" w:cs="Arial"/>
        </w:rPr>
        <w:t>10</w:t>
      </w:r>
      <w:r w:rsidR="00DC45A8">
        <w:rPr>
          <w:rFonts w:ascii="Arial" w:hAnsi="Arial" w:cs="Arial"/>
        </w:rPr>
        <w:t>34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EA0B0F">
        <w:rPr>
          <w:rFonts w:ascii="Arial" w:hAnsi="Arial" w:cs="Arial"/>
          <w:bCs/>
        </w:rPr>
        <w:t>73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DC45A8">
        <w:rPr>
          <w:rFonts w:ascii="Arial" w:hAnsi="Arial" w:cs="Arial"/>
          <w:bCs/>
        </w:rPr>
        <w:t>94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790EEE">
        <w:rPr>
          <w:rFonts w:ascii="Arial" w:hAnsi="Arial" w:cs="Arial"/>
        </w:rPr>
        <w:t>2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21CD4249" w:rsidR="003C2E1F" w:rsidRPr="00C23814" w:rsidRDefault="00CB72A9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C45A8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C9035C">
        <w:rPr>
          <w:rFonts w:ascii="Arial" w:hAnsi="Arial" w:cs="Arial"/>
        </w:rPr>
        <w:t>2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DC45A8">
        <w:rPr>
          <w:rFonts w:ascii="Arial" w:hAnsi="Arial" w:cs="Arial"/>
        </w:rPr>
        <w:t>10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887B82">
        <w:rPr>
          <w:rFonts w:ascii="Arial" w:hAnsi="Arial" w:cs="Arial"/>
        </w:rPr>
        <w:t>161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DC45A8">
        <w:rPr>
          <w:rFonts w:ascii="Arial" w:hAnsi="Arial" w:cs="Arial"/>
        </w:rPr>
        <w:t>20</w:t>
      </w:r>
      <w:r w:rsidR="005A12AD">
        <w:rPr>
          <w:rFonts w:ascii="Arial" w:hAnsi="Arial" w:cs="Arial"/>
        </w:rPr>
        <w:t>1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 xml:space="preserve">+ </w:t>
      </w:r>
      <w:r w:rsidR="00887B82">
        <w:rPr>
          <w:rFonts w:ascii="Arial" w:hAnsi="Arial" w:cs="Arial"/>
        </w:rPr>
        <w:t>903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306DE6">
        <w:rPr>
          <w:rFonts w:ascii="Arial" w:hAnsi="Arial" w:cs="Arial"/>
        </w:rPr>
        <w:t>8</w:t>
      </w:r>
      <w:r w:rsidR="00DC45A8">
        <w:rPr>
          <w:rFonts w:ascii="Arial" w:hAnsi="Arial" w:cs="Arial"/>
        </w:rPr>
        <w:t>23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</w:p>
    <w:p w14:paraId="259347C2" w14:textId="32952B72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CD1D1A">
        <w:rPr>
          <w:rFonts w:ascii="Arial" w:hAnsi="Arial" w:cs="Arial"/>
        </w:rPr>
        <w:t>73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DC45A8">
        <w:rPr>
          <w:rFonts w:ascii="Arial" w:hAnsi="Arial" w:cs="Arial"/>
        </w:rPr>
        <w:t>94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5F701B3B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7A6AE8">
        <w:rPr>
          <w:rFonts w:ascii="Arial" w:hAnsi="Arial" w:cs="Arial"/>
        </w:rPr>
        <w:t>2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5B756C2E" w14:textId="77777777" w:rsidR="0069306C" w:rsidRPr="005E2084" w:rsidRDefault="0069306C" w:rsidP="00506A2B">
      <w:pPr>
        <w:rPr>
          <w:rFonts w:ascii="Arial" w:hAnsi="Arial" w:cs="Arial"/>
        </w:rPr>
      </w:pPr>
    </w:p>
    <w:p w14:paraId="5DE70F4C" w14:textId="0887D4A2" w:rsidR="0065340E" w:rsidRDefault="0069306C" w:rsidP="0069306C">
      <w:pPr>
        <w:pStyle w:val="TH"/>
        <w:jc w:val="left"/>
      </w:pPr>
      <w:r>
        <w:t>Table 1.1: N</w:t>
      </w:r>
      <w:r w:rsidR="007726AA" w:rsidRPr="005E2084">
        <w:t>umber of CRs per WI</w:t>
      </w:r>
    </w:p>
    <w:tbl>
      <w:tblPr>
        <w:tblW w:w="7497" w:type="dxa"/>
        <w:tblLook w:val="04A0" w:firstRow="1" w:lastRow="0" w:firstColumn="1" w:lastColumn="0" w:noHBand="0" w:noVBand="1"/>
      </w:tblPr>
      <w:tblGrid>
        <w:gridCol w:w="5577"/>
        <w:gridCol w:w="960"/>
        <w:gridCol w:w="960"/>
      </w:tblGrid>
      <w:tr w:rsidR="00CC23F6" w:rsidRPr="00CC23F6" w14:paraId="5151EC57" w14:textId="47D2D683" w:rsidTr="00CC23F6">
        <w:trPr>
          <w:trHeight w:val="300"/>
        </w:trPr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B2DD4B3" w14:textId="28EDACA5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8459AD6" w14:textId="5D063D24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E7C44D1" w14:textId="234D4179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TTCN CRs</w:t>
            </w:r>
          </w:p>
        </w:tc>
      </w:tr>
      <w:tr w:rsidR="00CC23F6" w:rsidRPr="00CC23F6" w14:paraId="096BAF75" w14:textId="0068EEFB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4B55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0453" w14:textId="6B0431D2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+ 1 RP-direct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4B9C5" w14:textId="2CE4391C" w:rsidR="00CC23F6" w:rsidRPr="00CC23F6" w:rsidRDefault="00344E55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</w:tr>
      <w:tr w:rsidR="00CC23F6" w:rsidRPr="00CC23F6" w14:paraId="323B9A3A" w14:textId="4E77A950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6E40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008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735C1" w14:textId="61AE7997" w:rsidR="00CC23F6" w:rsidRPr="00CC23F6" w:rsidRDefault="00344E55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CC23F6" w:rsidRPr="00CC23F6" w14:paraId="25AABE69" w14:textId="2CC62932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87E8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0578" w14:textId="538E0FB2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73536" w14:textId="0489E50E" w:rsidR="00CC23F6" w:rsidRPr="00CC23F6" w:rsidRDefault="00344E55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CC23F6" w:rsidRPr="00CC23F6" w14:paraId="53B0DE8B" w14:textId="00312E7D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798B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69E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12B07" w14:textId="59E41D35" w:rsidR="00CC23F6" w:rsidRPr="00CC23F6" w:rsidRDefault="00344E55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C23F6" w:rsidRPr="00CC23F6" w14:paraId="0EB8ED6C" w14:textId="686C9F88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65E9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NR_pos_enh-UEConTest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0732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1138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0164FECF" w14:textId="37C6E3D5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8FD0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047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F284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41B6450" w14:textId="1A59646B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FF9C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NR_unlic-UEConTest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2CEE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E25EC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1294514F" w14:textId="06B1D2C3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43BF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A43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F386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3F4C31C3" w14:textId="6A540F79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0052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D2D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2949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1A21B52C" w14:textId="506A189A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CD6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877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E9FF1" w14:textId="1D07BBF7" w:rsidR="00CC23F6" w:rsidRPr="00CC23F6" w:rsidRDefault="00344E55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C23F6" w:rsidRPr="00CC23F6" w14:paraId="53140BEB" w14:textId="2A8AABC8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0188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A7B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CD93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5B823A2F" w14:textId="2D5610B6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A1A8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677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BE80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238B015" w14:textId="7E90A961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EF8A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5DB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EFCD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DF6667C" w14:textId="4FF61DF7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812D6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633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87B7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596C22F0" w14:textId="04D5BCA2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688A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MCProtoc16_enh2MCPTT_eMCData2-ConTest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2DD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2470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41622340" w14:textId="505AB506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5340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6DB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F81D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DEF4B55" w14:textId="13850D12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F231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34B2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3179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7F658382" w14:textId="78BD1AED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9DE5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356C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EE7E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1B4E8D46" w14:textId="7BD3D28C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3034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31D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13D3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79B39333" w14:textId="49D57637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E88A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IoT_NTN_FDD_LS_band-UEConTest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45E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4E7A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5177483E" w14:textId="2BD80368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3004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0A8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76B6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7EF52761" w14:textId="4CB0E261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B52E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NR_lic_bands_BW_R18-UEConTest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723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E97C6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9AF8FD5" w14:textId="70565B19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4A30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42C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1CC9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0D2C32B2" w14:textId="46417B2A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DC4A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NR_QoE-UEConTest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388C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EE5B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5E580364" w14:textId="115F165E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1965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E3AC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9BDD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303C325D" w14:textId="2D2387BD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6FF3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1D2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B39D2" w14:textId="3924F552" w:rsidR="00CC23F6" w:rsidRPr="00CC23F6" w:rsidRDefault="00344E55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C23F6" w:rsidRPr="00CC23F6" w14:paraId="573C6678" w14:textId="7A861729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4D62E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65A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372F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3F7E49E6" w14:textId="21CF0763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3DE0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F44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B32A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171A3595" w14:textId="2BB2709B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5D62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12C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6B88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255523FE" w14:textId="6C322B85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642D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LTE_NR_HPUE_FWVM_R18-UEConTest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DDF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C7FB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0B96E0B5" w14:textId="697D10DB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29F0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2AD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C9F4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01B3177A" w14:textId="5F77ABC7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7437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F40C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5DFA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45979282" w14:textId="35624597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84FC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797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47A9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7BD0ABA6" w14:textId="2AB09AD3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C506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7A32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0568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39733A15" w14:textId="5D7597D8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5F73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DE4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F28E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5C2EC985" w14:textId="0EE06A21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802C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939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4296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356D0770" w14:textId="01C5A58C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5EB3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LTE_NR_Simult_RxTx_R18-UEConTest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F55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C9DC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19F31085" w14:textId="5FED1AA1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31EB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NR_feMIMO-UEConTest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3F5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38CB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E98F7CE" w14:textId="3CD96C52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D8F1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4EDC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D4F97" w14:textId="096FB1E1" w:rsidR="00CC23F6" w:rsidRPr="00CC23F6" w:rsidRDefault="00344E55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CC23F6" w:rsidRPr="00CC23F6" w14:paraId="51319874" w14:textId="0B8350D7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7884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021C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0FAA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5212F673" w14:textId="515DD65A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2816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NR_MT_SDT-</w:t>
            </w: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BEB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51F2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0024C0D6" w14:textId="31B9CB14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58BA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NG_RAN_PRN_enh_plus_CT-UEConTest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FC8E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08DE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16DF9A1" w14:textId="73412711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67EC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522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4A7F2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712C16D3" w14:textId="6D2BB0A0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E8B6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AAB0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3CF6E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861978E" w14:textId="38D9789E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48447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79B9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50E1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6EF71DCF" w14:textId="1929F673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00B4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D9A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063CE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1E5A4DB2" w14:textId="3061C15C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F70E2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4A1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3B31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74064C97" w14:textId="0D39B2C7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3759E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DA9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C2BB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360F3BC8" w14:textId="1176313A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265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NR_demod_enh2-UEConTest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414F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B2973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2C254F3E" w14:textId="24822780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53776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D4824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223C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50065455" w14:textId="0E927D2E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DCB6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LTE_CA_R17-UEConTest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611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D90DE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5FC0BD94" w14:textId="35F80A20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E200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ED5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93CFA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15065FB6" w14:textId="02950403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5BF98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E21E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79B9E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25CFF8CC" w14:textId="69A9BC8A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27D91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033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2D732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23F6" w:rsidRPr="00CC23F6" w14:paraId="3987274A" w14:textId="7AF66391" w:rsidTr="00CC23F6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87D5B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NR_SmallData_INACTIVE-UEConTest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DE55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23F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699AD" w14:textId="77777777" w:rsidR="00CC23F6" w:rsidRPr="00CC23F6" w:rsidRDefault="00CC23F6" w:rsidP="00CC23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0518031" w14:textId="77777777" w:rsidR="0065340E" w:rsidRDefault="0065340E" w:rsidP="007A6AE8"/>
    <w:p w14:paraId="419251DE" w14:textId="6BC00E0B" w:rsidR="00B55BB6" w:rsidRDefault="0069306C" w:rsidP="0069306C">
      <w:pPr>
        <w:pStyle w:val="TH"/>
      </w:pPr>
      <w:r>
        <w:t xml:space="preserve">Table 1.2: </w:t>
      </w:r>
      <w:r w:rsidR="00F453DC">
        <w:t>List of CR packs</w:t>
      </w:r>
    </w:p>
    <w:tbl>
      <w:tblPr>
        <w:tblW w:w="11335" w:type="dxa"/>
        <w:tblLayout w:type="fixed"/>
        <w:tblLook w:val="04A0" w:firstRow="1" w:lastRow="0" w:firstColumn="1" w:lastColumn="0" w:noHBand="0" w:noVBand="1"/>
      </w:tblPr>
      <w:tblGrid>
        <w:gridCol w:w="1152"/>
        <w:gridCol w:w="4870"/>
        <w:gridCol w:w="914"/>
        <w:gridCol w:w="919"/>
        <w:gridCol w:w="3480"/>
      </w:tblGrid>
      <w:tr w:rsidR="009C1FE6" w:rsidRPr="009C1FE6" w14:paraId="674A5EFB" w14:textId="77777777" w:rsidTr="003F7363">
        <w:trPr>
          <w:trHeight w:val="2400"/>
        </w:trPr>
        <w:tc>
          <w:tcPr>
            <w:tcW w:w="11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03DE5BE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9C1FE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  <w:r w:rsidRPr="009C1FE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#</w:t>
            </w:r>
          </w:p>
        </w:tc>
        <w:tc>
          <w:tcPr>
            <w:tcW w:w="487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047947D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C1FE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9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3BC624E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C1FE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91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3B81856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C1FE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34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72E8C7E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C1FE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9C1FE6" w:rsidRPr="009C1FE6" w14:paraId="670FAF3B" w14:textId="77777777" w:rsidTr="003F7363">
        <w:trPr>
          <w:trHeight w:val="675"/>
        </w:trPr>
        <w:tc>
          <w:tcPr>
            <w:tcW w:w="11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2AB08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RP-242279</w:t>
            </w:r>
          </w:p>
        </w:tc>
        <w:tc>
          <w:tcPr>
            <w:tcW w:w="48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C21F3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NR_CADC_NR_LTE_DC_R16-UEConTest - Pack 1/2</w:t>
            </w:r>
          </w:p>
        </w:tc>
        <w:tc>
          <w:tcPr>
            <w:tcW w:w="91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34D02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1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22717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66A68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9C1FE6" w:rsidRPr="009C1FE6" w14:paraId="307AB386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C2662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RP-242280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D548A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NR_CADC_NR_LTE_DC_R16-UEConTest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50CC6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BEDC9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2278A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9C1FE6" w:rsidRPr="009C1FE6" w14:paraId="713C16DF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45D8E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9EB26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5G_V2X_NRSL_eV2XARC-UEConTest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2E811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1A41B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58E45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9C1FE6" w:rsidRPr="009C1FE6" w14:paraId="69F6BE9D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46573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8D53C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5G_V2X_NRSL_eV2XARC-UEConTest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D35E2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D07AE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07BD5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9C1FE6" w:rsidRPr="009C1FE6" w14:paraId="4065853F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FB865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RP-242267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5DBAB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NR_unlic-UEConTest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D16CD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48D32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D8CE0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NR_unlic-UEConTest</w:t>
            </w:r>
            <w:proofErr w:type="spellEnd"/>
          </w:p>
        </w:tc>
      </w:tr>
      <w:tr w:rsidR="009C1FE6" w:rsidRPr="009C1FE6" w14:paraId="51D4A089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B59A9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RP-242268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F8E22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NR_unlic-UEConTest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09EF8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37E35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1968C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NR_unlic-UEConTest</w:t>
            </w:r>
            <w:proofErr w:type="spellEnd"/>
          </w:p>
        </w:tc>
      </w:tr>
      <w:tr w:rsidR="009C1FE6" w:rsidRPr="009C1FE6" w14:paraId="48C94B87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1F7B3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RP-242269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C7BA5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4453A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4A026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4B60B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</w:p>
        </w:tc>
      </w:tr>
      <w:tr w:rsidR="009C1FE6" w:rsidRPr="009C1FE6" w14:paraId="65E9F384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63631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RP-242270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DD5C8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333B3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72E80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3CEA0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</w:p>
        </w:tc>
      </w:tr>
      <w:tr w:rsidR="009C1FE6" w:rsidRPr="009C1FE6" w14:paraId="1A98610D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2FEFE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13992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MCProtoc16_enh2MCPTT_eMCData2-ConTest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E67ED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9E22D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AAF57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MCProtoc16_enh2MCPTT_eMCData2-ConTest</w:t>
            </w:r>
          </w:p>
        </w:tc>
      </w:tr>
      <w:tr w:rsidR="009C1FE6" w:rsidRPr="009C1FE6" w14:paraId="7280C6D4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D002B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0616C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MCProtoc16_enh2MCPTT_eMCData2-ConTest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A3BAE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13.2.5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4568F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D87EA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MCProtoc16_enh2MCPTT_eMCData2-ConTest</w:t>
            </w:r>
          </w:p>
        </w:tc>
      </w:tr>
      <w:tr w:rsidR="009C1FE6" w:rsidRPr="009C1FE6" w14:paraId="4847EC08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58A94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61EE5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NR_CADC_NR_LTE_DC_R17-UEConTest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02582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FBA48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E2E3C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9C1FE6" w:rsidRPr="009C1FE6" w14:paraId="47A37521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36B9F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89D28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NR_CADC_NR_LTE_DC_R17-UEConTest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5EB16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C7A76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6D500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9C1FE6" w:rsidRPr="009C1FE6" w14:paraId="211CED61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D15E5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1DD46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NR_HST_FR2-UEConTest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6B2DB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C6AB3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A2302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NR_HST_FR2-UEConTest</w:t>
            </w:r>
          </w:p>
        </w:tc>
      </w:tr>
      <w:tr w:rsidR="009C1FE6" w:rsidRPr="009C1FE6" w14:paraId="5228DEA3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CB6D1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24F6C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NR_SL_enh-UEConTest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1D029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F95F2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C5390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NR_SL_enh-UEConTest</w:t>
            </w:r>
            <w:proofErr w:type="spellEnd"/>
          </w:p>
        </w:tc>
      </w:tr>
      <w:tr w:rsidR="009C1FE6" w:rsidRPr="009C1FE6" w14:paraId="38DE0FBD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F1F60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RP-242290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78F43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NR_SL_relay-UEConTest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3EA5B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69653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5C6D6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NR_SL_relay-UEConTest</w:t>
            </w:r>
            <w:proofErr w:type="spellEnd"/>
          </w:p>
        </w:tc>
      </w:tr>
      <w:tr w:rsidR="009C1FE6" w:rsidRPr="009C1FE6" w14:paraId="7BD15E71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0EA12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49005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NR_QoE-UEConTest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9E61F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213D9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43885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NR_QoE-UEConTest</w:t>
            </w:r>
          </w:p>
        </w:tc>
      </w:tr>
      <w:tr w:rsidR="009C1FE6" w:rsidRPr="009C1FE6" w14:paraId="7821B532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211F2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RP-242263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B49F4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NR_pos_enh-UEConTest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4FB35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A0328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BF2CA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NR_pos_enh-UEConTest</w:t>
            </w:r>
            <w:proofErr w:type="spellEnd"/>
          </w:p>
        </w:tc>
      </w:tr>
      <w:tr w:rsidR="009C1FE6" w:rsidRPr="009C1FE6" w14:paraId="3D6B7E3D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3142E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DFE4E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NR_pos_enh-UEConTest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5CE44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AE75C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E8074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NR_pos_enh-UEConTest</w:t>
            </w:r>
            <w:proofErr w:type="spellEnd"/>
          </w:p>
        </w:tc>
      </w:tr>
      <w:tr w:rsidR="009C1FE6" w:rsidRPr="009C1FE6" w14:paraId="76B96910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D6CF6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RP-242322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DF090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LTE_CA_R17-UEConTest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69C88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3FAAD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8A610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LTE_CA_R17-UEConTest</w:t>
            </w:r>
          </w:p>
        </w:tc>
      </w:tr>
      <w:tr w:rsidR="009C1FE6" w:rsidRPr="009C1FE6" w14:paraId="4BF32C76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00800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3B5D2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NR_FR2_FWA_Bn257_Bn258-UEConTest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70D91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4504D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D8BDB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NR_FR2_FWA_Bn257_Bn258-UEConTest</w:t>
            </w:r>
          </w:p>
        </w:tc>
      </w:tr>
      <w:tr w:rsidR="009C1FE6" w:rsidRPr="009C1FE6" w14:paraId="78BD854A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FD84E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RP-242309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E1850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NR_feMIMO-UEConTest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B99DA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E22BB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B4FF9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NR_feMIMO-UEConTest</w:t>
            </w:r>
            <w:proofErr w:type="spellEnd"/>
          </w:p>
        </w:tc>
      </w:tr>
      <w:tr w:rsidR="009C1FE6" w:rsidRPr="009C1FE6" w14:paraId="25ACA83F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AF4E6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RP-242320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5EF20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NR_demod_enh2-UEConTest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77A3A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CDFEA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AE52D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NR_demod_enh2-UEConTest</w:t>
            </w:r>
          </w:p>
        </w:tc>
      </w:tr>
      <w:tr w:rsidR="009C1FE6" w:rsidRPr="009C1FE6" w14:paraId="2E818882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BF3DD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RP-242326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B37F5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286B7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B0A08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0B607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NR_SmallData_INACTIVE-UEConTest</w:t>
            </w:r>
            <w:proofErr w:type="spellEnd"/>
          </w:p>
        </w:tc>
      </w:tr>
      <w:tr w:rsidR="009C1FE6" w:rsidRPr="009C1FE6" w14:paraId="5FD06330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5EA8B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7A2A0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NG_RAN_PRN_enh_plus_CT-UEConTest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AB09F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A9FDC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79AC3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NG_RAN_PRN_enh_plus_CT-UEConTest</w:t>
            </w:r>
            <w:proofErr w:type="spellEnd"/>
          </w:p>
        </w:tc>
      </w:tr>
      <w:tr w:rsidR="009C1FE6" w:rsidRPr="009C1FE6" w14:paraId="1BD0B341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7A24E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E633B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5ADB1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947CA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7F684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</w:p>
        </w:tc>
      </w:tr>
      <w:tr w:rsidR="009C1FE6" w:rsidRPr="009C1FE6" w14:paraId="554A1CD9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798C7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0EB8D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D6543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13.3.9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68C33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156ED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</w:p>
        </w:tc>
      </w:tr>
      <w:tr w:rsidR="009C1FE6" w:rsidRPr="009C1FE6" w14:paraId="42D9DA0C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419C8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RP-242319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1DDB6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NR_bands_UL_MIMO_R18-UEConTest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75DBE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81E13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A9F2F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NR_bands_UL_MIMO_R18-UEConTest</w:t>
            </w:r>
          </w:p>
        </w:tc>
      </w:tr>
      <w:tr w:rsidR="009C1FE6" w:rsidRPr="009C1FE6" w14:paraId="2DA9BE86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8ED7C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F7AEF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NR_FR1_lessthan_5MHz_BW-UEConTest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00789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1E6B6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0A494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NR_FR1_lessthan_5MHz_BW-UEConTest</w:t>
            </w:r>
          </w:p>
        </w:tc>
      </w:tr>
      <w:tr w:rsidR="009C1FE6" w:rsidRPr="009C1FE6" w14:paraId="310C9DAA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FEE81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RP-242317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1A397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NR_DualTxRx_MUSIM-UEConTest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1B107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52E88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AFCB0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NR_DualTxRx_MUSIM-UEConTest</w:t>
            </w:r>
            <w:proofErr w:type="spellEnd"/>
          </w:p>
        </w:tc>
      </w:tr>
      <w:tr w:rsidR="009C1FE6" w:rsidRPr="009C1FE6" w14:paraId="3AFF7EE8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095F9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A5261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NR_redcap_enh_plus_CT1-UEConTest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B2C1A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BB1AB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FC1D5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9C1FE6" w:rsidRPr="009C1FE6" w14:paraId="775E2D73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B4695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3B01E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NR_redcap_enh_plus_CT1-UEConTest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C4009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56566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3D7FD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9C1FE6" w:rsidRPr="009C1FE6" w14:paraId="353D831E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02868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RP-242289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EF6BF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NR_XR_enh_plus_CT1-UEConTest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0DBFD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86790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DD98D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NR_XR_enh_plus_CT1-UEConTest</w:t>
            </w:r>
          </w:p>
        </w:tc>
      </w:tr>
      <w:tr w:rsidR="009C1FE6" w:rsidRPr="009C1FE6" w14:paraId="32BD009F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DBD7E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RP-242324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F6E07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NR_RF_FR2_req_Ph3-UEConTest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0DC80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BFF1E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AF6B8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NR_RF_FR2_req_Ph3-UEConTest</w:t>
            </w:r>
          </w:p>
        </w:tc>
      </w:tr>
      <w:tr w:rsidR="009C1FE6" w:rsidRPr="009C1FE6" w14:paraId="2EA01393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CDA0C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9E34B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NR_ENDC_RF_FR1_enh2-UEConTest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59D17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C65CF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E8235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9C1FE6" w:rsidRPr="009C1FE6" w14:paraId="6251A781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1BC1D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RP-242299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E96F3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Netw_Energy_NR-UEConTest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5B62D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EBF39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EC38F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Netw_Energy_NR-UEConTest</w:t>
            </w:r>
            <w:proofErr w:type="spellEnd"/>
          </w:p>
        </w:tc>
      </w:tr>
      <w:tr w:rsidR="009C1FE6" w:rsidRPr="009C1FE6" w14:paraId="2FD80EDB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93E8E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RP-242308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5B25C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LTE_NR_Simult_RxTx_R18-UEConTest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C6571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07952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F1A87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LTE_NR_Simult_RxTx_R18-UEConTest</w:t>
            </w:r>
          </w:p>
        </w:tc>
      </w:tr>
      <w:tr w:rsidR="009C1FE6" w:rsidRPr="009C1FE6" w14:paraId="14E8F410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BEC1B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19B73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NR_cov_enh2-UEConTest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965B8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13.4.19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41F36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239A7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NR_cov_enh2-UEConTest</w:t>
            </w:r>
          </w:p>
        </w:tc>
      </w:tr>
      <w:tr w:rsidR="009C1FE6" w:rsidRPr="009C1FE6" w14:paraId="7E7FC42C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E7CBF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88F83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A6E08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0125C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13826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</w:p>
        </w:tc>
      </w:tr>
      <w:tr w:rsidR="009C1FE6" w:rsidRPr="009C1FE6" w14:paraId="54E92699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95C2C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5CEF7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  <w:r w:rsidRPr="009C1FE6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5C103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E6A8E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E9A19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</w:p>
        </w:tc>
      </w:tr>
      <w:tr w:rsidR="009C1FE6" w:rsidRPr="009C1FE6" w14:paraId="1C988D1A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7AA86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RP-242307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9A612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NR_HST_FR2_enh-UEConTest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8F410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13.4.21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BDCA2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0157F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NR_HST_FR2_enh-UEConTest</w:t>
            </w:r>
          </w:p>
        </w:tc>
      </w:tr>
      <w:tr w:rsidR="009C1FE6" w:rsidRPr="009C1FE6" w14:paraId="10BD18D4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69E74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RP-242300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DA578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NR_MIMO_evo_DL_UL-UEConTest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5D7E0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13.4.22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B7FEF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BE688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NR_MIMO_evo_DL_UL-UEConTest</w:t>
            </w:r>
            <w:proofErr w:type="spellEnd"/>
          </w:p>
        </w:tc>
      </w:tr>
      <w:tr w:rsidR="009C1FE6" w:rsidRPr="009C1FE6" w14:paraId="3BFEB5E2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6E345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RP-242298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D9BCD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NR_MIMO_OTA_enh-UEConTest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2EBE3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13.4.23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44986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977F6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NR_MIMO_OTA_enh-UEConTest</w:t>
            </w:r>
            <w:proofErr w:type="spellEnd"/>
          </w:p>
        </w:tc>
      </w:tr>
      <w:tr w:rsidR="009C1FE6" w:rsidRPr="009C1FE6" w14:paraId="2AB942BE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946C6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107CD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IoT_NTN_enh_plus_CT1-UEConTest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915B5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6A8E7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E783D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IoT_NTN_enh_plus_CT1-UEConTest</w:t>
            </w:r>
          </w:p>
        </w:tc>
      </w:tr>
      <w:tr w:rsidR="009C1FE6" w:rsidRPr="009C1FE6" w14:paraId="4CC9981B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424E1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B989E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NR_MT_SDT-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EBADA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13.4.25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71672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8F700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NR_MT_SDT-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9C1FE6" w:rsidRPr="009C1FE6" w14:paraId="2BC00543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DD1C4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937D4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NR_demod_enh3-UEConTest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3AF02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13.4.27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1CDC4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3B087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NR_demod_enh3-UEConTest</w:t>
            </w:r>
          </w:p>
        </w:tc>
      </w:tr>
      <w:tr w:rsidR="009C1FE6" w:rsidRPr="009C1FE6" w14:paraId="443A8A74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969AE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C084C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NR_lic_bands_BW_R18-UEConTest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B2945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F2C9D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35ACF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NR_lic_bands_BW_R18-UEConTest</w:t>
            </w:r>
          </w:p>
        </w:tc>
      </w:tr>
      <w:tr w:rsidR="009C1FE6" w:rsidRPr="009C1FE6" w14:paraId="1FDF9C11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DE597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RP-242277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1BBF9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NR_Mob_enh2-UEConTest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92D48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13.4.30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EF5D5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DC8B7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9C1FE6" w:rsidRPr="009C1FE6" w14:paraId="30650AE6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72FC5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RP-242278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483A8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NR_Mob_enh2-UEConTest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F91B9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13.4.30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A52B1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727E5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9C1FE6" w:rsidRPr="009C1FE6" w14:paraId="0825CD6C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5FDDB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CA80B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IoT_NTN_FDD_LS_band-UEConTest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B9ADC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13.4.31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4C59F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24859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IoT_NTN_FDD_LS_band-UEConTest</w:t>
            </w:r>
            <w:proofErr w:type="spellEnd"/>
          </w:p>
        </w:tc>
      </w:tr>
      <w:tr w:rsidR="009C1FE6" w:rsidRPr="009C1FE6" w14:paraId="55A23A12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465A5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RP-242325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05691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NR_FR1_TRP_TRS_enh-UEConTest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9E7AB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13.4.33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D7929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1F238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NR_FR1_TRP_TRS_enh-UEConTest</w:t>
            </w:r>
          </w:p>
        </w:tc>
      </w:tr>
      <w:tr w:rsidR="009C1FE6" w:rsidRPr="009C1FE6" w14:paraId="370DE4BE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9AAA7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898C1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HPUE_NR_CADC_NR_LTE_DC_R18-UEConTest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D01C6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DF8C2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10154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HPUE_NR_CADC_NR_LTE_DC_R18-UEConTest</w:t>
            </w:r>
          </w:p>
        </w:tc>
      </w:tr>
      <w:tr w:rsidR="009C1FE6" w:rsidRPr="009C1FE6" w14:paraId="69793E73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0D289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RP-242301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DADAF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LTE_NR_HPUE_FWVM_R18-UEConTest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0FBCE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CDDA9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474D9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LTE_NR_HPUE_FWVM_R18-UEConTest</w:t>
            </w:r>
          </w:p>
        </w:tc>
      </w:tr>
      <w:tr w:rsidR="009C1FE6" w:rsidRPr="009C1FE6" w14:paraId="5226DF17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5DA76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EB19C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4852D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9EC56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07828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9C1FE6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9C1FE6" w:rsidRPr="009C1FE6" w14:paraId="4164260A" w14:textId="77777777" w:rsidTr="003F7363">
        <w:trPr>
          <w:trHeight w:val="90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4946B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RP-242287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2B487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4Rx_low_NR_band_handheld_3Tx_NR_CA_ENDC-UEConTest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875FC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726D2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D311F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4Rx_low_NR_band_handheld_3Tx_NR_CA_ENDC-UEConTest</w:t>
            </w:r>
          </w:p>
        </w:tc>
      </w:tr>
      <w:tr w:rsidR="009C1FE6" w:rsidRPr="009C1FE6" w14:paraId="17E85969" w14:textId="77777777" w:rsidTr="003F7363">
        <w:trPr>
          <w:trHeight w:val="90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141F2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RP-242288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FC0CF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4Rx_low_NR_band_handheld_3Tx_NR_CA_ENDC-UEConTest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8AF60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0CC27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8CD58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4Rx_low_NR_band_handheld_3Tx_NR_CA_ENDC-UEConTest</w:t>
            </w:r>
          </w:p>
        </w:tc>
      </w:tr>
      <w:tr w:rsidR="009C1FE6" w:rsidRPr="009C1FE6" w14:paraId="04EAF0A0" w14:textId="77777777" w:rsidTr="003F7363">
        <w:trPr>
          <w:trHeight w:val="450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BAE1E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RP-242321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79C6D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4Rx_NR_bands_R18-UEConTest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CF0BF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0AC9F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F3BEC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4Rx_NR_bands_R18-UEConTest</w:t>
            </w:r>
          </w:p>
        </w:tc>
      </w:tr>
      <w:tr w:rsidR="009C1FE6" w:rsidRPr="009C1FE6" w14:paraId="74C0EE40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1DE82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607C6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TEI15_Test - Pack 1/8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908F5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D90C3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B5CE8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9C1FE6" w:rsidRPr="009C1FE6" w14:paraId="76BF0A6A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810BF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B46F7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TEI15_Test - Pack 2/8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255B0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2144D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5B32F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9C1FE6" w:rsidRPr="009C1FE6" w14:paraId="631F9F06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FF78C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CA005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TEI15_Test - Pack 3/8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7C592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75331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34DD6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9C1FE6" w:rsidRPr="009C1FE6" w14:paraId="58AF71BB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248FC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ABD28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TEI15_Test - Pack 4/8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B76E3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0BF52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C94D8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9C1FE6" w:rsidRPr="009C1FE6" w14:paraId="3D3C39BA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AAF64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B7492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TEI15_Test - Pack 5/8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7F2A7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8C553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AE353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9C1FE6" w:rsidRPr="009C1FE6" w14:paraId="2558D4A8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7F57A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51AB2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TEI15_Test - Pack 6/8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1F038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D82E0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69F13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9C1FE6" w:rsidRPr="009C1FE6" w14:paraId="161C32D2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E2F18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RP-242247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594A6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TEI15_Test - Pack 7/8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87E9E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25C56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138D2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9C1FE6" w:rsidRPr="009C1FE6" w14:paraId="63DC0500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D667B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RP-242248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56F2D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TEI15_Test - Pack 8/8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AEDD8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75391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1C184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9C1FE6" w:rsidRPr="009C1FE6" w14:paraId="33BD2AB7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B8CD7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RP-242249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AED00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TEI17_Test - Pack 1/8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6F842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2E478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7BD59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9C1FE6" w:rsidRPr="009C1FE6" w14:paraId="5D2F8001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1C7EC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RP-242250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3973E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TEI17_Test - Pack 2/8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1F973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F90B5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3429A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9C1FE6" w:rsidRPr="009C1FE6" w14:paraId="65992ED1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4E7C0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F823C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TEI17_Test - Pack 3/8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826FD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08E84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C340C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9C1FE6" w:rsidRPr="009C1FE6" w14:paraId="036EA0E8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A5F2E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65304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TEI17_Test - Pack 4/8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F93CB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9B82D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F8234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9C1FE6" w:rsidRPr="009C1FE6" w14:paraId="38A46B42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1FA1A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892E1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TEI17_Test - Pack 5/8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B987C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9A1D2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5D4EC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9C1FE6" w:rsidRPr="009C1FE6" w14:paraId="35AF1E4D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B38E9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71A82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TEI17_Test - Pack 6/8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4D62C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D20D2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4F9FB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9C1FE6" w:rsidRPr="009C1FE6" w14:paraId="6FC9BC80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2A3C4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RP-242255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5639A4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TEI17_Test - Pack 7/8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EE32F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2677F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D4FBB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9C1FE6" w:rsidRPr="009C1FE6" w14:paraId="1F744A6A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5161A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1D085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TEI17_Test - Pack 8/8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D5809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B3074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2B3A9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9C1FE6" w:rsidRPr="009C1FE6" w14:paraId="6A22ECDD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5792E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RP-242257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AAC1C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TEI16_Test - Pack 1/3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D94C7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57EC5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11ACE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9C1FE6" w:rsidRPr="009C1FE6" w14:paraId="6F9F6821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E5B70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RP-242258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AC1C4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TEI16_Test - Pack 2/3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C4BBB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62F821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D60C3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9C1FE6" w:rsidRPr="009C1FE6" w14:paraId="34A906B2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6AA52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RP-242259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4DFFF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TEI16_Test - Pack 3/3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616EC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E4F15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0C586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9C1FE6" w:rsidRPr="009C1FE6" w14:paraId="516D4894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729DE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RP-242260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1F719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TEI14_Test - Pack 1/3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55982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BBECF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7E617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9C1FE6" w:rsidRPr="009C1FE6" w14:paraId="1AC28B26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86316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221BE0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TEI14_Test - Pack 2/3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9449F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E5C69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FF99F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9C1FE6" w:rsidRPr="009C1FE6" w14:paraId="56570B50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60F24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RP-242262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3BF7A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TEI14_Test - Pack 3/3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984AF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8086E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C4F77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9C1FE6" w:rsidRPr="009C1FE6" w14:paraId="6A3B5065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59EFE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5543B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TEI18_Test - Pack 1/2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13924F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E0977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1FCE5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9C1FE6" w:rsidRPr="009C1FE6" w14:paraId="09461EFF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88116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RP-242274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1066A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TEI18_Test - Pack 2/2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3FAE8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1822F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029CC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9C1FE6" w:rsidRPr="009C1FE6" w14:paraId="2A8B3147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1FCAC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RP-242297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B3A36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TEI13_Test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8FFE6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1FB5EC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92E5E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TEI13_Test</w:t>
            </w:r>
          </w:p>
        </w:tc>
      </w:tr>
      <w:tr w:rsidR="009C1FE6" w:rsidRPr="009C1FE6" w14:paraId="075AFF99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EE409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RP-242310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30CBD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0952B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B7459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F5AF8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9C1FE6" w:rsidRPr="009C1FE6" w14:paraId="31170656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0C3D3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RP-242316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9630E3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DE6B9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D2C59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3191B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9C1FE6" w:rsidRPr="009C1FE6" w14:paraId="239B7A8E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5AEFCD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RP-242318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AE6E2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TEI10_Test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C4B07A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B2F7C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D8AE17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TEI10_Test</w:t>
            </w:r>
          </w:p>
        </w:tc>
      </w:tr>
      <w:tr w:rsidR="009C1FE6" w:rsidRPr="009C1FE6" w14:paraId="7180CF5F" w14:textId="77777777" w:rsidTr="003F7363">
        <w:trPr>
          <w:trHeight w:val="22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B95708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RP-242323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4C7F4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TEI9_Test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BBE1E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D5E7E2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2D8CD6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TEI9_Test</w:t>
            </w:r>
          </w:p>
        </w:tc>
      </w:tr>
      <w:tr w:rsidR="009C1FE6" w:rsidRPr="009C1FE6" w14:paraId="60FA648A" w14:textId="77777777" w:rsidTr="003F7363">
        <w:trPr>
          <w:trHeight w:val="675"/>
        </w:trPr>
        <w:tc>
          <w:tcPr>
            <w:tcW w:w="115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A0635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1FE6">
              <w:rPr>
                <w:rFonts w:ascii="Arial" w:hAnsi="Arial" w:cs="Arial"/>
                <w:color w:val="000000"/>
                <w:sz w:val="16"/>
                <w:szCs w:val="16"/>
              </w:rPr>
              <w:t>RP-242292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1046A5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CR Pack on NR_CADC_NR_LTE_DC_R18-UEConTest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72DE6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CB645E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D65EA9" w14:textId="77777777" w:rsidR="009C1FE6" w:rsidRPr="009C1FE6" w:rsidRDefault="009C1FE6" w:rsidP="009C1F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1FE6">
              <w:rPr>
                <w:rFonts w:ascii="Arial" w:hAnsi="Arial" w:cs="Arial"/>
                <w:sz w:val="16"/>
                <w:szCs w:val="16"/>
              </w:rPr>
              <w:t>NR_CADC_NR_LTE_DC_R18-UEConTest</w:t>
            </w:r>
          </w:p>
        </w:tc>
      </w:tr>
      <w:bookmarkEnd w:id="0"/>
    </w:tbl>
    <w:p w14:paraId="387F59B8" w14:textId="77777777" w:rsidR="009C1FE6" w:rsidRDefault="009C1FE6" w:rsidP="007A6AE8"/>
    <w:p w14:paraId="5C6AF425" w14:textId="77777777" w:rsidR="007A6AE8" w:rsidRDefault="007A6AE8" w:rsidP="007A6AE8"/>
    <w:p w14:paraId="11B51E39" w14:textId="0F7FE430" w:rsidR="009C7F23" w:rsidRDefault="0069306C" w:rsidP="0069306C">
      <w:pPr>
        <w:pStyle w:val="TH"/>
        <w:jc w:val="left"/>
      </w:pPr>
      <w:r>
        <w:t>Table 1.3</w:t>
      </w:r>
      <w:r w:rsidR="00C95C03">
        <w:t>a</w:t>
      </w:r>
      <w:r>
        <w:t>: N</w:t>
      </w:r>
      <w:r w:rsidR="007726AA" w:rsidRPr="005E2084">
        <w:t xml:space="preserve">umber of </w:t>
      </w:r>
      <w:r w:rsidR="00D97A27" w:rsidRPr="005E2084">
        <w:t>CRs per Spec</w:t>
      </w:r>
    </w:p>
    <w:tbl>
      <w:tblPr>
        <w:tblW w:w="3823" w:type="dxa"/>
        <w:tblLook w:val="04A0" w:firstRow="1" w:lastRow="0" w:firstColumn="1" w:lastColumn="0" w:noHBand="0" w:noVBand="1"/>
      </w:tblPr>
      <w:tblGrid>
        <w:gridCol w:w="2122"/>
        <w:gridCol w:w="1701"/>
      </w:tblGrid>
      <w:tr w:rsidR="0086255E" w:rsidRPr="0086255E" w14:paraId="6575CD51" w14:textId="77777777" w:rsidTr="0086255E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hideMark/>
          </w:tcPr>
          <w:p w14:paraId="07FC3F5C" w14:textId="00BFCE51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86255E">
              <w:rPr>
                <w:rFonts w:ascii="Arial" w:hAnsi="Arial" w:cs="Arial"/>
                <w:b/>
                <w:bCs/>
                <w:color w:val="000000"/>
              </w:rPr>
              <w:t>Spec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hideMark/>
          </w:tcPr>
          <w:p w14:paraId="731771CD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86255E">
              <w:rPr>
                <w:rFonts w:ascii="Arial" w:hAnsi="Arial" w:cs="Arial"/>
                <w:b/>
                <w:bCs/>
                <w:color w:val="000000"/>
              </w:rPr>
              <w:t>CRs</w:t>
            </w:r>
          </w:p>
        </w:tc>
      </w:tr>
      <w:tr w:rsidR="0086255E" w:rsidRPr="0086255E" w14:paraId="1C2E9E8E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826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8B6D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267BB8CE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6BC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34.121-1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81FD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4D1DF096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6DE8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34.121-2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4A8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3FDF4CFB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98A4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7F80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04F2B77F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203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881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7A059992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2E2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34.123-2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255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7AC69820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6DA0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691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6255E" w:rsidRPr="0086255E" w14:paraId="5E22C608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F37F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09F4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0D0E0E30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0C6D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A48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6255E" w:rsidRPr="0086255E" w14:paraId="78AFAA3A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08EC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34.229-3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3C7E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57F6911B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680A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34.229-4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DE99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1231B837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977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B3B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4</w:t>
            </w:r>
          </w:p>
        </w:tc>
      </w:tr>
      <w:tr w:rsidR="0086255E" w:rsidRPr="0086255E" w14:paraId="6CEF5AB2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D5D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A9D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8</w:t>
            </w:r>
          </w:p>
        </w:tc>
      </w:tr>
      <w:tr w:rsidR="0086255E" w:rsidRPr="0086255E" w14:paraId="11DE61C2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4458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AA2D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48A62304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080D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938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6</w:t>
            </w:r>
          </w:p>
        </w:tc>
      </w:tr>
      <w:tr w:rsidR="0086255E" w:rsidRPr="0086255E" w14:paraId="3DF0A689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3828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18FE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5</w:t>
            </w:r>
          </w:p>
        </w:tc>
      </w:tr>
      <w:tr w:rsidR="0086255E" w:rsidRPr="0086255E" w14:paraId="47048A21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9C9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A63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6</w:t>
            </w:r>
          </w:p>
        </w:tc>
      </w:tr>
      <w:tr w:rsidR="0086255E" w:rsidRPr="0086255E" w14:paraId="6EE3B630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F62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C15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15</w:t>
            </w:r>
          </w:p>
        </w:tc>
      </w:tr>
      <w:tr w:rsidR="0086255E" w:rsidRPr="0086255E" w14:paraId="1288B4C2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4740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26CF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86255E" w:rsidRPr="0086255E" w14:paraId="64FAB1AE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3CFC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667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9</w:t>
            </w:r>
          </w:p>
        </w:tc>
      </w:tr>
      <w:tr w:rsidR="0086255E" w:rsidRPr="0086255E" w14:paraId="5995C806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40F3" w14:textId="53793DF0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4A7F" w14:textId="7FCC161C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</w:tr>
      <w:tr w:rsidR="0086255E" w:rsidRPr="0086255E" w14:paraId="279358B7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640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905F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86255E" w:rsidRPr="0086255E" w14:paraId="7FF18673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33E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136F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33</w:t>
            </w:r>
          </w:p>
        </w:tc>
      </w:tr>
      <w:tr w:rsidR="0086255E" w:rsidRPr="0086255E" w14:paraId="0CF23EA7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F72A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FD2C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55B10D7B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52F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1CA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5</w:t>
            </w:r>
          </w:p>
        </w:tc>
      </w:tr>
      <w:tr w:rsidR="0086255E" w:rsidRPr="0086255E" w14:paraId="666E1CC6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073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B98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6255E" w:rsidRPr="0086255E" w14:paraId="3BDEA2F3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C2A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672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543E0255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1A1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FD8F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86255E" w:rsidRPr="0086255E" w14:paraId="432DC1D5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573C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B8944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283A8C36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D0D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36.579-9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6E0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0F4EE08F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B7A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58CF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12D1088D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7BE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4DD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78BB7BE9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BBB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926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6255E" w:rsidRPr="0086255E" w14:paraId="03900524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905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36.978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DBEE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0C318DC9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FB1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37.544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5FFE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6255E" w:rsidRPr="0086255E" w14:paraId="07890778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0AE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D9D8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26</w:t>
            </w:r>
          </w:p>
        </w:tc>
      </w:tr>
      <w:tr w:rsidR="0086255E" w:rsidRPr="0086255E" w14:paraId="391CC654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2B7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0F6E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20BDF8EA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566A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E87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739D6F2A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F5E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C6E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68A29D07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9EC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661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6255E" w:rsidRPr="0086255E" w14:paraId="64ED8371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0E7A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37.901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3E9A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5D3E00E7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7CAB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37.901-5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4DD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6255E" w:rsidRPr="0086255E" w14:paraId="44748728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88EB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618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104</w:t>
            </w:r>
          </w:p>
        </w:tc>
      </w:tr>
      <w:tr w:rsidR="0086255E" w:rsidRPr="0086255E" w14:paraId="4AA4252E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E0D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C99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86255E" w:rsidRPr="0086255E" w14:paraId="56C25522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3D90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8DB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03336633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E74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2DD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125</w:t>
            </w:r>
          </w:p>
        </w:tc>
      </w:tr>
      <w:tr w:rsidR="0086255E" w:rsidRPr="0086255E" w14:paraId="01D437B5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59A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BB6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29</w:t>
            </w:r>
          </w:p>
        </w:tc>
      </w:tr>
      <w:tr w:rsidR="0086255E" w:rsidRPr="0086255E" w14:paraId="4D00459F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C87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291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6255E" w:rsidRPr="0086255E" w14:paraId="289F4415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B370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9EE4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86255E" w:rsidRPr="0086255E" w14:paraId="790B9083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966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867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8</w:t>
            </w:r>
          </w:p>
        </w:tc>
      </w:tr>
      <w:tr w:rsidR="0086255E" w:rsidRPr="0086255E" w14:paraId="59F22920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F9C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D5C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6255E" w:rsidRPr="0086255E" w14:paraId="3117B43F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8C90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454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173</w:t>
            </w:r>
          </w:p>
        </w:tc>
      </w:tr>
      <w:tr w:rsidR="0086255E" w:rsidRPr="0086255E" w14:paraId="523CDAA1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AD9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C92F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86255E" w:rsidRPr="0086255E" w14:paraId="2B2AB3CF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2211" w14:textId="03160BB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95E8" w14:textId="665FC504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3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</w:tr>
      <w:tr w:rsidR="0086255E" w:rsidRPr="0086255E" w14:paraId="1BDCE097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CD7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09B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6255E" w:rsidRPr="0086255E" w14:paraId="726CF4D6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C75E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11B4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86255E" w:rsidRPr="0086255E" w14:paraId="39D375AD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BCC3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6AF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4</w:t>
            </w:r>
          </w:p>
        </w:tc>
      </w:tr>
      <w:tr w:rsidR="0086255E" w:rsidRPr="0086255E" w14:paraId="60CB690D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2FB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25FF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58</w:t>
            </w:r>
          </w:p>
        </w:tc>
      </w:tr>
      <w:tr w:rsidR="0086255E" w:rsidRPr="0086255E" w14:paraId="13D16A21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EF86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CC8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26</w:t>
            </w:r>
          </w:p>
        </w:tc>
      </w:tr>
      <w:tr w:rsidR="0086255E" w:rsidRPr="0086255E" w14:paraId="61791AED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3CF7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CCC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6255E" w:rsidRPr="0086255E" w14:paraId="624FE478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E31D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51.010-1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DAC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3380B6F2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BEF1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51.010-2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EAE2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72AB9D45" w14:textId="77777777" w:rsidTr="0086255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2965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255E">
              <w:rPr>
                <w:rFonts w:ascii="Calibri" w:hAnsi="Calibri" w:cs="Calibri"/>
                <w:color w:val="000000"/>
                <w:sz w:val="22"/>
                <w:szCs w:val="22"/>
              </w:rPr>
              <w:t>51.010-5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EC79" w14:textId="7777777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6255E" w:rsidRPr="0086255E" w14:paraId="38BC4ACE" w14:textId="77777777" w:rsidTr="0086255E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4C90" w14:textId="681A59A0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0AC0" w14:textId="062248A7" w:rsidR="0086255E" w:rsidRPr="0086255E" w:rsidRDefault="0086255E" w:rsidP="008625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86255E">
              <w:rPr>
                <w:rFonts w:ascii="Arial" w:hAnsi="Arial" w:cs="Arial"/>
                <w:color w:val="000000"/>
              </w:rPr>
              <w:t>1066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+ 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RP-direct</w:t>
            </w:r>
          </w:p>
        </w:tc>
      </w:tr>
    </w:tbl>
    <w:p w14:paraId="2A384BB0" w14:textId="77777777" w:rsidR="009C7F23" w:rsidRDefault="009C7F23" w:rsidP="004979A0"/>
    <w:p w14:paraId="3BCC8620" w14:textId="77777777" w:rsidR="00CD1D1A" w:rsidRDefault="00CD1D1A" w:rsidP="004979A0"/>
    <w:p w14:paraId="2FEBFD23" w14:textId="0F178FDE" w:rsidR="00A8754B" w:rsidRDefault="00C95C03" w:rsidP="00C95C03">
      <w:pPr>
        <w:pStyle w:val="TH"/>
        <w:jc w:val="left"/>
      </w:pPr>
      <w:r>
        <w:t>Table 1.3b: N</w:t>
      </w:r>
      <w:r w:rsidRPr="005E2084">
        <w:t xml:space="preserve">umber of </w:t>
      </w:r>
      <w:r>
        <w:t xml:space="preserve">TTCN </w:t>
      </w:r>
      <w:r w:rsidRPr="005E2084">
        <w:t xml:space="preserve">CRs per </w:t>
      </w:r>
      <w:r>
        <w:t xml:space="preserve">TTCN </w:t>
      </w:r>
      <w:r w:rsidRPr="005E2084">
        <w:t>Spec</w:t>
      </w:r>
    </w:p>
    <w:tbl>
      <w:tblPr>
        <w:tblW w:w="3823" w:type="dxa"/>
        <w:tblLook w:val="04A0" w:firstRow="1" w:lastRow="0" w:firstColumn="1" w:lastColumn="0" w:noHBand="0" w:noVBand="1"/>
      </w:tblPr>
      <w:tblGrid>
        <w:gridCol w:w="2060"/>
        <w:gridCol w:w="1763"/>
      </w:tblGrid>
      <w:tr w:rsidR="00C95C03" w:rsidRPr="0069306C" w14:paraId="7E55FDB3" w14:textId="77777777" w:rsidTr="00C95C03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9D9CF0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0D9A9515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C95C03" w:rsidRPr="0069306C" w14:paraId="754C94BA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129" w14:textId="77777777" w:rsidR="00C95C03" w:rsidRPr="0069306C" w:rsidRDefault="00C95C03" w:rsidP="00FB1C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9D2" w14:textId="6BB17D60" w:rsidR="00C95C03" w:rsidRPr="0069306C" w:rsidRDefault="007A6AE8" w:rsidP="00FB1C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95C03" w:rsidRPr="0069306C" w14:paraId="65439DA5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AB6F" w14:textId="411153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</w:t>
            </w: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90E6" w14:textId="5D1FC69E" w:rsidR="00C95C03" w:rsidRPr="0069306C" w:rsidRDefault="007A6AE8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C95C03" w:rsidRPr="0069306C" w14:paraId="0A244133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178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EF03" w14:textId="307FAB6A" w:rsidR="00C95C03" w:rsidRPr="0069306C" w:rsidRDefault="007A6AE8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</w:tr>
      <w:tr w:rsidR="00C95C03" w:rsidRPr="0069306C" w14:paraId="3A259EB5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5BF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799F" w14:textId="22D1F84D" w:rsidR="00C95C03" w:rsidRPr="0069306C" w:rsidRDefault="007A6AE8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C95C03" w:rsidRPr="0069306C" w14:paraId="55EC773D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46" w14:textId="635A7175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CB3C" w14:textId="29348527" w:rsidR="00C95C03" w:rsidRDefault="007A6AE8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95C03" w:rsidRPr="0069306C" w14:paraId="666110E0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BDF7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7D34" w14:textId="3184A3FF" w:rsidR="00C95C03" w:rsidRPr="0069306C" w:rsidRDefault="007A6AE8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</w:tr>
      <w:tr w:rsidR="00C95C03" w:rsidRPr="0069306C" w14:paraId="57C228ED" w14:textId="77777777" w:rsidTr="00C95C03">
        <w:trPr>
          <w:trHeight w:val="300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01B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66233" w14:textId="002FF2E5" w:rsidR="00C95C03" w:rsidRPr="0069306C" w:rsidRDefault="00A67D89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+ 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7A6AE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RP-direct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Default="0014272E" w:rsidP="004551A8">
      <w:pPr>
        <w:pStyle w:val="Heading1"/>
      </w:pPr>
      <w:proofErr w:type="spellStart"/>
      <w:r>
        <w:t>Tdoc</w:t>
      </w:r>
      <w:proofErr w:type="spellEnd"/>
      <w:r>
        <w:t xml:space="preserve"> list of agreed CRs</w:t>
      </w:r>
      <w:r w:rsidR="004551A8">
        <w:t xml:space="preserve"> and plenary packages</w:t>
      </w:r>
    </w:p>
    <w:p w14:paraId="0E6495C9" w14:textId="2172CB60" w:rsidR="0082188F" w:rsidRDefault="0069306C" w:rsidP="0014272E">
      <w:r>
        <w:t>10</w:t>
      </w:r>
      <w:r w:rsidR="0082188F">
        <w:t>66</w:t>
      </w:r>
      <w:r>
        <w:t xml:space="preserve"> CRs were agreed at RAN5#10</w:t>
      </w:r>
      <w:r w:rsidR="0082188F">
        <w:t>4</w:t>
      </w:r>
    </w:p>
    <w:tbl>
      <w:tblPr>
        <w:tblStyle w:val="TableGrid"/>
        <w:tblW w:w="16297" w:type="dxa"/>
        <w:tblLayout w:type="fixed"/>
        <w:tblLook w:val="04A0" w:firstRow="1" w:lastRow="0" w:firstColumn="1" w:lastColumn="0" w:noHBand="0" w:noVBand="1"/>
      </w:tblPr>
      <w:tblGrid>
        <w:gridCol w:w="1271"/>
        <w:gridCol w:w="3006"/>
        <w:gridCol w:w="1788"/>
        <w:gridCol w:w="861"/>
        <w:gridCol w:w="1007"/>
        <w:gridCol w:w="851"/>
        <w:gridCol w:w="4396"/>
        <w:gridCol w:w="707"/>
        <w:gridCol w:w="425"/>
        <w:gridCol w:w="567"/>
        <w:gridCol w:w="1418"/>
      </w:tblGrid>
      <w:tr w:rsidR="0074355E" w:rsidRPr="0074355E" w14:paraId="6880AC33" w14:textId="77777777" w:rsidTr="00344E55">
        <w:trPr>
          <w:trHeight w:val="900"/>
        </w:trPr>
        <w:tc>
          <w:tcPr>
            <w:tcW w:w="1271" w:type="dxa"/>
            <w:shd w:val="clear" w:color="auto" w:fill="B4C6E7" w:themeFill="accent1" w:themeFillTint="66"/>
            <w:hideMark/>
          </w:tcPr>
          <w:p w14:paraId="6A6282BA" w14:textId="77777777" w:rsidR="0074355E" w:rsidRPr="0074355E" w:rsidRDefault="0074355E" w:rsidP="0074355E">
            <w:pPr>
              <w:pStyle w:val="TAH"/>
            </w:pPr>
            <w:proofErr w:type="spellStart"/>
            <w:r w:rsidRPr="0074355E">
              <w:t>TDoc</w:t>
            </w:r>
            <w:proofErr w:type="spellEnd"/>
          </w:p>
        </w:tc>
        <w:tc>
          <w:tcPr>
            <w:tcW w:w="3006" w:type="dxa"/>
            <w:shd w:val="clear" w:color="auto" w:fill="B4C6E7" w:themeFill="accent1" w:themeFillTint="66"/>
            <w:hideMark/>
          </w:tcPr>
          <w:p w14:paraId="603E0132" w14:textId="77777777" w:rsidR="0074355E" w:rsidRPr="0074355E" w:rsidRDefault="0074355E" w:rsidP="0074355E">
            <w:pPr>
              <w:pStyle w:val="TAH"/>
            </w:pPr>
            <w:r w:rsidRPr="0074355E">
              <w:t>Title</w:t>
            </w:r>
          </w:p>
        </w:tc>
        <w:tc>
          <w:tcPr>
            <w:tcW w:w="1788" w:type="dxa"/>
            <w:shd w:val="clear" w:color="auto" w:fill="B4C6E7" w:themeFill="accent1" w:themeFillTint="66"/>
            <w:hideMark/>
          </w:tcPr>
          <w:p w14:paraId="45C0BD05" w14:textId="77777777" w:rsidR="0074355E" w:rsidRPr="0074355E" w:rsidRDefault="0074355E" w:rsidP="0074355E">
            <w:pPr>
              <w:pStyle w:val="TAH"/>
            </w:pPr>
            <w:r w:rsidRPr="0074355E">
              <w:t>Source</w:t>
            </w:r>
          </w:p>
        </w:tc>
        <w:tc>
          <w:tcPr>
            <w:tcW w:w="861" w:type="dxa"/>
            <w:shd w:val="clear" w:color="auto" w:fill="B4C6E7" w:themeFill="accent1" w:themeFillTint="66"/>
            <w:hideMark/>
          </w:tcPr>
          <w:p w14:paraId="0E204B33" w14:textId="77777777" w:rsidR="0074355E" w:rsidRPr="0074355E" w:rsidRDefault="0074355E" w:rsidP="0074355E">
            <w:pPr>
              <w:pStyle w:val="TAH"/>
            </w:pPr>
            <w:r w:rsidRPr="0074355E">
              <w:t>Release</w:t>
            </w:r>
          </w:p>
        </w:tc>
        <w:tc>
          <w:tcPr>
            <w:tcW w:w="1007" w:type="dxa"/>
            <w:shd w:val="clear" w:color="auto" w:fill="B4C6E7" w:themeFill="accent1" w:themeFillTint="66"/>
            <w:hideMark/>
          </w:tcPr>
          <w:p w14:paraId="07F1A9F7" w14:textId="77777777" w:rsidR="0074355E" w:rsidRPr="0074355E" w:rsidRDefault="0074355E" w:rsidP="0074355E">
            <w:pPr>
              <w:pStyle w:val="TAH"/>
            </w:pPr>
            <w:r w:rsidRPr="0074355E">
              <w:t>Spec</w:t>
            </w:r>
          </w:p>
        </w:tc>
        <w:tc>
          <w:tcPr>
            <w:tcW w:w="851" w:type="dxa"/>
            <w:shd w:val="clear" w:color="auto" w:fill="B4C6E7" w:themeFill="accent1" w:themeFillTint="66"/>
            <w:hideMark/>
          </w:tcPr>
          <w:p w14:paraId="5D121250" w14:textId="77777777" w:rsidR="0074355E" w:rsidRPr="0074355E" w:rsidRDefault="0074355E" w:rsidP="0074355E">
            <w:pPr>
              <w:pStyle w:val="TAH"/>
            </w:pPr>
            <w:r w:rsidRPr="0074355E">
              <w:t>Version</w:t>
            </w:r>
          </w:p>
        </w:tc>
        <w:tc>
          <w:tcPr>
            <w:tcW w:w="4396" w:type="dxa"/>
            <w:shd w:val="clear" w:color="auto" w:fill="B4C6E7" w:themeFill="accent1" w:themeFillTint="66"/>
            <w:hideMark/>
          </w:tcPr>
          <w:p w14:paraId="19558000" w14:textId="77777777" w:rsidR="0074355E" w:rsidRPr="0074355E" w:rsidRDefault="0074355E" w:rsidP="0074355E">
            <w:pPr>
              <w:pStyle w:val="TAH"/>
            </w:pPr>
            <w:r w:rsidRPr="0074355E">
              <w:t>Related WIs</w:t>
            </w:r>
          </w:p>
        </w:tc>
        <w:tc>
          <w:tcPr>
            <w:tcW w:w="707" w:type="dxa"/>
            <w:shd w:val="clear" w:color="auto" w:fill="B4C6E7" w:themeFill="accent1" w:themeFillTint="66"/>
            <w:hideMark/>
          </w:tcPr>
          <w:p w14:paraId="001C39EC" w14:textId="77777777" w:rsidR="0074355E" w:rsidRPr="0074355E" w:rsidRDefault="0074355E" w:rsidP="0074355E">
            <w:pPr>
              <w:pStyle w:val="TAH"/>
            </w:pPr>
            <w:r w:rsidRPr="0074355E">
              <w:t>CR</w:t>
            </w:r>
          </w:p>
        </w:tc>
        <w:tc>
          <w:tcPr>
            <w:tcW w:w="425" w:type="dxa"/>
            <w:shd w:val="clear" w:color="auto" w:fill="B4C6E7" w:themeFill="accent1" w:themeFillTint="66"/>
            <w:hideMark/>
          </w:tcPr>
          <w:p w14:paraId="55E6D5DE" w14:textId="77777777" w:rsidR="0074355E" w:rsidRPr="0074355E" w:rsidRDefault="0074355E" w:rsidP="0074355E">
            <w:pPr>
              <w:pStyle w:val="TAH"/>
            </w:pPr>
            <w:r w:rsidRPr="0074355E">
              <w:t>CR revision</w:t>
            </w:r>
          </w:p>
        </w:tc>
        <w:tc>
          <w:tcPr>
            <w:tcW w:w="567" w:type="dxa"/>
            <w:shd w:val="clear" w:color="auto" w:fill="B4C6E7" w:themeFill="accent1" w:themeFillTint="66"/>
            <w:hideMark/>
          </w:tcPr>
          <w:p w14:paraId="13A79C44" w14:textId="77777777" w:rsidR="0074355E" w:rsidRPr="0074355E" w:rsidRDefault="0074355E" w:rsidP="0074355E">
            <w:pPr>
              <w:pStyle w:val="TAH"/>
            </w:pPr>
            <w:r w:rsidRPr="0074355E">
              <w:t>CR category</w:t>
            </w:r>
          </w:p>
        </w:tc>
        <w:tc>
          <w:tcPr>
            <w:tcW w:w="1418" w:type="dxa"/>
            <w:shd w:val="clear" w:color="auto" w:fill="B4C6E7" w:themeFill="accent1" w:themeFillTint="66"/>
            <w:hideMark/>
          </w:tcPr>
          <w:p w14:paraId="20228CCF" w14:textId="77777777" w:rsidR="0074355E" w:rsidRPr="0074355E" w:rsidRDefault="0074355E" w:rsidP="0074355E">
            <w:pPr>
              <w:pStyle w:val="TAH"/>
            </w:pPr>
            <w:r w:rsidRPr="0074355E">
              <w:t>TSG CR Pack</w:t>
            </w:r>
          </w:p>
        </w:tc>
      </w:tr>
      <w:tr w:rsidR="0074355E" w:rsidRPr="0074355E" w14:paraId="164EF76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B5B19EA" w14:textId="77777777" w:rsidR="0074355E" w:rsidRPr="0074355E" w:rsidRDefault="0074355E">
            <w:r w:rsidRPr="0074355E">
              <w:t>R5-244054</w:t>
            </w:r>
          </w:p>
        </w:tc>
        <w:tc>
          <w:tcPr>
            <w:tcW w:w="3006" w:type="dxa"/>
            <w:noWrap/>
            <w:hideMark/>
          </w:tcPr>
          <w:p w14:paraId="60FDE35F" w14:textId="77777777" w:rsidR="0074355E" w:rsidRPr="0074355E" w:rsidRDefault="0074355E">
            <w:r w:rsidRPr="0074355E">
              <w:t xml:space="preserve">Correction to HST </w:t>
            </w:r>
            <w:proofErr w:type="spellStart"/>
            <w:r w:rsidRPr="0074355E">
              <w:t>Demod</w:t>
            </w:r>
            <w:proofErr w:type="spellEnd"/>
            <w:r w:rsidRPr="0074355E">
              <w:t xml:space="preserve"> test case 5.2.3.2.10_1</w:t>
            </w:r>
          </w:p>
        </w:tc>
        <w:tc>
          <w:tcPr>
            <w:tcW w:w="1788" w:type="dxa"/>
            <w:noWrap/>
            <w:hideMark/>
          </w:tcPr>
          <w:p w14:paraId="0708AAA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28774C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198B5C9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6A82CDA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717DC74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297119BF" w14:textId="77777777" w:rsidR="0074355E" w:rsidRPr="0074355E" w:rsidRDefault="0074355E">
            <w:r w:rsidRPr="0074355E">
              <w:t>0848</w:t>
            </w:r>
          </w:p>
        </w:tc>
        <w:tc>
          <w:tcPr>
            <w:tcW w:w="425" w:type="dxa"/>
            <w:noWrap/>
            <w:hideMark/>
          </w:tcPr>
          <w:p w14:paraId="72F5726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D33A8B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1DC950D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6E14824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E750E0A" w14:textId="77777777" w:rsidR="0074355E" w:rsidRPr="0074355E" w:rsidRDefault="0074355E">
            <w:r w:rsidRPr="0074355E">
              <w:t>R5-244058</w:t>
            </w:r>
          </w:p>
        </w:tc>
        <w:tc>
          <w:tcPr>
            <w:tcW w:w="3006" w:type="dxa"/>
            <w:noWrap/>
            <w:hideMark/>
          </w:tcPr>
          <w:p w14:paraId="1BA8929E" w14:textId="77777777" w:rsidR="0074355E" w:rsidRPr="0074355E" w:rsidRDefault="0074355E">
            <w:r w:rsidRPr="0074355E">
              <w:t>Addition and correction of RF baseline implementation capabilities for PC2 NRCA and EN-DC combs within FR1</w:t>
            </w:r>
          </w:p>
        </w:tc>
        <w:tc>
          <w:tcPr>
            <w:tcW w:w="1788" w:type="dxa"/>
            <w:noWrap/>
            <w:hideMark/>
          </w:tcPr>
          <w:p w14:paraId="2D0D69FA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76A7669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17E010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21FB8F9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AC17704" w14:textId="77777777" w:rsidR="0074355E" w:rsidRPr="0074355E" w:rsidRDefault="0074355E">
            <w:r w:rsidRPr="0074355E">
              <w:t>HPUE_NR_CADC_NR_LTE_DC_R18-UEConTest</w:t>
            </w:r>
          </w:p>
        </w:tc>
        <w:tc>
          <w:tcPr>
            <w:tcW w:w="707" w:type="dxa"/>
            <w:noWrap/>
            <w:hideMark/>
          </w:tcPr>
          <w:p w14:paraId="7AFFAD64" w14:textId="77777777" w:rsidR="0074355E" w:rsidRPr="0074355E" w:rsidRDefault="0074355E">
            <w:r w:rsidRPr="0074355E">
              <w:t>0649</w:t>
            </w:r>
          </w:p>
        </w:tc>
        <w:tc>
          <w:tcPr>
            <w:tcW w:w="425" w:type="dxa"/>
            <w:noWrap/>
            <w:hideMark/>
          </w:tcPr>
          <w:p w14:paraId="3DABC67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1E9CE3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1993861" w14:textId="77777777" w:rsidR="0074355E" w:rsidRPr="0074355E" w:rsidRDefault="0074355E">
            <w:r w:rsidRPr="0074355E">
              <w:t>RP-242304</w:t>
            </w:r>
          </w:p>
        </w:tc>
      </w:tr>
      <w:tr w:rsidR="0074355E" w:rsidRPr="0074355E" w14:paraId="1E80FF4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D6F8F7" w14:textId="77777777" w:rsidR="0074355E" w:rsidRPr="0074355E" w:rsidRDefault="0074355E">
            <w:r w:rsidRPr="0074355E">
              <w:t>R5-244059</w:t>
            </w:r>
          </w:p>
        </w:tc>
        <w:tc>
          <w:tcPr>
            <w:tcW w:w="3006" w:type="dxa"/>
            <w:noWrap/>
            <w:hideMark/>
          </w:tcPr>
          <w:p w14:paraId="0919E949" w14:textId="77777777" w:rsidR="0074355E" w:rsidRPr="0074355E" w:rsidRDefault="0074355E">
            <w:r w:rsidRPr="0074355E">
              <w:t>Addition of RF baseline implementation capabilities for PC2 CA_n41A-n77A</w:t>
            </w:r>
          </w:p>
        </w:tc>
        <w:tc>
          <w:tcPr>
            <w:tcW w:w="1788" w:type="dxa"/>
            <w:noWrap/>
            <w:hideMark/>
          </w:tcPr>
          <w:p w14:paraId="421748EC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1255507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DFBB632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6C89906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74A89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A746A1E" w14:textId="77777777" w:rsidR="0074355E" w:rsidRPr="0074355E" w:rsidRDefault="0074355E">
            <w:r w:rsidRPr="0074355E">
              <w:t>0650</w:t>
            </w:r>
          </w:p>
        </w:tc>
        <w:tc>
          <w:tcPr>
            <w:tcW w:w="425" w:type="dxa"/>
            <w:noWrap/>
            <w:hideMark/>
          </w:tcPr>
          <w:p w14:paraId="1F17E2D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265C85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5C48076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5BBF964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5CDA9B8" w14:textId="77777777" w:rsidR="0074355E" w:rsidRPr="0074355E" w:rsidRDefault="0074355E">
            <w:r w:rsidRPr="0074355E">
              <w:t>R5-244060</w:t>
            </w:r>
          </w:p>
        </w:tc>
        <w:tc>
          <w:tcPr>
            <w:tcW w:w="3006" w:type="dxa"/>
            <w:noWrap/>
            <w:hideMark/>
          </w:tcPr>
          <w:p w14:paraId="4DF4E5C3" w14:textId="77777777" w:rsidR="0074355E" w:rsidRPr="0074355E" w:rsidRDefault="0074355E">
            <w:r w:rsidRPr="0074355E">
              <w:t>Addition of reference sensitivity TP analysis for new PC2 NRCA and EN-DC combs within FR1</w:t>
            </w:r>
          </w:p>
        </w:tc>
        <w:tc>
          <w:tcPr>
            <w:tcW w:w="1788" w:type="dxa"/>
            <w:noWrap/>
            <w:hideMark/>
          </w:tcPr>
          <w:p w14:paraId="471F5596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18233CF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AE7025D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2B525E7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1FEA2F2" w14:textId="77777777" w:rsidR="0074355E" w:rsidRPr="0074355E" w:rsidRDefault="0074355E">
            <w:r w:rsidRPr="0074355E">
              <w:t>HPUE_NR_CADC_NR_LTE_DC_R18-UEConTest</w:t>
            </w:r>
          </w:p>
        </w:tc>
        <w:tc>
          <w:tcPr>
            <w:tcW w:w="707" w:type="dxa"/>
            <w:noWrap/>
            <w:hideMark/>
          </w:tcPr>
          <w:p w14:paraId="70BDDBBA" w14:textId="77777777" w:rsidR="0074355E" w:rsidRPr="0074355E" w:rsidRDefault="0074355E">
            <w:r w:rsidRPr="0074355E">
              <w:t>0917</w:t>
            </w:r>
          </w:p>
        </w:tc>
        <w:tc>
          <w:tcPr>
            <w:tcW w:w="425" w:type="dxa"/>
            <w:noWrap/>
            <w:hideMark/>
          </w:tcPr>
          <w:p w14:paraId="3EA3692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E05DD4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207AE89" w14:textId="77777777" w:rsidR="0074355E" w:rsidRPr="0074355E" w:rsidRDefault="0074355E">
            <w:r w:rsidRPr="0074355E">
              <w:t>RP-242304</w:t>
            </w:r>
          </w:p>
        </w:tc>
      </w:tr>
      <w:tr w:rsidR="0074355E" w:rsidRPr="0074355E" w14:paraId="392858A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F44FAC" w14:textId="77777777" w:rsidR="0074355E" w:rsidRPr="0074355E" w:rsidRDefault="0074355E">
            <w:r w:rsidRPr="0074355E">
              <w:t>R5-244061</w:t>
            </w:r>
          </w:p>
        </w:tc>
        <w:tc>
          <w:tcPr>
            <w:tcW w:w="3006" w:type="dxa"/>
            <w:noWrap/>
            <w:hideMark/>
          </w:tcPr>
          <w:p w14:paraId="3AA15054" w14:textId="77777777" w:rsidR="0074355E" w:rsidRPr="0074355E" w:rsidRDefault="0074355E">
            <w:r w:rsidRPr="0074355E">
              <w:t>Addition of reference sensitivity TP analysis for PC2 CA_n41A-n77A</w:t>
            </w:r>
          </w:p>
        </w:tc>
        <w:tc>
          <w:tcPr>
            <w:tcW w:w="1788" w:type="dxa"/>
            <w:noWrap/>
            <w:hideMark/>
          </w:tcPr>
          <w:p w14:paraId="59936DFF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07EFB46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E92C1D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394E13B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356989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C28952D" w14:textId="77777777" w:rsidR="0074355E" w:rsidRPr="0074355E" w:rsidRDefault="0074355E">
            <w:r w:rsidRPr="0074355E">
              <w:t>0918</w:t>
            </w:r>
          </w:p>
        </w:tc>
        <w:tc>
          <w:tcPr>
            <w:tcW w:w="425" w:type="dxa"/>
            <w:noWrap/>
            <w:hideMark/>
          </w:tcPr>
          <w:p w14:paraId="2BEF9B4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2254BB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D65931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4DEAD7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DD22A8" w14:textId="77777777" w:rsidR="0074355E" w:rsidRPr="0074355E" w:rsidRDefault="0074355E">
            <w:r w:rsidRPr="0074355E">
              <w:t>R5-244062</w:t>
            </w:r>
          </w:p>
        </w:tc>
        <w:tc>
          <w:tcPr>
            <w:tcW w:w="3006" w:type="dxa"/>
            <w:noWrap/>
            <w:hideMark/>
          </w:tcPr>
          <w:p w14:paraId="4D875EC6" w14:textId="77777777" w:rsidR="0074355E" w:rsidRPr="0074355E" w:rsidRDefault="0074355E">
            <w:r w:rsidRPr="0074355E">
              <w:t>Update TC 14.4.3 with TT analysis results</w:t>
            </w:r>
          </w:p>
        </w:tc>
        <w:tc>
          <w:tcPr>
            <w:tcW w:w="1788" w:type="dxa"/>
            <w:noWrap/>
            <w:hideMark/>
          </w:tcPr>
          <w:p w14:paraId="5D4BA04E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3951AA0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CF49248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1D9C8F6D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1A371613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E56A9B3" w14:textId="77777777" w:rsidR="0074355E" w:rsidRPr="0074355E" w:rsidRDefault="0074355E">
            <w:r w:rsidRPr="0074355E">
              <w:t>0534</w:t>
            </w:r>
          </w:p>
        </w:tc>
        <w:tc>
          <w:tcPr>
            <w:tcW w:w="425" w:type="dxa"/>
            <w:noWrap/>
            <w:hideMark/>
          </w:tcPr>
          <w:p w14:paraId="6DB906D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E48B65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687AC53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6D7A589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549D589" w14:textId="77777777" w:rsidR="0074355E" w:rsidRPr="0074355E" w:rsidRDefault="0074355E">
            <w:r w:rsidRPr="0074355E">
              <w:lastRenderedPageBreak/>
              <w:t>R5-244063</w:t>
            </w:r>
          </w:p>
        </w:tc>
        <w:tc>
          <w:tcPr>
            <w:tcW w:w="3006" w:type="dxa"/>
            <w:noWrap/>
            <w:hideMark/>
          </w:tcPr>
          <w:p w14:paraId="3C91B63F" w14:textId="77777777" w:rsidR="0074355E" w:rsidRPr="0074355E" w:rsidRDefault="0074355E">
            <w:r w:rsidRPr="0074355E">
              <w:t>Update TC 14.4.4 with TT analysis results</w:t>
            </w:r>
          </w:p>
        </w:tc>
        <w:tc>
          <w:tcPr>
            <w:tcW w:w="1788" w:type="dxa"/>
            <w:noWrap/>
            <w:hideMark/>
          </w:tcPr>
          <w:p w14:paraId="3D0961AF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2BF5456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B743730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3476242D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33569004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ADFAFBD" w14:textId="77777777" w:rsidR="0074355E" w:rsidRPr="0074355E" w:rsidRDefault="0074355E">
            <w:r w:rsidRPr="0074355E">
              <w:t>0535</w:t>
            </w:r>
          </w:p>
        </w:tc>
        <w:tc>
          <w:tcPr>
            <w:tcW w:w="425" w:type="dxa"/>
            <w:noWrap/>
            <w:hideMark/>
          </w:tcPr>
          <w:p w14:paraId="1265A7A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0DE4C4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21DF25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5AE3D30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A69EDC" w14:textId="77777777" w:rsidR="0074355E" w:rsidRPr="0074355E" w:rsidRDefault="0074355E">
            <w:r w:rsidRPr="0074355E">
              <w:t>R5-244064</w:t>
            </w:r>
          </w:p>
        </w:tc>
        <w:tc>
          <w:tcPr>
            <w:tcW w:w="3006" w:type="dxa"/>
            <w:noWrap/>
            <w:hideMark/>
          </w:tcPr>
          <w:p w14:paraId="58292255" w14:textId="77777777" w:rsidR="0074355E" w:rsidRPr="0074355E" w:rsidRDefault="0074355E">
            <w:r w:rsidRPr="0074355E">
              <w:t>Update TC 14.5.3 with TT analysis results</w:t>
            </w:r>
          </w:p>
        </w:tc>
        <w:tc>
          <w:tcPr>
            <w:tcW w:w="1788" w:type="dxa"/>
            <w:noWrap/>
            <w:hideMark/>
          </w:tcPr>
          <w:p w14:paraId="3D16EA80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332EFF4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D03106B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6999AE5D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47C3094A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0483E1E" w14:textId="77777777" w:rsidR="0074355E" w:rsidRPr="0074355E" w:rsidRDefault="0074355E">
            <w:r w:rsidRPr="0074355E">
              <w:t>0536</w:t>
            </w:r>
          </w:p>
        </w:tc>
        <w:tc>
          <w:tcPr>
            <w:tcW w:w="425" w:type="dxa"/>
            <w:noWrap/>
            <w:hideMark/>
          </w:tcPr>
          <w:p w14:paraId="0E83BD6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F05A3E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6CE6EC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3BC3554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124D2CB" w14:textId="77777777" w:rsidR="0074355E" w:rsidRPr="0074355E" w:rsidRDefault="0074355E">
            <w:r w:rsidRPr="0074355E">
              <w:t>R5-244066</w:t>
            </w:r>
          </w:p>
        </w:tc>
        <w:tc>
          <w:tcPr>
            <w:tcW w:w="3006" w:type="dxa"/>
            <w:noWrap/>
            <w:hideMark/>
          </w:tcPr>
          <w:p w14:paraId="2CB7A89D" w14:textId="77777777" w:rsidR="0074355E" w:rsidRPr="0074355E" w:rsidRDefault="0074355E">
            <w:r w:rsidRPr="0074355E">
              <w:t>Update TC 15.4.3 with TT analysis results</w:t>
            </w:r>
          </w:p>
        </w:tc>
        <w:tc>
          <w:tcPr>
            <w:tcW w:w="1788" w:type="dxa"/>
            <w:noWrap/>
            <w:hideMark/>
          </w:tcPr>
          <w:p w14:paraId="1CCC540C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65C10EF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A694725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73DB2F9A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3ABE2CFE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CD0E477" w14:textId="77777777" w:rsidR="0074355E" w:rsidRPr="0074355E" w:rsidRDefault="0074355E">
            <w:r w:rsidRPr="0074355E">
              <w:t>0538</w:t>
            </w:r>
          </w:p>
        </w:tc>
        <w:tc>
          <w:tcPr>
            <w:tcW w:w="425" w:type="dxa"/>
            <w:noWrap/>
            <w:hideMark/>
          </w:tcPr>
          <w:p w14:paraId="64D97B0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652890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607DB5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4FD7BE5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AA89E9" w14:textId="77777777" w:rsidR="0074355E" w:rsidRPr="0074355E" w:rsidRDefault="0074355E">
            <w:r w:rsidRPr="0074355E">
              <w:t>R5-244067</w:t>
            </w:r>
          </w:p>
        </w:tc>
        <w:tc>
          <w:tcPr>
            <w:tcW w:w="3006" w:type="dxa"/>
            <w:noWrap/>
            <w:hideMark/>
          </w:tcPr>
          <w:p w14:paraId="5C798DAE" w14:textId="77777777" w:rsidR="0074355E" w:rsidRPr="0074355E" w:rsidRDefault="0074355E">
            <w:r w:rsidRPr="0074355E">
              <w:t>Update TC 15.4.4 with TT analysis results</w:t>
            </w:r>
          </w:p>
        </w:tc>
        <w:tc>
          <w:tcPr>
            <w:tcW w:w="1788" w:type="dxa"/>
            <w:noWrap/>
            <w:hideMark/>
          </w:tcPr>
          <w:p w14:paraId="3E3D247A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4AAD351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1DB5660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068D8D9A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7F7DEFA2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D5F1DE1" w14:textId="77777777" w:rsidR="0074355E" w:rsidRPr="0074355E" w:rsidRDefault="0074355E">
            <w:r w:rsidRPr="0074355E">
              <w:t>0539</w:t>
            </w:r>
          </w:p>
        </w:tc>
        <w:tc>
          <w:tcPr>
            <w:tcW w:w="425" w:type="dxa"/>
            <w:noWrap/>
            <w:hideMark/>
          </w:tcPr>
          <w:p w14:paraId="6509F64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A3B300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AE7BFF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16B7F84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AE5EEF" w14:textId="77777777" w:rsidR="0074355E" w:rsidRPr="0074355E" w:rsidRDefault="0074355E">
            <w:r w:rsidRPr="0074355E">
              <w:t>R5-244068</w:t>
            </w:r>
          </w:p>
        </w:tc>
        <w:tc>
          <w:tcPr>
            <w:tcW w:w="3006" w:type="dxa"/>
            <w:noWrap/>
            <w:hideMark/>
          </w:tcPr>
          <w:p w14:paraId="167CC14E" w14:textId="77777777" w:rsidR="0074355E" w:rsidRPr="0074355E" w:rsidRDefault="0074355E">
            <w:r w:rsidRPr="0074355E">
              <w:t>Update TC 16.4.3 with TT analysis results</w:t>
            </w:r>
          </w:p>
        </w:tc>
        <w:tc>
          <w:tcPr>
            <w:tcW w:w="1788" w:type="dxa"/>
            <w:noWrap/>
            <w:hideMark/>
          </w:tcPr>
          <w:p w14:paraId="4B1095F1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565518C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9A3E55B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3FA298D8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5BCE6691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841A930" w14:textId="77777777" w:rsidR="0074355E" w:rsidRPr="0074355E" w:rsidRDefault="0074355E">
            <w:r w:rsidRPr="0074355E">
              <w:t>0540</w:t>
            </w:r>
          </w:p>
        </w:tc>
        <w:tc>
          <w:tcPr>
            <w:tcW w:w="425" w:type="dxa"/>
            <w:noWrap/>
            <w:hideMark/>
          </w:tcPr>
          <w:p w14:paraId="2A04481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14F6AC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C06A39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64F062D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BDA759" w14:textId="77777777" w:rsidR="0074355E" w:rsidRPr="0074355E" w:rsidRDefault="0074355E">
            <w:r w:rsidRPr="0074355E">
              <w:t>R5-244069</w:t>
            </w:r>
          </w:p>
        </w:tc>
        <w:tc>
          <w:tcPr>
            <w:tcW w:w="3006" w:type="dxa"/>
            <w:noWrap/>
            <w:hideMark/>
          </w:tcPr>
          <w:p w14:paraId="48C9C119" w14:textId="77777777" w:rsidR="0074355E" w:rsidRPr="0074355E" w:rsidRDefault="0074355E">
            <w:r w:rsidRPr="0074355E">
              <w:t>Update TC 16.4.4 with TT analysis results</w:t>
            </w:r>
          </w:p>
        </w:tc>
        <w:tc>
          <w:tcPr>
            <w:tcW w:w="1788" w:type="dxa"/>
            <w:noWrap/>
            <w:hideMark/>
          </w:tcPr>
          <w:p w14:paraId="7F01A5A8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7D3D2C7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EDFDCF9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5D2D0D27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245E8310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8D6B3E2" w14:textId="77777777" w:rsidR="0074355E" w:rsidRPr="0074355E" w:rsidRDefault="0074355E">
            <w:r w:rsidRPr="0074355E">
              <w:t>0541</w:t>
            </w:r>
          </w:p>
        </w:tc>
        <w:tc>
          <w:tcPr>
            <w:tcW w:w="425" w:type="dxa"/>
            <w:noWrap/>
            <w:hideMark/>
          </w:tcPr>
          <w:p w14:paraId="3FBFD25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CF573B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F6586C8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45CD459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50C0D05" w14:textId="77777777" w:rsidR="0074355E" w:rsidRPr="0074355E" w:rsidRDefault="0074355E">
            <w:r w:rsidRPr="0074355E">
              <w:t>R5-244070</w:t>
            </w:r>
          </w:p>
        </w:tc>
        <w:tc>
          <w:tcPr>
            <w:tcW w:w="3006" w:type="dxa"/>
            <w:noWrap/>
            <w:hideMark/>
          </w:tcPr>
          <w:p w14:paraId="6A5C66E2" w14:textId="77777777" w:rsidR="0074355E" w:rsidRPr="0074355E" w:rsidRDefault="0074355E">
            <w:r w:rsidRPr="0074355E">
              <w:t>Update TC 16.5.3 with TT analysis results</w:t>
            </w:r>
          </w:p>
        </w:tc>
        <w:tc>
          <w:tcPr>
            <w:tcW w:w="1788" w:type="dxa"/>
            <w:noWrap/>
            <w:hideMark/>
          </w:tcPr>
          <w:p w14:paraId="75E3E5DB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42F6092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3C91984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04E4D7B1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5A3342CB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B964700" w14:textId="77777777" w:rsidR="0074355E" w:rsidRPr="0074355E" w:rsidRDefault="0074355E">
            <w:r w:rsidRPr="0074355E">
              <w:t>0542</w:t>
            </w:r>
          </w:p>
        </w:tc>
        <w:tc>
          <w:tcPr>
            <w:tcW w:w="425" w:type="dxa"/>
            <w:noWrap/>
            <w:hideMark/>
          </w:tcPr>
          <w:p w14:paraId="4F2EC25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E32AE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8F18D79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5F56D30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EF32ACF" w14:textId="77777777" w:rsidR="0074355E" w:rsidRPr="0074355E" w:rsidRDefault="0074355E">
            <w:r w:rsidRPr="0074355E">
              <w:t>R5-244071</w:t>
            </w:r>
          </w:p>
        </w:tc>
        <w:tc>
          <w:tcPr>
            <w:tcW w:w="3006" w:type="dxa"/>
            <w:noWrap/>
            <w:hideMark/>
          </w:tcPr>
          <w:p w14:paraId="01BE448F" w14:textId="77777777" w:rsidR="0074355E" w:rsidRPr="0074355E" w:rsidRDefault="0074355E">
            <w:r w:rsidRPr="0074355E">
              <w:t>Update TC 16.5.4 with TT analysis results</w:t>
            </w:r>
          </w:p>
        </w:tc>
        <w:tc>
          <w:tcPr>
            <w:tcW w:w="1788" w:type="dxa"/>
            <w:noWrap/>
            <w:hideMark/>
          </w:tcPr>
          <w:p w14:paraId="7B58D113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1959CFC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584B1E1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6EA8BB22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5A20029B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910ECDF" w14:textId="77777777" w:rsidR="0074355E" w:rsidRPr="0074355E" w:rsidRDefault="0074355E">
            <w:r w:rsidRPr="0074355E">
              <w:t>0543</w:t>
            </w:r>
          </w:p>
        </w:tc>
        <w:tc>
          <w:tcPr>
            <w:tcW w:w="425" w:type="dxa"/>
            <w:noWrap/>
            <w:hideMark/>
          </w:tcPr>
          <w:p w14:paraId="395BE47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5580DE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196579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069EF7E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0E9DDE7" w14:textId="77777777" w:rsidR="0074355E" w:rsidRPr="0074355E" w:rsidRDefault="0074355E">
            <w:r w:rsidRPr="0074355E">
              <w:t>R5-244079</w:t>
            </w:r>
          </w:p>
        </w:tc>
        <w:tc>
          <w:tcPr>
            <w:tcW w:w="3006" w:type="dxa"/>
            <w:noWrap/>
            <w:hideMark/>
          </w:tcPr>
          <w:p w14:paraId="46F2A928" w14:textId="77777777" w:rsidR="0074355E" w:rsidRPr="0074355E" w:rsidRDefault="0074355E">
            <w:r w:rsidRPr="0074355E">
              <w:t>Addition of TT analysis for positioning test case 14.4.3</w:t>
            </w:r>
          </w:p>
        </w:tc>
        <w:tc>
          <w:tcPr>
            <w:tcW w:w="1788" w:type="dxa"/>
            <w:noWrap/>
            <w:hideMark/>
          </w:tcPr>
          <w:p w14:paraId="66502CE2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2CD6D3A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81DF85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3968B9D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1AE8D15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0670A8A" w14:textId="77777777" w:rsidR="0074355E" w:rsidRPr="0074355E" w:rsidRDefault="0074355E">
            <w:r w:rsidRPr="0074355E">
              <w:t>0763</w:t>
            </w:r>
          </w:p>
        </w:tc>
        <w:tc>
          <w:tcPr>
            <w:tcW w:w="425" w:type="dxa"/>
            <w:noWrap/>
            <w:hideMark/>
          </w:tcPr>
          <w:p w14:paraId="2C0C148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67D031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ED81F1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7B93D70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9954B4" w14:textId="77777777" w:rsidR="0074355E" w:rsidRPr="0074355E" w:rsidRDefault="0074355E">
            <w:r w:rsidRPr="0074355E">
              <w:t>R5-244080</w:t>
            </w:r>
          </w:p>
        </w:tc>
        <w:tc>
          <w:tcPr>
            <w:tcW w:w="3006" w:type="dxa"/>
            <w:noWrap/>
            <w:hideMark/>
          </w:tcPr>
          <w:p w14:paraId="64533390" w14:textId="77777777" w:rsidR="0074355E" w:rsidRPr="0074355E" w:rsidRDefault="0074355E">
            <w:r w:rsidRPr="0074355E">
              <w:t>Addition of TT analysis for positioning test case 14.4.4</w:t>
            </w:r>
          </w:p>
        </w:tc>
        <w:tc>
          <w:tcPr>
            <w:tcW w:w="1788" w:type="dxa"/>
            <w:noWrap/>
            <w:hideMark/>
          </w:tcPr>
          <w:p w14:paraId="66EE01AA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53C2B53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AFE73C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4A46CF3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988A33D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9EB135C" w14:textId="77777777" w:rsidR="0074355E" w:rsidRPr="0074355E" w:rsidRDefault="0074355E">
            <w:r w:rsidRPr="0074355E">
              <w:t>0764</w:t>
            </w:r>
          </w:p>
        </w:tc>
        <w:tc>
          <w:tcPr>
            <w:tcW w:w="425" w:type="dxa"/>
            <w:noWrap/>
            <w:hideMark/>
          </w:tcPr>
          <w:p w14:paraId="3A526CB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72270F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54998F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4B2626D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1ACAD03" w14:textId="77777777" w:rsidR="0074355E" w:rsidRPr="0074355E" w:rsidRDefault="0074355E">
            <w:r w:rsidRPr="0074355E">
              <w:t>R5-244081</w:t>
            </w:r>
          </w:p>
        </w:tc>
        <w:tc>
          <w:tcPr>
            <w:tcW w:w="3006" w:type="dxa"/>
            <w:noWrap/>
            <w:hideMark/>
          </w:tcPr>
          <w:p w14:paraId="08762FF9" w14:textId="77777777" w:rsidR="0074355E" w:rsidRPr="0074355E" w:rsidRDefault="0074355E">
            <w:r w:rsidRPr="0074355E">
              <w:t>Addition of TT analysis for positioning test case 14.5.3</w:t>
            </w:r>
          </w:p>
        </w:tc>
        <w:tc>
          <w:tcPr>
            <w:tcW w:w="1788" w:type="dxa"/>
            <w:noWrap/>
            <w:hideMark/>
          </w:tcPr>
          <w:p w14:paraId="391B1BE1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600957F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804E4F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24913A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883B72D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016F418" w14:textId="77777777" w:rsidR="0074355E" w:rsidRPr="0074355E" w:rsidRDefault="0074355E">
            <w:r w:rsidRPr="0074355E">
              <w:t>0765</w:t>
            </w:r>
          </w:p>
        </w:tc>
        <w:tc>
          <w:tcPr>
            <w:tcW w:w="425" w:type="dxa"/>
            <w:noWrap/>
            <w:hideMark/>
          </w:tcPr>
          <w:p w14:paraId="5B9EFFC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DC764E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781763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1DCAE2A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AC6225" w14:textId="77777777" w:rsidR="0074355E" w:rsidRPr="0074355E" w:rsidRDefault="0074355E">
            <w:r w:rsidRPr="0074355E">
              <w:t>R5-244083</w:t>
            </w:r>
          </w:p>
        </w:tc>
        <w:tc>
          <w:tcPr>
            <w:tcW w:w="3006" w:type="dxa"/>
            <w:noWrap/>
            <w:hideMark/>
          </w:tcPr>
          <w:p w14:paraId="1D3DD1BA" w14:textId="77777777" w:rsidR="0074355E" w:rsidRPr="0074355E" w:rsidRDefault="0074355E">
            <w:r w:rsidRPr="0074355E">
              <w:t>Addition of TT analysis for positioning test case 15.4.3</w:t>
            </w:r>
          </w:p>
        </w:tc>
        <w:tc>
          <w:tcPr>
            <w:tcW w:w="1788" w:type="dxa"/>
            <w:noWrap/>
            <w:hideMark/>
          </w:tcPr>
          <w:p w14:paraId="67A38D75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0876A6E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ECFCB9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00A8302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F4B438B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6B185F" w14:textId="77777777" w:rsidR="0074355E" w:rsidRPr="0074355E" w:rsidRDefault="0074355E">
            <w:r w:rsidRPr="0074355E">
              <w:t>0767</w:t>
            </w:r>
          </w:p>
        </w:tc>
        <w:tc>
          <w:tcPr>
            <w:tcW w:w="425" w:type="dxa"/>
            <w:noWrap/>
            <w:hideMark/>
          </w:tcPr>
          <w:p w14:paraId="4892B08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E8B17D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1E630D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78D8249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662778" w14:textId="77777777" w:rsidR="0074355E" w:rsidRPr="0074355E" w:rsidRDefault="0074355E">
            <w:r w:rsidRPr="0074355E">
              <w:lastRenderedPageBreak/>
              <w:t>R5-244084</w:t>
            </w:r>
          </w:p>
        </w:tc>
        <w:tc>
          <w:tcPr>
            <w:tcW w:w="3006" w:type="dxa"/>
            <w:noWrap/>
            <w:hideMark/>
          </w:tcPr>
          <w:p w14:paraId="6904D14D" w14:textId="77777777" w:rsidR="0074355E" w:rsidRPr="0074355E" w:rsidRDefault="0074355E">
            <w:r w:rsidRPr="0074355E">
              <w:t>Addition of TT analysis for positioning test case 15.4.4</w:t>
            </w:r>
          </w:p>
        </w:tc>
        <w:tc>
          <w:tcPr>
            <w:tcW w:w="1788" w:type="dxa"/>
            <w:noWrap/>
            <w:hideMark/>
          </w:tcPr>
          <w:p w14:paraId="78DE6557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06E2A9C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098E63A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44C5273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A7E7B9D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15921EF" w14:textId="77777777" w:rsidR="0074355E" w:rsidRPr="0074355E" w:rsidRDefault="0074355E">
            <w:r w:rsidRPr="0074355E">
              <w:t>0768</w:t>
            </w:r>
          </w:p>
        </w:tc>
        <w:tc>
          <w:tcPr>
            <w:tcW w:w="425" w:type="dxa"/>
            <w:noWrap/>
            <w:hideMark/>
          </w:tcPr>
          <w:p w14:paraId="137796E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DE4136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1C90BD7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787F222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0003B5" w14:textId="77777777" w:rsidR="0074355E" w:rsidRPr="0074355E" w:rsidRDefault="0074355E">
            <w:r w:rsidRPr="0074355E">
              <w:t>R5-244085</w:t>
            </w:r>
          </w:p>
        </w:tc>
        <w:tc>
          <w:tcPr>
            <w:tcW w:w="3006" w:type="dxa"/>
            <w:noWrap/>
            <w:hideMark/>
          </w:tcPr>
          <w:p w14:paraId="769AE43B" w14:textId="77777777" w:rsidR="0074355E" w:rsidRPr="0074355E" w:rsidRDefault="0074355E">
            <w:r w:rsidRPr="0074355E">
              <w:t>Addition of TT analysis for positioning test cases 16.4.3 and 16.4.4</w:t>
            </w:r>
          </w:p>
        </w:tc>
        <w:tc>
          <w:tcPr>
            <w:tcW w:w="1788" w:type="dxa"/>
            <w:noWrap/>
            <w:hideMark/>
          </w:tcPr>
          <w:p w14:paraId="2F32B574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4767ED1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8FF9645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0034CC2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487D998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AB35A42" w14:textId="77777777" w:rsidR="0074355E" w:rsidRPr="0074355E" w:rsidRDefault="0074355E">
            <w:r w:rsidRPr="0074355E">
              <w:t>0769</w:t>
            </w:r>
          </w:p>
        </w:tc>
        <w:tc>
          <w:tcPr>
            <w:tcW w:w="425" w:type="dxa"/>
            <w:noWrap/>
            <w:hideMark/>
          </w:tcPr>
          <w:p w14:paraId="7D9A8D7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D32397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AD27FD6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0F86446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4D7A0C" w14:textId="77777777" w:rsidR="0074355E" w:rsidRPr="0074355E" w:rsidRDefault="0074355E">
            <w:r w:rsidRPr="0074355E">
              <w:t>R5-244086</w:t>
            </w:r>
          </w:p>
        </w:tc>
        <w:tc>
          <w:tcPr>
            <w:tcW w:w="3006" w:type="dxa"/>
            <w:noWrap/>
            <w:hideMark/>
          </w:tcPr>
          <w:p w14:paraId="774FF666" w14:textId="77777777" w:rsidR="0074355E" w:rsidRPr="0074355E" w:rsidRDefault="0074355E">
            <w:r w:rsidRPr="0074355E">
              <w:t>Addition of TT analysis for positioning test case 16.5.3</w:t>
            </w:r>
          </w:p>
        </w:tc>
        <w:tc>
          <w:tcPr>
            <w:tcW w:w="1788" w:type="dxa"/>
            <w:noWrap/>
            <w:hideMark/>
          </w:tcPr>
          <w:p w14:paraId="51AC914D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644F26B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B8C2779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AD3184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568ADE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61A6041" w14:textId="77777777" w:rsidR="0074355E" w:rsidRPr="0074355E" w:rsidRDefault="0074355E">
            <w:r w:rsidRPr="0074355E">
              <w:t>0770</w:t>
            </w:r>
          </w:p>
        </w:tc>
        <w:tc>
          <w:tcPr>
            <w:tcW w:w="425" w:type="dxa"/>
            <w:noWrap/>
            <w:hideMark/>
          </w:tcPr>
          <w:p w14:paraId="1CEB965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4F2B98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EC465E8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37BE182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CFB1C6E" w14:textId="77777777" w:rsidR="0074355E" w:rsidRPr="0074355E" w:rsidRDefault="0074355E">
            <w:r w:rsidRPr="0074355E">
              <w:t>R5-244087</w:t>
            </w:r>
          </w:p>
        </w:tc>
        <w:tc>
          <w:tcPr>
            <w:tcW w:w="3006" w:type="dxa"/>
            <w:noWrap/>
            <w:hideMark/>
          </w:tcPr>
          <w:p w14:paraId="387E68DA" w14:textId="77777777" w:rsidR="0074355E" w:rsidRPr="0074355E" w:rsidRDefault="0074355E">
            <w:r w:rsidRPr="0074355E">
              <w:t>Addition of TT analysis for positioning test case 16.5.4</w:t>
            </w:r>
          </w:p>
        </w:tc>
        <w:tc>
          <w:tcPr>
            <w:tcW w:w="1788" w:type="dxa"/>
            <w:noWrap/>
            <w:hideMark/>
          </w:tcPr>
          <w:p w14:paraId="64893235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7E58123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C09916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EBD9C4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2083D1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96DBBB9" w14:textId="77777777" w:rsidR="0074355E" w:rsidRPr="0074355E" w:rsidRDefault="0074355E">
            <w:r w:rsidRPr="0074355E">
              <w:t>0771</w:t>
            </w:r>
          </w:p>
        </w:tc>
        <w:tc>
          <w:tcPr>
            <w:tcW w:w="425" w:type="dxa"/>
            <w:noWrap/>
            <w:hideMark/>
          </w:tcPr>
          <w:p w14:paraId="21C7770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C2E4B0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701B65F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3C1AC52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B262FF" w14:textId="77777777" w:rsidR="0074355E" w:rsidRPr="0074355E" w:rsidRDefault="0074355E">
            <w:r w:rsidRPr="0074355E">
              <w:t>R5-244092</w:t>
            </w:r>
          </w:p>
        </w:tc>
        <w:tc>
          <w:tcPr>
            <w:tcW w:w="3006" w:type="dxa"/>
            <w:noWrap/>
            <w:hideMark/>
          </w:tcPr>
          <w:p w14:paraId="608C92A6" w14:textId="77777777" w:rsidR="0074355E" w:rsidRPr="0074355E" w:rsidRDefault="0074355E">
            <w:r w:rsidRPr="0074355E">
              <w:t>Addition of UE maximum output power for new PC2 2CC EN-DC comb within FR1</w:t>
            </w:r>
          </w:p>
        </w:tc>
        <w:tc>
          <w:tcPr>
            <w:tcW w:w="1788" w:type="dxa"/>
            <w:noWrap/>
            <w:hideMark/>
          </w:tcPr>
          <w:p w14:paraId="0BE2C51F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15B0EF6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FDE3F81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4C370AF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6AC43B3" w14:textId="77777777" w:rsidR="0074355E" w:rsidRPr="0074355E" w:rsidRDefault="0074355E">
            <w:r w:rsidRPr="0074355E">
              <w:t>HPUE_NR_CADC_NR_LTE_DC_R18-UEConTest</w:t>
            </w:r>
          </w:p>
        </w:tc>
        <w:tc>
          <w:tcPr>
            <w:tcW w:w="707" w:type="dxa"/>
            <w:noWrap/>
            <w:hideMark/>
          </w:tcPr>
          <w:p w14:paraId="49AE1D0B" w14:textId="77777777" w:rsidR="0074355E" w:rsidRPr="0074355E" w:rsidRDefault="0074355E">
            <w:r w:rsidRPr="0074355E">
              <w:t>1797</w:t>
            </w:r>
          </w:p>
        </w:tc>
        <w:tc>
          <w:tcPr>
            <w:tcW w:w="425" w:type="dxa"/>
            <w:noWrap/>
            <w:hideMark/>
          </w:tcPr>
          <w:p w14:paraId="379D01F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D60575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026CF6" w14:textId="77777777" w:rsidR="0074355E" w:rsidRPr="0074355E" w:rsidRDefault="0074355E">
            <w:r w:rsidRPr="0074355E">
              <w:t>RP-242304</w:t>
            </w:r>
          </w:p>
        </w:tc>
      </w:tr>
      <w:tr w:rsidR="0074355E" w:rsidRPr="0074355E" w14:paraId="522CB20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A093975" w14:textId="77777777" w:rsidR="0074355E" w:rsidRPr="0074355E" w:rsidRDefault="0074355E">
            <w:r w:rsidRPr="0074355E">
              <w:t>R5-244094</w:t>
            </w:r>
          </w:p>
        </w:tc>
        <w:tc>
          <w:tcPr>
            <w:tcW w:w="3006" w:type="dxa"/>
            <w:noWrap/>
            <w:hideMark/>
          </w:tcPr>
          <w:p w14:paraId="7EEE3FBA" w14:textId="77777777" w:rsidR="0074355E" w:rsidRPr="0074355E" w:rsidRDefault="0074355E">
            <w:r w:rsidRPr="0074355E">
              <w:t>Addition of test frequencies for CA_n28A-n41A-n77A</w:t>
            </w:r>
          </w:p>
        </w:tc>
        <w:tc>
          <w:tcPr>
            <w:tcW w:w="1788" w:type="dxa"/>
            <w:noWrap/>
            <w:hideMark/>
          </w:tcPr>
          <w:p w14:paraId="150FB6F0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16E9CC1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2482D7C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605A35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157603F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70143A75" w14:textId="77777777" w:rsidR="0074355E" w:rsidRPr="0074355E" w:rsidRDefault="0074355E">
            <w:r w:rsidRPr="0074355E">
              <w:t>3217</w:t>
            </w:r>
          </w:p>
        </w:tc>
        <w:tc>
          <w:tcPr>
            <w:tcW w:w="425" w:type="dxa"/>
            <w:noWrap/>
            <w:hideMark/>
          </w:tcPr>
          <w:p w14:paraId="5313981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1BE47F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DB2BD0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7CB7D1E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B6FDA1" w14:textId="77777777" w:rsidR="0074355E" w:rsidRPr="0074355E" w:rsidRDefault="0074355E">
            <w:r w:rsidRPr="0074355E">
              <w:t>R5-244095</w:t>
            </w:r>
          </w:p>
        </w:tc>
        <w:tc>
          <w:tcPr>
            <w:tcW w:w="3006" w:type="dxa"/>
            <w:noWrap/>
            <w:hideMark/>
          </w:tcPr>
          <w:p w14:paraId="622CD4B7" w14:textId="77777777" w:rsidR="0074355E" w:rsidRPr="0074355E" w:rsidRDefault="0074355E">
            <w:r w:rsidRPr="0074355E">
              <w:t>Addition of UE capability for CA_n28A-n41A-n77A</w:t>
            </w:r>
          </w:p>
        </w:tc>
        <w:tc>
          <w:tcPr>
            <w:tcW w:w="1788" w:type="dxa"/>
            <w:noWrap/>
            <w:hideMark/>
          </w:tcPr>
          <w:p w14:paraId="6CE95867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4EF1652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C234DB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3E72651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59BF6CC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0B57BDBD" w14:textId="77777777" w:rsidR="0074355E" w:rsidRPr="0074355E" w:rsidRDefault="0074355E">
            <w:r w:rsidRPr="0074355E">
              <w:t>0651</w:t>
            </w:r>
          </w:p>
        </w:tc>
        <w:tc>
          <w:tcPr>
            <w:tcW w:w="425" w:type="dxa"/>
            <w:noWrap/>
            <w:hideMark/>
          </w:tcPr>
          <w:p w14:paraId="4016B60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252177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25BF44B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0E3743E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2FDC539" w14:textId="77777777" w:rsidR="0074355E" w:rsidRPr="0074355E" w:rsidRDefault="0074355E">
            <w:r w:rsidRPr="0074355E">
              <w:t>R5-244096</w:t>
            </w:r>
          </w:p>
        </w:tc>
        <w:tc>
          <w:tcPr>
            <w:tcW w:w="3006" w:type="dxa"/>
            <w:noWrap/>
            <w:hideMark/>
          </w:tcPr>
          <w:p w14:paraId="4C83D7E0" w14:textId="77777777" w:rsidR="0074355E" w:rsidRPr="0074355E" w:rsidRDefault="0074355E">
            <w:r w:rsidRPr="0074355E">
              <w:t>Addition of reference sensitivity TP analysis for CA_n28A-n41A-n77A</w:t>
            </w:r>
          </w:p>
        </w:tc>
        <w:tc>
          <w:tcPr>
            <w:tcW w:w="1788" w:type="dxa"/>
            <w:noWrap/>
            <w:hideMark/>
          </w:tcPr>
          <w:p w14:paraId="78FD80BE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3040E71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4EE571D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0690D3B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18028D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1D26D5F5" w14:textId="77777777" w:rsidR="0074355E" w:rsidRPr="0074355E" w:rsidRDefault="0074355E">
            <w:r w:rsidRPr="0074355E">
              <w:t>0919</w:t>
            </w:r>
          </w:p>
        </w:tc>
        <w:tc>
          <w:tcPr>
            <w:tcW w:w="425" w:type="dxa"/>
            <w:noWrap/>
            <w:hideMark/>
          </w:tcPr>
          <w:p w14:paraId="75EADFD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E9ADC2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FDA1DC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5E2F66E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9349343" w14:textId="77777777" w:rsidR="0074355E" w:rsidRPr="0074355E" w:rsidRDefault="0074355E">
            <w:r w:rsidRPr="0074355E">
              <w:t>R5-244097</w:t>
            </w:r>
          </w:p>
        </w:tc>
        <w:tc>
          <w:tcPr>
            <w:tcW w:w="3006" w:type="dxa"/>
            <w:noWrap/>
            <w:hideMark/>
          </w:tcPr>
          <w:p w14:paraId="710260D5" w14:textId="77777777" w:rsidR="0074355E" w:rsidRPr="0074355E" w:rsidRDefault="0074355E">
            <w:r w:rsidRPr="0074355E">
              <w:t xml:space="preserve">Addition of delta </w:t>
            </w:r>
            <w:proofErr w:type="spellStart"/>
            <w:r w:rsidRPr="0074355E">
              <w:t>TIBc</w:t>
            </w:r>
            <w:proofErr w:type="spellEnd"/>
            <w:r w:rsidRPr="0074355E">
              <w:t xml:space="preserve"> for CA_n28A-n41A-n77A</w:t>
            </w:r>
          </w:p>
        </w:tc>
        <w:tc>
          <w:tcPr>
            <w:tcW w:w="1788" w:type="dxa"/>
            <w:noWrap/>
            <w:hideMark/>
          </w:tcPr>
          <w:p w14:paraId="0349B003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3CF2147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080DF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060CD3C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525A70D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0086802F" w14:textId="77777777" w:rsidR="0074355E" w:rsidRPr="0074355E" w:rsidRDefault="0074355E">
            <w:r w:rsidRPr="0074355E">
              <w:t>2863</w:t>
            </w:r>
          </w:p>
        </w:tc>
        <w:tc>
          <w:tcPr>
            <w:tcW w:w="425" w:type="dxa"/>
            <w:noWrap/>
            <w:hideMark/>
          </w:tcPr>
          <w:p w14:paraId="42F0321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3BF4E5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2E2432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43B477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8BBCD4" w14:textId="77777777" w:rsidR="0074355E" w:rsidRPr="0074355E" w:rsidRDefault="0074355E">
            <w:r w:rsidRPr="0074355E">
              <w:t>R5-244098</w:t>
            </w:r>
          </w:p>
        </w:tc>
        <w:tc>
          <w:tcPr>
            <w:tcW w:w="3006" w:type="dxa"/>
            <w:noWrap/>
            <w:hideMark/>
          </w:tcPr>
          <w:p w14:paraId="1AD7F619" w14:textId="77777777" w:rsidR="0074355E" w:rsidRPr="0074355E" w:rsidRDefault="0074355E">
            <w:r w:rsidRPr="0074355E">
              <w:t xml:space="preserve">Addition of delta </w:t>
            </w:r>
            <w:proofErr w:type="spellStart"/>
            <w:r w:rsidRPr="0074355E">
              <w:t>RIBc</w:t>
            </w:r>
            <w:proofErr w:type="spellEnd"/>
            <w:r w:rsidRPr="0074355E">
              <w:t xml:space="preserve"> and reference sensitivity for CA_n28A-n41A-n77A</w:t>
            </w:r>
          </w:p>
        </w:tc>
        <w:tc>
          <w:tcPr>
            <w:tcW w:w="1788" w:type="dxa"/>
            <w:noWrap/>
            <w:hideMark/>
          </w:tcPr>
          <w:p w14:paraId="6A08D1D4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6F66AD6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117E84B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D3759F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842975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3C375295" w14:textId="77777777" w:rsidR="0074355E" w:rsidRPr="0074355E" w:rsidRDefault="0074355E">
            <w:r w:rsidRPr="0074355E">
              <w:t>2864</w:t>
            </w:r>
          </w:p>
        </w:tc>
        <w:tc>
          <w:tcPr>
            <w:tcW w:w="425" w:type="dxa"/>
            <w:noWrap/>
            <w:hideMark/>
          </w:tcPr>
          <w:p w14:paraId="3167F95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CD4746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D83C89F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352CAE9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4C8CC0" w14:textId="77777777" w:rsidR="0074355E" w:rsidRPr="0074355E" w:rsidRDefault="0074355E">
            <w:r w:rsidRPr="0074355E">
              <w:t>R5-244099</w:t>
            </w:r>
          </w:p>
        </w:tc>
        <w:tc>
          <w:tcPr>
            <w:tcW w:w="3006" w:type="dxa"/>
            <w:noWrap/>
            <w:hideMark/>
          </w:tcPr>
          <w:p w14:paraId="7CC0A3AC" w14:textId="77777777" w:rsidR="0074355E" w:rsidRPr="0074355E" w:rsidRDefault="0074355E">
            <w:r w:rsidRPr="0074355E">
              <w:t>Add IE SL-</w:t>
            </w:r>
            <w:proofErr w:type="spellStart"/>
            <w:r w:rsidRPr="0074355E">
              <w:t>InterUE</w:t>
            </w:r>
            <w:proofErr w:type="spellEnd"/>
            <w:r w:rsidRPr="0074355E">
              <w:t>-</w:t>
            </w:r>
            <w:proofErr w:type="spellStart"/>
            <w:r w:rsidRPr="0074355E">
              <w:t>CoordinationConfig</w:t>
            </w:r>
            <w:proofErr w:type="spellEnd"/>
          </w:p>
        </w:tc>
        <w:tc>
          <w:tcPr>
            <w:tcW w:w="1788" w:type="dxa"/>
            <w:noWrap/>
            <w:hideMark/>
          </w:tcPr>
          <w:p w14:paraId="0553FC7E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20A1CC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8FDEDA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09416B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C372CA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BBA321C" w14:textId="77777777" w:rsidR="0074355E" w:rsidRPr="0074355E" w:rsidRDefault="0074355E">
            <w:r w:rsidRPr="0074355E">
              <w:t>3218</w:t>
            </w:r>
          </w:p>
        </w:tc>
        <w:tc>
          <w:tcPr>
            <w:tcW w:w="425" w:type="dxa"/>
            <w:noWrap/>
            <w:hideMark/>
          </w:tcPr>
          <w:p w14:paraId="51210B7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BC12C3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CCA3A55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25074BE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31A26E" w14:textId="77777777" w:rsidR="0074355E" w:rsidRPr="0074355E" w:rsidRDefault="0074355E">
            <w:r w:rsidRPr="0074355E">
              <w:lastRenderedPageBreak/>
              <w:t>R5-244100</w:t>
            </w:r>
          </w:p>
        </w:tc>
        <w:tc>
          <w:tcPr>
            <w:tcW w:w="3006" w:type="dxa"/>
            <w:noWrap/>
            <w:hideMark/>
          </w:tcPr>
          <w:p w14:paraId="213120D1" w14:textId="77777777" w:rsidR="0074355E" w:rsidRPr="0074355E" w:rsidRDefault="0074355E">
            <w:r w:rsidRPr="0074355E">
              <w:t>Add IE SL-LBT-</w:t>
            </w:r>
            <w:proofErr w:type="spellStart"/>
            <w:r w:rsidRPr="0074355E">
              <w:t>FailureRecoveryConfig</w:t>
            </w:r>
            <w:proofErr w:type="spellEnd"/>
          </w:p>
        </w:tc>
        <w:tc>
          <w:tcPr>
            <w:tcW w:w="1788" w:type="dxa"/>
            <w:noWrap/>
            <w:hideMark/>
          </w:tcPr>
          <w:p w14:paraId="74C4B702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39ADB3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7D3AA2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6E326E2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FB7E665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6D0E74A6" w14:textId="77777777" w:rsidR="0074355E" w:rsidRPr="0074355E" w:rsidRDefault="0074355E">
            <w:r w:rsidRPr="0074355E">
              <w:t>3219</w:t>
            </w:r>
          </w:p>
        </w:tc>
        <w:tc>
          <w:tcPr>
            <w:tcW w:w="425" w:type="dxa"/>
            <w:noWrap/>
            <w:hideMark/>
          </w:tcPr>
          <w:p w14:paraId="5E9DFAD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DACF1B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EC274CB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1BB4D99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F82461" w14:textId="77777777" w:rsidR="0074355E" w:rsidRPr="0074355E" w:rsidRDefault="0074355E">
            <w:r w:rsidRPr="0074355E">
              <w:t>R5-244102</w:t>
            </w:r>
          </w:p>
        </w:tc>
        <w:tc>
          <w:tcPr>
            <w:tcW w:w="3006" w:type="dxa"/>
            <w:noWrap/>
            <w:hideMark/>
          </w:tcPr>
          <w:p w14:paraId="019864F3" w14:textId="77777777" w:rsidR="0074355E" w:rsidRPr="0074355E" w:rsidRDefault="0074355E">
            <w:r w:rsidRPr="0074355E">
              <w:t>Add IEs SL-</w:t>
            </w:r>
            <w:proofErr w:type="spellStart"/>
            <w:r w:rsidRPr="0074355E">
              <w:t>PosBWP</w:t>
            </w:r>
            <w:proofErr w:type="spellEnd"/>
            <w:r w:rsidRPr="0074355E">
              <w:t>-</w:t>
            </w:r>
            <w:proofErr w:type="spellStart"/>
            <w:r w:rsidRPr="0074355E">
              <w:t>ConfigCommon</w:t>
            </w:r>
            <w:proofErr w:type="spellEnd"/>
            <w:r w:rsidRPr="0074355E">
              <w:t xml:space="preserve"> and SL-PRS-</w:t>
            </w:r>
            <w:proofErr w:type="spellStart"/>
            <w:r w:rsidRPr="0074355E">
              <w:t>ResourcePool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E656B3C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23CFB60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2876962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FE2C6F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9F6EC95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20DEF296" w14:textId="77777777" w:rsidR="0074355E" w:rsidRPr="0074355E" w:rsidRDefault="0074355E">
            <w:r w:rsidRPr="0074355E">
              <w:t>3221</w:t>
            </w:r>
          </w:p>
        </w:tc>
        <w:tc>
          <w:tcPr>
            <w:tcW w:w="425" w:type="dxa"/>
            <w:noWrap/>
            <w:hideMark/>
          </w:tcPr>
          <w:p w14:paraId="240D31E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93FEA0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0194C4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3E8546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0CBDD8" w14:textId="77777777" w:rsidR="0074355E" w:rsidRPr="0074355E" w:rsidRDefault="0074355E">
            <w:r w:rsidRPr="0074355E">
              <w:t>R5-244103</w:t>
            </w:r>
          </w:p>
        </w:tc>
        <w:tc>
          <w:tcPr>
            <w:tcW w:w="3006" w:type="dxa"/>
            <w:noWrap/>
            <w:hideMark/>
          </w:tcPr>
          <w:p w14:paraId="77DBB339" w14:textId="77777777" w:rsidR="0074355E" w:rsidRPr="0074355E" w:rsidRDefault="0074355E">
            <w:r w:rsidRPr="0074355E">
              <w:t>Add IEs SL-</w:t>
            </w:r>
            <w:proofErr w:type="spellStart"/>
            <w:r w:rsidRPr="0074355E">
              <w:t>RBSetConfig</w:t>
            </w:r>
            <w:proofErr w:type="spellEnd"/>
            <w:r w:rsidRPr="0074355E">
              <w:t xml:space="preserve"> and SL-</w:t>
            </w:r>
            <w:proofErr w:type="spellStart"/>
            <w:r w:rsidRPr="0074355E">
              <w:t>RelayIndicationMP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27794E8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098643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1498D4F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DBF0F2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5B52F80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62EBFD4A" w14:textId="77777777" w:rsidR="0074355E" w:rsidRPr="0074355E" w:rsidRDefault="0074355E">
            <w:r w:rsidRPr="0074355E">
              <w:t>3222</w:t>
            </w:r>
          </w:p>
        </w:tc>
        <w:tc>
          <w:tcPr>
            <w:tcW w:w="425" w:type="dxa"/>
            <w:noWrap/>
            <w:hideMark/>
          </w:tcPr>
          <w:p w14:paraId="1260FE2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02610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511AFE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5C68813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9F85B11" w14:textId="77777777" w:rsidR="0074355E" w:rsidRPr="0074355E" w:rsidRDefault="0074355E">
            <w:r w:rsidRPr="0074355E">
              <w:t>R5-244104</w:t>
            </w:r>
          </w:p>
        </w:tc>
        <w:tc>
          <w:tcPr>
            <w:tcW w:w="3006" w:type="dxa"/>
            <w:noWrap/>
            <w:hideMark/>
          </w:tcPr>
          <w:p w14:paraId="67CA65CD" w14:textId="77777777" w:rsidR="0074355E" w:rsidRPr="0074355E" w:rsidRDefault="0074355E">
            <w:r w:rsidRPr="0074355E">
              <w:t>Add IEs SL-RelayUE-ConfigU2U and SL-RemoteUE-ConfigU2U</w:t>
            </w:r>
          </w:p>
        </w:tc>
        <w:tc>
          <w:tcPr>
            <w:tcW w:w="1788" w:type="dxa"/>
            <w:noWrap/>
            <w:hideMark/>
          </w:tcPr>
          <w:p w14:paraId="5AB06660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3C54693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D550B8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2A7AB0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55A2BB3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2F4B5648" w14:textId="77777777" w:rsidR="0074355E" w:rsidRPr="0074355E" w:rsidRDefault="0074355E">
            <w:r w:rsidRPr="0074355E">
              <w:t>3223</w:t>
            </w:r>
          </w:p>
        </w:tc>
        <w:tc>
          <w:tcPr>
            <w:tcW w:w="425" w:type="dxa"/>
            <w:noWrap/>
            <w:hideMark/>
          </w:tcPr>
          <w:p w14:paraId="7839E35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FD382F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54B31F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3E78884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328D86" w14:textId="77777777" w:rsidR="0074355E" w:rsidRPr="0074355E" w:rsidRDefault="0074355E">
            <w:r w:rsidRPr="0074355E">
              <w:t>R5-244105</w:t>
            </w:r>
          </w:p>
        </w:tc>
        <w:tc>
          <w:tcPr>
            <w:tcW w:w="3006" w:type="dxa"/>
            <w:noWrap/>
            <w:hideMark/>
          </w:tcPr>
          <w:p w14:paraId="1E6C2666" w14:textId="77777777" w:rsidR="0074355E" w:rsidRPr="0074355E" w:rsidRDefault="0074355E">
            <w:r w:rsidRPr="0074355E">
              <w:t>Addition of PC2 for n70 UL MIMO into test case 6.2D.1 MOP</w:t>
            </w:r>
          </w:p>
        </w:tc>
        <w:tc>
          <w:tcPr>
            <w:tcW w:w="1788" w:type="dxa"/>
            <w:noWrap/>
            <w:hideMark/>
          </w:tcPr>
          <w:p w14:paraId="3609CCEE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310790F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50362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23A76B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7EA4B89" w14:textId="77777777" w:rsidR="0074355E" w:rsidRPr="0074355E" w:rsidRDefault="0074355E">
            <w:r w:rsidRPr="0074355E">
              <w:t>NR_bands_UL_MIMO_R18-UEConTest</w:t>
            </w:r>
          </w:p>
        </w:tc>
        <w:tc>
          <w:tcPr>
            <w:tcW w:w="707" w:type="dxa"/>
            <w:noWrap/>
            <w:hideMark/>
          </w:tcPr>
          <w:p w14:paraId="5260B1EB" w14:textId="77777777" w:rsidR="0074355E" w:rsidRPr="0074355E" w:rsidRDefault="0074355E">
            <w:r w:rsidRPr="0074355E">
              <w:t>2865</w:t>
            </w:r>
          </w:p>
        </w:tc>
        <w:tc>
          <w:tcPr>
            <w:tcW w:w="425" w:type="dxa"/>
            <w:noWrap/>
            <w:hideMark/>
          </w:tcPr>
          <w:p w14:paraId="6296547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C33601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9FA9D7D" w14:textId="77777777" w:rsidR="0074355E" w:rsidRPr="0074355E" w:rsidRDefault="0074355E">
            <w:r w:rsidRPr="0074355E">
              <w:t>RP-242319</w:t>
            </w:r>
          </w:p>
        </w:tc>
      </w:tr>
      <w:tr w:rsidR="0074355E" w:rsidRPr="0074355E" w14:paraId="30FE2B8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11194D1" w14:textId="77777777" w:rsidR="0074355E" w:rsidRPr="0074355E" w:rsidRDefault="0074355E">
            <w:r w:rsidRPr="0074355E">
              <w:t>R5-244106</w:t>
            </w:r>
          </w:p>
        </w:tc>
        <w:tc>
          <w:tcPr>
            <w:tcW w:w="3006" w:type="dxa"/>
            <w:noWrap/>
            <w:hideMark/>
          </w:tcPr>
          <w:p w14:paraId="0A86DB2A" w14:textId="77777777" w:rsidR="0074355E" w:rsidRPr="0074355E" w:rsidRDefault="0074355E">
            <w:r w:rsidRPr="0074355E">
              <w:t>Addition of PC2 for n70 UL MIMO into test case 6.2D.2 MPR</w:t>
            </w:r>
          </w:p>
        </w:tc>
        <w:tc>
          <w:tcPr>
            <w:tcW w:w="1788" w:type="dxa"/>
            <w:noWrap/>
            <w:hideMark/>
          </w:tcPr>
          <w:p w14:paraId="72928770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7A62C1D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9B2E2D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EB44F0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649B1D8" w14:textId="77777777" w:rsidR="0074355E" w:rsidRPr="0074355E" w:rsidRDefault="0074355E">
            <w:r w:rsidRPr="0074355E">
              <w:t>NR_bands_UL_MIMO_R18-UEConTest</w:t>
            </w:r>
          </w:p>
        </w:tc>
        <w:tc>
          <w:tcPr>
            <w:tcW w:w="707" w:type="dxa"/>
            <w:noWrap/>
            <w:hideMark/>
          </w:tcPr>
          <w:p w14:paraId="54385235" w14:textId="77777777" w:rsidR="0074355E" w:rsidRPr="0074355E" w:rsidRDefault="0074355E">
            <w:r w:rsidRPr="0074355E">
              <w:t>2866</w:t>
            </w:r>
          </w:p>
        </w:tc>
        <w:tc>
          <w:tcPr>
            <w:tcW w:w="425" w:type="dxa"/>
            <w:noWrap/>
            <w:hideMark/>
          </w:tcPr>
          <w:p w14:paraId="0FB6919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9FB717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3CE3DB" w14:textId="77777777" w:rsidR="0074355E" w:rsidRPr="0074355E" w:rsidRDefault="0074355E">
            <w:r w:rsidRPr="0074355E">
              <w:t>RP-242319</w:t>
            </w:r>
          </w:p>
        </w:tc>
      </w:tr>
      <w:tr w:rsidR="0074355E" w:rsidRPr="0074355E" w14:paraId="6612F7E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1D92507" w14:textId="77777777" w:rsidR="0074355E" w:rsidRPr="0074355E" w:rsidRDefault="0074355E">
            <w:r w:rsidRPr="0074355E">
              <w:t>R5-244110</w:t>
            </w:r>
          </w:p>
        </w:tc>
        <w:tc>
          <w:tcPr>
            <w:tcW w:w="3006" w:type="dxa"/>
            <w:noWrap/>
            <w:hideMark/>
          </w:tcPr>
          <w:p w14:paraId="226E337E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- 16.6.1.1 test case</w:t>
            </w:r>
          </w:p>
        </w:tc>
        <w:tc>
          <w:tcPr>
            <w:tcW w:w="1788" w:type="dxa"/>
            <w:noWrap/>
            <w:hideMark/>
          </w:tcPr>
          <w:p w14:paraId="78BA3A38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B58613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8956F8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7E4D9B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180765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848473C" w14:textId="77777777" w:rsidR="0074355E" w:rsidRPr="0074355E" w:rsidRDefault="0074355E">
            <w:r w:rsidRPr="0074355E">
              <w:t>3259</w:t>
            </w:r>
          </w:p>
        </w:tc>
        <w:tc>
          <w:tcPr>
            <w:tcW w:w="425" w:type="dxa"/>
            <w:noWrap/>
            <w:hideMark/>
          </w:tcPr>
          <w:p w14:paraId="37E1B70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936F5B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C7D181C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7BD4E24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0BE7F25" w14:textId="77777777" w:rsidR="0074355E" w:rsidRPr="0074355E" w:rsidRDefault="0074355E">
            <w:r w:rsidRPr="0074355E">
              <w:t>R5-244114</w:t>
            </w:r>
          </w:p>
        </w:tc>
        <w:tc>
          <w:tcPr>
            <w:tcW w:w="3006" w:type="dxa"/>
            <w:noWrap/>
            <w:hideMark/>
          </w:tcPr>
          <w:p w14:paraId="27205076" w14:textId="77777777" w:rsidR="0074355E" w:rsidRPr="0074355E" w:rsidRDefault="0074355E">
            <w:r w:rsidRPr="0074355E">
              <w:t>Add IE SL-RLC-</w:t>
            </w:r>
            <w:proofErr w:type="spellStart"/>
            <w:r w:rsidRPr="0074355E">
              <w:t>ChannelConfig</w:t>
            </w:r>
            <w:proofErr w:type="spellEnd"/>
          </w:p>
        </w:tc>
        <w:tc>
          <w:tcPr>
            <w:tcW w:w="1788" w:type="dxa"/>
            <w:noWrap/>
            <w:hideMark/>
          </w:tcPr>
          <w:p w14:paraId="1DBB842E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3DCA985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043FA19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6ADE45D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C29D16C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B53FC5F" w14:textId="77777777" w:rsidR="0074355E" w:rsidRPr="0074355E" w:rsidRDefault="0074355E">
            <w:r w:rsidRPr="0074355E">
              <w:t>3224</w:t>
            </w:r>
          </w:p>
        </w:tc>
        <w:tc>
          <w:tcPr>
            <w:tcW w:w="425" w:type="dxa"/>
            <w:noWrap/>
            <w:hideMark/>
          </w:tcPr>
          <w:p w14:paraId="00057DC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DB7677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0099CE6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32B6557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F94C2E" w14:textId="77777777" w:rsidR="0074355E" w:rsidRPr="0074355E" w:rsidRDefault="0074355E">
            <w:r w:rsidRPr="0074355E">
              <w:t>R5-244115</w:t>
            </w:r>
          </w:p>
        </w:tc>
        <w:tc>
          <w:tcPr>
            <w:tcW w:w="3006" w:type="dxa"/>
            <w:noWrap/>
            <w:hideMark/>
          </w:tcPr>
          <w:p w14:paraId="66EC55C1" w14:textId="77777777" w:rsidR="0074355E" w:rsidRPr="0074355E" w:rsidRDefault="0074355E">
            <w:r w:rsidRPr="0074355E">
              <w:t>Add IEs SL-</w:t>
            </w:r>
            <w:proofErr w:type="spellStart"/>
            <w:r w:rsidRPr="0074355E">
              <w:t>ServingCellInfo</w:t>
            </w:r>
            <w:proofErr w:type="spellEnd"/>
            <w:r w:rsidRPr="0074355E">
              <w:t xml:space="preserve"> and SL-</w:t>
            </w:r>
            <w:proofErr w:type="spellStart"/>
            <w:r w:rsidRPr="0074355E">
              <w:t>SourceIdentity</w:t>
            </w:r>
            <w:proofErr w:type="spellEnd"/>
          </w:p>
        </w:tc>
        <w:tc>
          <w:tcPr>
            <w:tcW w:w="1788" w:type="dxa"/>
            <w:noWrap/>
            <w:hideMark/>
          </w:tcPr>
          <w:p w14:paraId="13A2AD2D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62DA459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AC1B6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67A31F3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7F09B8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48B6621" w14:textId="77777777" w:rsidR="0074355E" w:rsidRPr="0074355E" w:rsidRDefault="0074355E">
            <w:r w:rsidRPr="0074355E">
              <w:t>3225</w:t>
            </w:r>
          </w:p>
        </w:tc>
        <w:tc>
          <w:tcPr>
            <w:tcW w:w="425" w:type="dxa"/>
            <w:noWrap/>
            <w:hideMark/>
          </w:tcPr>
          <w:p w14:paraId="52D9E2F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BE51BE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F6C8EFC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4A83B25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FA13F2" w14:textId="77777777" w:rsidR="0074355E" w:rsidRPr="0074355E" w:rsidRDefault="0074355E">
            <w:r w:rsidRPr="0074355E">
              <w:t>R5-244116</w:t>
            </w:r>
          </w:p>
        </w:tc>
        <w:tc>
          <w:tcPr>
            <w:tcW w:w="3006" w:type="dxa"/>
            <w:noWrap/>
            <w:hideMark/>
          </w:tcPr>
          <w:p w14:paraId="6FDBF098" w14:textId="77777777" w:rsidR="0074355E" w:rsidRPr="0074355E" w:rsidRDefault="0074355E">
            <w:r w:rsidRPr="0074355E">
              <w:t>Add IE SL-SRAP-ConfigU2U</w:t>
            </w:r>
          </w:p>
        </w:tc>
        <w:tc>
          <w:tcPr>
            <w:tcW w:w="1788" w:type="dxa"/>
            <w:noWrap/>
            <w:hideMark/>
          </w:tcPr>
          <w:p w14:paraId="63A9F492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A1880E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915B4B2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0C1F2E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901A0D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52443CEA" w14:textId="77777777" w:rsidR="0074355E" w:rsidRPr="0074355E" w:rsidRDefault="0074355E">
            <w:r w:rsidRPr="0074355E">
              <w:t>3226</w:t>
            </w:r>
          </w:p>
        </w:tc>
        <w:tc>
          <w:tcPr>
            <w:tcW w:w="425" w:type="dxa"/>
            <w:noWrap/>
            <w:hideMark/>
          </w:tcPr>
          <w:p w14:paraId="1EE1BA5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4B61E7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9BB1E3B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3F7FE1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5CDB6A" w14:textId="77777777" w:rsidR="0074355E" w:rsidRPr="0074355E" w:rsidRDefault="0074355E">
            <w:r w:rsidRPr="0074355E">
              <w:t>R5-244117</w:t>
            </w:r>
          </w:p>
        </w:tc>
        <w:tc>
          <w:tcPr>
            <w:tcW w:w="3006" w:type="dxa"/>
            <w:noWrap/>
            <w:hideMark/>
          </w:tcPr>
          <w:p w14:paraId="3A5A535D" w14:textId="77777777" w:rsidR="0074355E" w:rsidRPr="0074355E" w:rsidRDefault="0074355E">
            <w:r w:rsidRPr="0074355E">
              <w:t>Correct IE SL-DRX-</w:t>
            </w:r>
            <w:proofErr w:type="spellStart"/>
            <w:r w:rsidRPr="0074355E">
              <w:t>ConfigGC</w:t>
            </w:r>
            <w:proofErr w:type="spellEnd"/>
            <w:r w:rsidRPr="0074355E">
              <w:t>-BC</w:t>
            </w:r>
          </w:p>
        </w:tc>
        <w:tc>
          <w:tcPr>
            <w:tcW w:w="1788" w:type="dxa"/>
            <w:noWrap/>
            <w:hideMark/>
          </w:tcPr>
          <w:p w14:paraId="363CF92B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C2FAD0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C0EC209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D36A5D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485096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EC60477" w14:textId="77777777" w:rsidR="0074355E" w:rsidRPr="0074355E" w:rsidRDefault="0074355E">
            <w:r w:rsidRPr="0074355E">
              <w:t>3227</w:t>
            </w:r>
          </w:p>
        </w:tc>
        <w:tc>
          <w:tcPr>
            <w:tcW w:w="425" w:type="dxa"/>
            <w:noWrap/>
            <w:hideMark/>
          </w:tcPr>
          <w:p w14:paraId="4DA6197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82C4BC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636E00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04C97DE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EA5F09" w14:textId="77777777" w:rsidR="0074355E" w:rsidRPr="0074355E" w:rsidRDefault="0074355E">
            <w:r w:rsidRPr="0074355E">
              <w:t>R5-244118</w:t>
            </w:r>
          </w:p>
        </w:tc>
        <w:tc>
          <w:tcPr>
            <w:tcW w:w="3006" w:type="dxa"/>
            <w:noWrap/>
            <w:hideMark/>
          </w:tcPr>
          <w:p w14:paraId="654C9A88" w14:textId="77777777" w:rsidR="0074355E" w:rsidRPr="0074355E" w:rsidRDefault="0074355E">
            <w:r w:rsidRPr="0074355E">
              <w:t>Correct IE SL-AccessInfo-L2U2N</w:t>
            </w:r>
          </w:p>
        </w:tc>
        <w:tc>
          <w:tcPr>
            <w:tcW w:w="1788" w:type="dxa"/>
            <w:noWrap/>
            <w:hideMark/>
          </w:tcPr>
          <w:p w14:paraId="46D1516F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672DFD1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535F87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B84A7C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B24EF5B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2FF5823" w14:textId="77777777" w:rsidR="0074355E" w:rsidRPr="0074355E" w:rsidRDefault="0074355E">
            <w:r w:rsidRPr="0074355E">
              <w:t>3228</w:t>
            </w:r>
          </w:p>
        </w:tc>
        <w:tc>
          <w:tcPr>
            <w:tcW w:w="425" w:type="dxa"/>
            <w:noWrap/>
            <w:hideMark/>
          </w:tcPr>
          <w:p w14:paraId="78E52DF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B22967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F1F179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484B44D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F0FE89" w14:textId="77777777" w:rsidR="0074355E" w:rsidRPr="0074355E" w:rsidRDefault="0074355E">
            <w:r w:rsidRPr="0074355E">
              <w:t>R5-244127</w:t>
            </w:r>
          </w:p>
        </w:tc>
        <w:tc>
          <w:tcPr>
            <w:tcW w:w="3006" w:type="dxa"/>
            <w:noWrap/>
            <w:hideMark/>
          </w:tcPr>
          <w:p w14:paraId="786196E5" w14:textId="77777777" w:rsidR="0074355E" w:rsidRPr="0074355E" w:rsidRDefault="0074355E">
            <w:r w:rsidRPr="0074355E">
              <w:t>Addition of band 254 into test case 6.2A.1 UE MOP for category M1</w:t>
            </w:r>
          </w:p>
        </w:tc>
        <w:tc>
          <w:tcPr>
            <w:tcW w:w="1788" w:type="dxa"/>
            <w:noWrap/>
            <w:hideMark/>
          </w:tcPr>
          <w:p w14:paraId="52E6DA2F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7D4D14D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24644E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3C28B7D0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0120783D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5B16F2F" w14:textId="77777777" w:rsidR="0074355E" w:rsidRPr="0074355E" w:rsidRDefault="0074355E">
            <w:r w:rsidRPr="0074355E">
              <w:t>0030</w:t>
            </w:r>
          </w:p>
        </w:tc>
        <w:tc>
          <w:tcPr>
            <w:tcW w:w="425" w:type="dxa"/>
            <w:noWrap/>
            <w:hideMark/>
          </w:tcPr>
          <w:p w14:paraId="130352A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1871AF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22ACC8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0C52343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A9C6BF6" w14:textId="77777777" w:rsidR="0074355E" w:rsidRPr="0074355E" w:rsidRDefault="0074355E">
            <w:r w:rsidRPr="0074355E">
              <w:lastRenderedPageBreak/>
              <w:t>R5-244129</w:t>
            </w:r>
          </w:p>
        </w:tc>
        <w:tc>
          <w:tcPr>
            <w:tcW w:w="3006" w:type="dxa"/>
            <w:noWrap/>
            <w:hideMark/>
          </w:tcPr>
          <w:p w14:paraId="2DE661E8" w14:textId="77777777" w:rsidR="0074355E" w:rsidRPr="0074355E" w:rsidRDefault="0074355E">
            <w:r w:rsidRPr="0074355E">
              <w:t>Addition of band 254 into test case 6.2B.1 UE MOP for category NB1 and NB2</w:t>
            </w:r>
          </w:p>
        </w:tc>
        <w:tc>
          <w:tcPr>
            <w:tcW w:w="1788" w:type="dxa"/>
            <w:noWrap/>
            <w:hideMark/>
          </w:tcPr>
          <w:p w14:paraId="7A46DB31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0B53E5C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CA3E52E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269BEB48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469DED44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3A427D0" w14:textId="77777777" w:rsidR="0074355E" w:rsidRPr="0074355E" w:rsidRDefault="0074355E">
            <w:r w:rsidRPr="0074355E">
              <w:t>0032</w:t>
            </w:r>
          </w:p>
        </w:tc>
        <w:tc>
          <w:tcPr>
            <w:tcW w:w="425" w:type="dxa"/>
            <w:noWrap/>
            <w:hideMark/>
          </w:tcPr>
          <w:p w14:paraId="3B9835C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954A7C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FB560E0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7C4C5B5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8A9D65B" w14:textId="77777777" w:rsidR="0074355E" w:rsidRPr="0074355E" w:rsidRDefault="0074355E">
            <w:r w:rsidRPr="0074355E">
              <w:t>R5-244130</w:t>
            </w:r>
          </w:p>
        </w:tc>
        <w:tc>
          <w:tcPr>
            <w:tcW w:w="3006" w:type="dxa"/>
            <w:noWrap/>
            <w:hideMark/>
          </w:tcPr>
          <w:p w14:paraId="369139A0" w14:textId="77777777" w:rsidR="0074355E" w:rsidRPr="0074355E" w:rsidRDefault="0074355E">
            <w:r w:rsidRPr="0074355E">
              <w:t>Addition of band 254 into test case 6.5A.4.3 Spurious emission band UE co-existence for category M1</w:t>
            </w:r>
          </w:p>
        </w:tc>
        <w:tc>
          <w:tcPr>
            <w:tcW w:w="1788" w:type="dxa"/>
            <w:noWrap/>
            <w:hideMark/>
          </w:tcPr>
          <w:p w14:paraId="7C5C7D6C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0344915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887BEA4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0AA9A134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289A099B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86F3E40" w14:textId="77777777" w:rsidR="0074355E" w:rsidRPr="0074355E" w:rsidRDefault="0074355E">
            <w:r w:rsidRPr="0074355E">
              <w:t>0033</w:t>
            </w:r>
          </w:p>
        </w:tc>
        <w:tc>
          <w:tcPr>
            <w:tcW w:w="425" w:type="dxa"/>
            <w:noWrap/>
            <w:hideMark/>
          </w:tcPr>
          <w:p w14:paraId="1EB3E6E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6AE1AF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04D308D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430CAE5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5871A5" w14:textId="77777777" w:rsidR="0074355E" w:rsidRPr="0074355E" w:rsidRDefault="0074355E">
            <w:r w:rsidRPr="0074355E">
              <w:t>R5-244131</w:t>
            </w:r>
          </w:p>
        </w:tc>
        <w:tc>
          <w:tcPr>
            <w:tcW w:w="3006" w:type="dxa"/>
            <w:noWrap/>
            <w:hideMark/>
          </w:tcPr>
          <w:p w14:paraId="140C8F66" w14:textId="77777777" w:rsidR="0074355E" w:rsidRPr="0074355E" w:rsidRDefault="0074355E">
            <w:r w:rsidRPr="0074355E">
              <w:t>Addition of band 254 into test case 6.5B.4.3 Spurious emission band UE co-existence for category NB1 and NB2</w:t>
            </w:r>
          </w:p>
        </w:tc>
        <w:tc>
          <w:tcPr>
            <w:tcW w:w="1788" w:type="dxa"/>
            <w:noWrap/>
            <w:hideMark/>
          </w:tcPr>
          <w:p w14:paraId="40E60855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53DA7B4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B7F076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4E90DC5F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26630BF2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0CDF7D0" w14:textId="77777777" w:rsidR="0074355E" w:rsidRPr="0074355E" w:rsidRDefault="0074355E">
            <w:r w:rsidRPr="0074355E">
              <w:t>0034</w:t>
            </w:r>
          </w:p>
        </w:tc>
        <w:tc>
          <w:tcPr>
            <w:tcW w:w="425" w:type="dxa"/>
            <w:noWrap/>
            <w:hideMark/>
          </w:tcPr>
          <w:p w14:paraId="38A8C98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E48B15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C71F69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084E2B2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8976CE" w14:textId="77777777" w:rsidR="0074355E" w:rsidRPr="0074355E" w:rsidRDefault="0074355E">
            <w:r w:rsidRPr="0074355E">
              <w:t>R5-244133</w:t>
            </w:r>
          </w:p>
        </w:tc>
        <w:tc>
          <w:tcPr>
            <w:tcW w:w="3006" w:type="dxa"/>
            <w:noWrap/>
            <w:hideMark/>
          </w:tcPr>
          <w:p w14:paraId="2C9F9AF3" w14:textId="77777777" w:rsidR="0074355E" w:rsidRPr="0074355E" w:rsidRDefault="0074355E">
            <w:r w:rsidRPr="0074355E">
              <w:t>Addition of band 254 into test case 7.6A.2 In-band blocking for category M1</w:t>
            </w:r>
          </w:p>
        </w:tc>
        <w:tc>
          <w:tcPr>
            <w:tcW w:w="1788" w:type="dxa"/>
            <w:noWrap/>
            <w:hideMark/>
          </w:tcPr>
          <w:p w14:paraId="02081527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0B20277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B973089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222DF7F7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588E8131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DFF130F" w14:textId="77777777" w:rsidR="0074355E" w:rsidRPr="0074355E" w:rsidRDefault="0074355E">
            <w:r w:rsidRPr="0074355E">
              <w:t>0036</w:t>
            </w:r>
          </w:p>
        </w:tc>
        <w:tc>
          <w:tcPr>
            <w:tcW w:w="425" w:type="dxa"/>
            <w:noWrap/>
            <w:hideMark/>
          </w:tcPr>
          <w:p w14:paraId="6D8B139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B7C874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35E00B6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36F0B42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D91868" w14:textId="77777777" w:rsidR="0074355E" w:rsidRPr="0074355E" w:rsidRDefault="0074355E">
            <w:r w:rsidRPr="0074355E">
              <w:t>R5-244134</w:t>
            </w:r>
          </w:p>
        </w:tc>
        <w:tc>
          <w:tcPr>
            <w:tcW w:w="3006" w:type="dxa"/>
            <w:noWrap/>
            <w:hideMark/>
          </w:tcPr>
          <w:p w14:paraId="588A26F2" w14:textId="77777777" w:rsidR="0074355E" w:rsidRPr="0074355E" w:rsidRDefault="0074355E">
            <w:r w:rsidRPr="0074355E">
              <w:t>Addition of band 254 into test case 7.6A.3 Out-of-band blocking for category M1</w:t>
            </w:r>
          </w:p>
        </w:tc>
        <w:tc>
          <w:tcPr>
            <w:tcW w:w="1788" w:type="dxa"/>
            <w:noWrap/>
            <w:hideMark/>
          </w:tcPr>
          <w:p w14:paraId="4704F199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23B552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E3267E1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6EC80E2F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0BD50D33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7681534" w14:textId="77777777" w:rsidR="0074355E" w:rsidRPr="0074355E" w:rsidRDefault="0074355E">
            <w:r w:rsidRPr="0074355E">
              <w:t>0037</w:t>
            </w:r>
          </w:p>
        </w:tc>
        <w:tc>
          <w:tcPr>
            <w:tcW w:w="425" w:type="dxa"/>
            <w:noWrap/>
            <w:hideMark/>
          </w:tcPr>
          <w:p w14:paraId="3F021DC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3DCD8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102E3FA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36FA305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3D11B1" w14:textId="77777777" w:rsidR="0074355E" w:rsidRPr="0074355E" w:rsidRDefault="0074355E">
            <w:r w:rsidRPr="0074355E">
              <w:t>R5-244135</w:t>
            </w:r>
          </w:p>
        </w:tc>
        <w:tc>
          <w:tcPr>
            <w:tcW w:w="3006" w:type="dxa"/>
            <w:noWrap/>
            <w:hideMark/>
          </w:tcPr>
          <w:p w14:paraId="00DC89FF" w14:textId="77777777" w:rsidR="0074355E" w:rsidRPr="0074355E" w:rsidRDefault="0074355E">
            <w:r w:rsidRPr="0074355E">
              <w:t>Addition of band 254 into test case 6.5A.4.4 Additional spurious emissions for category M1</w:t>
            </w:r>
          </w:p>
        </w:tc>
        <w:tc>
          <w:tcPr>
            <w:tcW w:w="1788" w:type="dxa"/>
            <w:noWrap/>
            <w:hideMark/>
          </w:tcPr>
          <w:p w14:paraId="27A6B52F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418192B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2E7004A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1302EBB4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7219238A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9756C74" w14:textId="77777777" w:rsidR="0074355E" w:rsidRPr="0074355E" w:rsidRDefault="0074355E">
            <w:r w:rsidRPr="0074355E">
              <w:t>0038</w:t>
            </w:r>
          </w:p>
        </w:tc>
        <w:tc>
          <w:tcPr>
            <w:tcW w:w="425" w:type="dxa"/>
            <w:noWrap/>
            <w:hideMark/>
          </w:tcPr>
          <w:p w14:paraId="38CE79C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422A6C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63FD54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2AB29C2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71E7079" w14:textId="77777777" w:rsidR="0074355E" w:rsidRPr="0074355E" w:rsidRDefault="0074355E">
            <w:r w:rsidRPr="0074355E">
              <w:t>R5-244136</w:t>
            </w:r>
          </w:p>
        </w:tc>
        <w:tc>
          <w:tcPr>
            <w:tcW w:w="3006" w:type="dxa"/>
            <w:noWrap/>
            <w:hideMark/>
          </w:tcPr>
          <w:p w14:paraId="25CDA222" w14:textId="77777777" w:rsidR="0074355E" w:rsidRPr="0074355E" w:rsidRDefault="0074355E">
            <w:r w:rsidRPr="0074355E">
              <w:t>Addition of band 254 into test case 7.6B.3 Out-of-band blocking for category NB1 and NB2</w:t>
            </w:r>
          </w:p>
        </w:tc>
        <w:tc>
          <w:tcPr>
            <w:tcW w:w="1788" w:type="dxa"/>
            <w:noWrap/>
            <w:hideMark/>
          </w:tcPr>
          <w:p w14:paraId="5CD1B376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73DEB02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1188C6E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65D01DB8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7C10F9CD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24C2522" w14:textId="77777777" w:rsidR="0074355E" w:rsidRPr="0074355E" w:rsidRDefault="0074355E">
            <w:r w:rsidRPr="0074355E">
              <w:t>0039</w:t>
            </w:r>
          </w:p>
        </w:tc>
        <w:tc>
          <w:tcPr>
            <w:tcW w:w="425" w:type="dxa"/>
            <w:noWrap/>
            <w:hideMark/>
          </w:tcPr>
          <w:p w14:paraId="2E39665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B17DB0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D3AFAC2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743431B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11D3613" w14:textId="77777777" w:rsidR="0074355E" w:rsidRPr="0074355E" w:rsidRDefault="0074355E">
            <w:r w:rsidRPr="0074355E">
              <w:t>R5-244137</w:t>
            </w:r>
          </w:p>
        </w:tc>
        <w:tc>
          <w:tcPr>
            <w:tcW w:w="3006" w:type="dxa"/>
            <w:noWrap/>
            <w:hideMark/>
          </w:tcPr>
          <w:p w14:paraId="78B02953" w14:textId="77777777" w:rsidR="0074355E" w:rsidRPr="0074355E" w:rsidRDefault="0074355E">
            <w:r w:rsidRPr="0074355E">
              <w:t>Add IE SIB17bis</w:t>
            </w:r>
          </w:p>
        </w:tc>
        <w:tc>
          <w:tcPr>
            <w:tcW w:w="1788" w:type="dxa"/>
            <w:noWrap/>
            <w:hideMark/>
          </w:tcPr>
          <w:p w14:paraId="192E5EB9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22F4A59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E8074A9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10827B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0E8C41D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2CB8798F" w14:textId="77777777" w:rsidR="0074355E" w:rsidRPr="0074355E" w:rsidRDefault="0074355E">
            <w:r w:rsidRPr="0074355E">
              <w:t>3229</w:t>
            </w:r>
          </w:p>
        </w:tc>
        <w:tc>
          <w:tcPr>
            <w:tcW w:w="425" w:type="dxa"/>
            <w:noWrap/>
            <w:hideMark/>
          </w:tcPr>
          <w:p w14:paraId="3C1C218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E3E922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178D946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08F85BA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64FB4D" w14:textId="77777777" w:rsidR="0074355E" w:rsidRPr="0074355E" w:rsidRDefault="0074355E">
            <w:r w:rsidRPr="0074355E">
              <w:t>R5-244142</w:t>
            </w:r>
          </w:p>
        </w:tc>
        <w:tc>
          <w:tcPr>
            <w:tcW w:w="3006" w:type="dxa"/>
            <w:noWrap/>
            <w:hideMark/>
          </w:tcPr>
          <w:p w14:paraId="6A097224" w14:textId="77777777" w:rsidR="0074355E" w:rsidRPr="0074355E" w:rsidRDefault="0074355E">
            <w:r w:rsidRPr="0074355E">
              <w:t>Addition of applicability for enhanced DMRS test cases</w:t>
            </w:r>
          </w:p>
        </w:tc>
        <w:tc>
          <w:tcPr>
            <w:tcW w:w="1788" w:type="dxa"/>
            <w:noWrap/>
            <w:hideMark/>
          </w:tcPr>
          <w:p w14:paraId="076CBFA0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720009D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6870143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04480DA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B3FAC5C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4C41B37" w14:textId="77777777" w:rsidR="0074355E" w:rsidRPr="0074355E" w:rsidRDefault="0074355E">
            <w:r w:rsidRPr="0074355E">
              <w:t>0445</w:t>
            </w:r>
          </w:p>
        </w:tc>
        <w:tc>
          <w:tcPr>
            <w:tcW w:w="425" w:type="dxa"/>
            <w:noWrap/>
            <w:hideMark/>
          </w:tcPr>
          <w:p w14:paraId="6254E5F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E08396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8E44F5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2CDD17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ADFBCD3" w14:textId="77777777" w:rsidR="0074355E" w:rsidRPr="0074355E" w:rsidRDefault="0074355E">
            <w:r w:rsidRPr="0074355E">
              <w:lastRenderedPageBreak/>
              <w:t>R5-244143</w:t>
            </w:r>
          </w:p>
        </w:tc>
        <w:tc>
          <w:tcPr>
            <w:tcW w:w="3006" w:type="dxa"/>
            <w:noWrap/>
            <w:hideMark/>
          </w:tcPr>
          <w:p w14:paraId="345BD13B" w14:textId="77777777" w:rsidR="0074355E" w:rsidRPr="0074355E" w:rsidRDefault="0074355E">
            <w:r w:rsidRPr="0074355E">
              <w:t>Addition of applicability rule for Enhanced Receiver Type 2</w:t>
            </w:r>
          </w:p>
        </w:tc>
        <w:tc>
          <w:tcPr>
            <w:tcW w:w="1788" w:type="dxa"/>
            <w:noWrap/>
            <w:hideMark/>
          </w:tcPr>
          <w:p w14:paraId="41769176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7CB72B3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A01C489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50DD707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A2F937D" w14:textId="77777777" w:rsidR="0074355E" w:rsidRPr="0074355E" w:rsidRDefault="0074355E">
            <w:r w:rsidRPr="0074355E">
              <w:t>NR_demod_enh3-UEConTest</w:t>
            </w:r>
          </w:p>
        </w:tc>
        <w:tc>
          <w:tcPr>
            <w:tcW w:w="707" w:type="dxa"/>
            <w:noWrap/>
            <w:hideMark/>
          </w:tcPr>
          <w:p w14:paraId="6E3A0696" w14:textId="77777777" w:rsidR="0074355E" w:rsidRPr="0074355E" w:rsidRDefault="0074355E">
            <w:r w:rsidRPr="0074355E">
              <w:t>0849</w:t>
            </w:r>
          </w:p>
        </w:tc>
        <w:tc>
          <w:tcPr>
            <w:tcW w:w="425" w:type="dxa"/>
            <w:noWrap/>
            <w:hideMark/>
          </w:tcPr>
          <w:p w14:paraId="431BA31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64BF00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A4464D4" w14:textId="77777777" w:rsidR="0074355E" w:rsidRPr="0074355E" w:rsidRDefault="0074355E">
            <w:r w:rsidRPr="0074355E">
              <w:t>RP-242314</w:t>
            </w:r>
          </w:p>
        </w:tc>
      </w:tr>
      <w:tr w:rsidR="0074355E" w:rsidRPr="0074355E" w14:paraId="5325BD9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8E98D6B" w14:textId="77777777" w:rsidR="0074355E" w:rsidRPr="0074355E" w:rsidRDefault="0074355E">
            <w:r w:rsidRPr="0074355E">
              <w:t>R5-244145</w:t>
            </w:r>
          </w:p>
        </w:tc>
        <w:tc>
          <w:tcPr>
            <w:tcW w:w="3006" w:type="dxa"/>
            <w:noWrap/>
            <w:hideMark/>
          </w:tcPr>
          <w:p w14:paraId="72E31FAE" w14:textId="77777777" w:rsidR="0074355E" w:rsidRPr="0074355E" w:rsidRDefault="0074355E">
            <w:r w:rsidRPr="0074355E">
              <w:t>Correction of definition for Enhanced Receiver Type 1</w:t>
            </w:r>
          </w:p>
        </w:tc>
        <w:tc>
          <w:tcPr>
            <w:tcW w:w="1788" w:type="dxa"/>
            <w:noWrap/>
            <w:hideMark/>
          </w:tcPr>
          <w:p w14:paraId="0E433FF0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44F8990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1470C6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7B3728B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E226EBF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9FF3C93" w14:textId="77777777" w:rsidR="0074355E" w:rsidRPr="0074355E" w:rsidRDefault="0074355E">
            <w:r w:rsidRPr="0074355E">
              <w:t>0851</w:t>
            </w:r>
          </w:p>
        </w:tc>
        <w:tc>
          <w:tcPr>
            <w:tcW w:w="425" w:type="dxa"/>
            <w:noWrap/>
            <w:hideMark/>
          </w:tcPr>
          <w:p w14:paraId="2FC3AD2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0D7155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59EEA9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0ACBFE8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9E7E468" w14:textId="77777777" w:rsidR="0074355E" w:rsidRPr="0074355E" w:rsidRDefault="0074355E">
            <w:r w:rsidRPr="0074355E">
              <w:t>R5-244146</w:t>
            </w:r>
          </w:p>
        </w:tc>
        <w:tc>
          <w:tcPr>
            <w:tcW w:w="3006" w:type="dxa"/>
            <w:noWrap/>
            <w:hideMark/>
          </w:tcPr>
          <w:p w14:paraId="003268B7" w14:textId="77777777" w:rsidR="0074355E" w:rsidRPr="0074355E" w:rsidRDefault="0074355E">
            <w:r w:rsidRPr="0074355E">
              <w:t>Addition of definition for Enhanced Receiver Type 2</w:t>
            </w:r>
          </w:p>
        </w:tc>
        <w:tc>
          <w:tcPr>
            <w:tcW w:w="1788" w:type="dxa"/>
            <w:noWrap/>
            <w:hideMark/>
          </w:tcPr>
          <w:p w14:paraId="28E7DC6B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61FFC79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C98E876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011AD35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2A1CE5" w14:textId="77777777" w:rsidR="0074355E" w:rsidRPr="0074355E" w:rsidRDefault="0074355E">
            <w:r w:rsidRPr="0074355E">
              <w:t>NR_demod_enh3-UEConTest</w:t>
            </w:r>
          </w:p>
        </w:tc>
        <w:tc>
          <w:tcPr>
            <w:tcW w:w="707" w:type="dxa"/>
            <w:noWrap/>
            <w:hideMark/>
          </w:tcPr>
          <w:p w14:paraId="53A38629" w14:textId="77777777" w:rsidR="0074355E" w:rsidRPr="0074355E" w:rsidRDefault="0074355E">
            <w:r w:rsidRPr="0074355E">
              <w:t>0852</w:t>
            </w:r>
          </w:p>
        </w:tc>
        <w:tc>
          <w:tcPr>
            <w:tcW w:w="425" w:type="dxa"/>
            <w:noWrap/>
            <w:hideMark/>
          </w:tcPr>
          <w:p w14:paraId="435EB9C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409A37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D0F176" w14:textId="77777777" w:rsidR="0074355E" w:rsidRPr="0074355E" w:rsidRDefault="0074355E">
            <w:r w:rsidRPr="0074355E">
              <w:t>RP-242314</w:t>
            </w:r>
          </w:p>
        </w:tc>
      </w:tr>
      <w:tr w:rsidR="0074355E" w:rsidRPr="0074355E" w14:paraId="6DF9D95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F15A63" w14:textId="77777777" w:rsidR="0074355E" w:rsidRPr="0074355E" w:rsidRDefault="0074355E">
            <w:r w:rsidRPr="0074355E">
              <w:t>R5-244149</w:t>
            </w:r>
          </w:p>
        </w:tc>
        <w:tc>
          <w:tcPr>
            <w:tcW w:w="3006" w:type="dxa"/>
            <w:noWrap/>
            <w:hideMark/>
          </w:tcPr>
          <w:p w14:paraId="1C2568C6" w14:textId="77777777" w:rsidR="0074355E" w:rsidRPr="0074355E" w:rsidRDefault="0074355E">
            <w:r w:rsidRPr="0074355E">
              <w:t>Addition of RMC for Enhanced Receiver Type 2 test cases</w:t>
            </w:r>
          </w:p>
        </w:tc>
        <w:tc>
          <w:tcPr>
            <w:tcW w:w="1788" w:type="dxa"/>
            <w:noWrap/>
            <w:hideMark/>
          </w:tcPr>
          <w:p w14:paraId="6231417B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16A9E57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ED4377C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7E61473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F51703" w14:textId="77777777" w:rsidR="0074355E" w:rsidRPr="0074355E" w:rsidRDefault="0074355E">
            <w:r w:rsidRPr="0074355E">
              <w:t>NR_demod_enh3-UEConTest</w:t>
            </w:r>
          </w:p>
        </w:tc>
        <w:tc>
          <w:tcPr>
            <w:tcW w:w="707" w:type="dxa"/>
            <w:noWrap/>
            <w:hideMark/>
          </w:tcPr>
          <w:p w14:paraId="7980C3CD" w14:textId="77777777" w:rsidR="0074355E" w:rsidRPr="0074355E" w:rsidRDefault="0074355E">
            <w:r w:rsidRPr="0074355E">
              <w:t>0853</w:t>
            </w:r>
          </w:p>
        </w:tc>
        <w:tc>
          <w:tcPr>
            <w:tcW w:w="425" w:type="dxa"/>
            <w:noWrap/>
            <w:hideMark/>
          </w:tcPr>
          <w:p w14:paraId="5BE4771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6B9DC0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33A4871" w14:textId="77777777" w:rsidR="0074355E" w:rsidRPr="0074355E" w:rsidRDefault="0074355E">
            <w:r w:rsidRPr="0074355E">
              <w:t>RP-242314</w:t>
            </w:r>
          </w:p>
        </w:tc>
      </w:tr>
      <w:tr w:rsidR="0074355E" w:rsidRPr="0074355E" w14:paraId="7427A61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514951D" w14:textId="77777777" w:rsidR="0074355E" w:rsidRPr="0074355E" w:rsidRDefault="0074355E">
            <w:r w:rsidRPr="0074355E">
              <w:t>R5-244150</w:t>
            </w:r>
          </w:p>
        </w:tc>
        <w:tc>
          <w:tcPr>
            <w:tcW w:w="3006" w:type="dxa"/>
            <w:noWrap/>
            <w:hideMark/>
          </w:tcPr>
          <w:p w14:paraId="21A9394D" w14:textId="77777777" w:rsidR="0074355E" w:rsidRPr="0074355E" w:rsidRDefault="0074355E">
            <w:r w:rsidRPr="0074355E">
              <w:t>Introduction of enhanced DMRS test case for FDD 2Rx</w:t>
            </w:r>
          </w:p>
        </w:tc>
        <w:tc>
          <w:tcPr>
            <w:tcW w:w="1788" w:type="dxa"/>
            <w:noWrap/>
            <w:hideMark/>
          </w:tcPr>
          <w:p w14:paraId="7408088D" w14:textId="77777777" w:rsidR="0074355E" w:rsidRPr="0074355E" w:rsidRDefault="0074355E">
            <w:r w:rsidRPr="0074355E">
              <w:t xml:space="preserve">China Telecom, 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33CF14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401D5FE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557B1B9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EDEFB32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B57B0F6" w14:textId="77777777" w:rsidR="0074355E" w:rsidRPr="0074355E" w:rsidRDefault="0074355E">
            <w:r w:rsidRPr="0074355E">
              <w:t>0854</w:t>
            </w:r>
          </w:p>
        </w:tc>
        <w:tc>
          <w:tcPr>
            <w:tcW w:w="425" w:type="dxa"/>
            <w:noWrap/>
            <w:hideMark/>
          </w:tcPr>
          <w:p w14:paraId="6E2CBAA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502CC6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7676202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4B743FA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1C9A00" w14:textId="77777777" w:rsidR="0074355E" w:rsidRPr="0074355E" w:rsidRDefault="0074355E">
            <w:r w:rsidRPr="0074355E">
              <w:t>R5-244151</w:t>
            </w:r>
          </w:p>
        </w:tc>
        <w:tc>
          <w:tcPr>
            <w:tcW w:w="3006" w:type="dxa"/>
            <w:noWrap/>
            <w:hideMark/>
          </w:tcPr>
          <w:p w14:paraId="544CC864" w14:textId="77777777" w:rsidR="0074355E" w:rsidRPr="0074355E" w:rsidRDefault="0074355E">
            <w:r w:rsidRPr="0074355E">
              <w:t>Addition of minimum requirements for FR1 LTM intra L1-RSRP measurement</w:t>
            </w:r>
          </w:p>
        </w:tc>
        <w:tc>
          <w:tcPr>
            <w:tcW w:w="1788" w:type="dxa"/>
            <w:noWrap/>
            <w:hideMark/>
          </w:tcPr>
          <w:p w14:paraId="20B08EBB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30604CB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96BC57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683874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EE8896C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69ECF901" w14:textId="77777777" w:rsidR="0074355E" w:rsidRPr="0074355E" w:rsidRDefault="0074355E">
            <w:r w:rsidRPr="0074355E">
              <w:t>3264</w:t>
            </w:r>
          </w:p>
        </w:tc>
        <w:tc>
          <w:tcPr>
            <w:tcW w:w="425" w:type="dxa"/>
            <w:noWrap/>
            <w:hideMark/>
          </w:tcPr>
          <w:p w14:paraId="4319967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7AE642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8449E29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527E01F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5BA71FC" w14:textId="77777777" w:rsidR="0074355E" w:rsidRPr="0074355E" w:rsidRDefault="0074355E">
            <w:r w:rsidRPr="0074355E">
              <w:t>R5-244153</w:t>
            </w:r>
          </w:p>
        </w:tc>
        <w:tc>
          <w:tcPr>
            <w:tcW w:w="3006" w:type="dxa"/>
            <w:noWrap/>
            <w:hideMark/>
          </w:tcPr>
          <w:p w14:paraId="1CB3B09C" w14:textId="77777777" w:rsidR="0074355E" w:rsidRPr="0074355E" w:rsidRDefault="0074355E">
            <w:r w:rsidRPr="0074355E">
              <w:t>Addition of minimum requirements for FR1 LTM inter L1-RSRP measurement with GAP</w:t>
            </w:r>
          </w:p>
        </w:tc>
        <w:tc>
          <w:tcPr>
            <w:tcW w:w="1788" w:type="dxa"/>
            <w:noWrap/>
            <w:hideMark/>
          </w:tcPr>
          <w:p w14:paraId="348AFEE7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5361C08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23E85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496122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C4317E4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44F868BC" w14:textId="77777777" w:rsidR="0074355E" w:rsidRPr="0074355E" w:rsidRDefault="0074355E">
            <w:r w:rsidRPr="0074355E">
              <w:t>3266</w:t>
            </w:r>
          </w:p>
        </w:tc>
        <w:tc>
          <w:tcPr>
            <w:tcW w:w="425" w:type="dxa"/>
            <w:noWrap/>
            <w:hideMark/>
          </w:tcPr>
          <w:p w14:paraId="08D6C52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255F5E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C79A7A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13C8139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1DB9FE" w14:textId="77777777" w:rsidR="0074355E" w:rsidRPr="0074355E" w:rsidRDefault="0074355E">
            <w:r w:rsidRPr="0074355E">
              <w:t>R5-244155</w:t>
            </w:r>
          </w:p>
        </w:tc>
        <w:tc>
          <w:tcPr>
            <w:tcW w:w="3006" w:type="dxa"/>
            <w:noWrap/>
            <w:hideMark/>
          </w:tcPr>
          <w:p w14:paraId="5A7522A2" w14:textId="77777777" w:rsidR="0074355E" w:rsidRPr="0074355E" w:rsidRDefault="0074355E">
            <w:r w:rsidRPr="0074355E">
              <w:t>Addition of minimum requirements for FR1 LTM inter L1-RSRP measurement without GAP</w:t>
            </w:r>
          </w:p>
        </w:tc>
        <w:tc>
          <w:tcPr>
            <w:tcW w:w="1788" w:type="dxa"/>
            <w:noWrap/>
            <w:hideMark/>
          </w:tcPr>
          <w:p w14:paraId="5ABE8721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5A52D48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AF38B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B1EEAB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C1F5774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096AE96A" w14:textId="77777777" w:rsidR="0074355E" w:rsidRPr="0074355E" w:rsidRDefault="0074355E">
            <w:r w:rsidRPr="0074355E">
              <w:t>3268</w:t>
            </w:r>
          </w:p>
        </w:tc>
        <w:tc>
          <w:tcPr>
            <w:tcW w:w="425" w:type="dxa"/>
            <w:noWrap/>
            <w:hideMark/>
          </w:tcPr>
          <w:p w14:paraId="65894D1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F6047E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B40247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053C8C4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A471BA" w14:textId="77777777" w:rsidR="0074355E" w:rsidRPr="0074355E" w:rsidRDefault="0074355E">
            <w:r w:rsidRPr="0074355E">
              <w:t>R5-244157</w:t>
            </w:r>
          </w:p>
        </w:tc>
        <w:tc>
          <w:tcPr>
            <w:tcW w:w="3006" w:type="dxa"/>
            <w:noWrap/>
            <w:hideMark/>
          </w:tcPr>
          <w:p w14:paraId="28ABDFA9" w14:textId="77777777" w:rsidR="0074355E" w:rsidRPr="0074355E" w:rsidRDefault="0074355E">
            <w:r w:rsidRPr="0074355E">
              <w:t>Addition of minimum requirements for FR1 LTM inter L1-RSRP measurement accuracy</w:t>
            </w:r>
          </w:p>
        </w:tc>
        <w:tc>
          <w:tcPr>
            <w:tcW w:w="1788" w:type="dxa"/>
            <w:noWrap/>
            <w:hideMark/>
          </w:tcPr>
          <w:p w14:paraId="64B0303B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56373F7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08AB7F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4C10CC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13D3AE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7CACAC8C" w14:textId="77777777" w:rsidR="0074355E" w:rsidRPr="0074355E" w:rsidRDefault="0074355E">
            <w:r w:rsidRPr="0074355E">
              <w:t>3270</w:t>
            </w:r>
          </w:p>
        </w:tc>
        <w:tc>
          <w:tcPr>
            <w:tcW w:w="425" w:type="dxa"/>
            <w:noWrap/>
            <w:hideMark/>
          </w:tcPr>
          <w:p w14:paraId="07647E4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54C662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EF76DCF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7439AA1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EDE0662" w14:textId="77777777" w:rsidR="0074355E" w:rsidRPr="0074355E" w:rsidRDefault="0074355E">
            <w:r w:rsidRPr="0074355E">
              <w:t>R5-244160</w:t>
            </w:r>
          </w:p>
        </w:tc>
        <w:tc>
          <w:tcPr>
            <w:tcW w:w="3006" w:type="dxa"/>
            <w:noWrap/>
            <w:hideMark/>
          </w:tcPr>
          <w:p w14:paraId="26A7DD35" w14:textId="77777777" w:rsidR="0074355E" w:rsidRPr="0074355E" w:rsidRDefault="0074355E">
            <w:r w:rsidRPr="0074355E">
              <w:t>Addition of new band groups for FR1 LTM L1-RSRP measurement accuracy test cases</w:t>
            </w:r>
          </w:p>
        </w:tc>
        <w:tc>
          <w:tcPr>
            <w:tcW w:w="1788" w:type="dxa"/>
            <w:noWrap/>
            <w:hideMark/>
          </w:tcPr>
          <w:p w14:paraId="10DDFA9F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2EE45A5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6B68E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8A3DB2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11A54D5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2A35531C" w14:textId="77777777" w:rsidR="0074355E" w:rsidRPr="0074355E" w:rsidRDefault="0074355E">
            <w:r w:rsidRPr="0074355E">
              <w:t>3273</w:t>
            </w:r>
          </w:p>
        </w:tc>
        <w:tc>
          <w:tcPr>
            <w:tcW w:w="425" w:type="dxa"/>
            <w:noWrap/>
            <w:hideMark/>
          </w:tcPr>
          <w:p w14:paraId="5AC229F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5CFFB6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6ECC475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7208AE7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3405D92" w14:textId="77777777" w:rsidR="0074355E" w:rsidRPr="0074355E" w:rsidRDefault="0074355E">
            <w:r w:rsidRPr="0074355E">
              <w:lastRenderedPageBreak/>
              <w:t>R5-244161</w:t>
            </w:r>
          </w:p>
        </w:tc>
        <w:tc>
          <w:tcPr>
            <w:tcW w:w="3006" w:type="dxa"/>
            <w:noWrap/>
            <w:hideMark/>
          </w:tcPr>
          <w:p w14:paraId="3752A30D" w14:textId="77777777" w:rsidR="0074355E" w:rsidRPr="0074355E" w:rsidRDefault="0074355E">
            <w:r w:rsidRPr="0074355E">
              <w:t>Editorial correction of RRC IE used in ReportConfigNR-DEFAULT for LTM L1-RSRP measurement test cases</w:t>
            </w:r>
          </w:p>
        </w:tc>
        <w:tc>
          <w:tcPr>
            <w:tcW w:w="1788" w:type="dxa"/>
            <w:noWrap/>
            <w:hideMark/>
          </w:tcPr>
          <w:p w14:paraId="7845EA9C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2D46480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C46EB6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7C259C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5FA6B47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72F249AC" w14:textId="77777777" w:rsidR="0074355E" w:rsidRPr="0074355E" w:rsidRDefault="0074355E">
            <w:r w:rsidRPr="0074355E">
              <w:t>3274</w:t>
            </w:r>
          </w:p>
        </w:tc>
        <w:tc>
          <w:tcPr>
            <w:tcW w:w="425" w:type="dxa"/>
            <w:noWrap/>
            <w:hideMark/>
          </w:tcPr>
          <w:p w14:paraId="5401453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CA3BC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653756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0C74F82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1ADFDB" w14:textId="77777777" w:rsidR="0074355E" w:rsidRPr="0074355E" w:rsidRDefault="0074355E">
            <w:r w:rsidRPr="0074355E">
              <w:t>R5-244165</w:t>
            </w:r>
          </w:p>
        </w:tc>
        <w:tc>
          <w:tcPr>
            <w:tcW w:w="3006" w:type="dxa"/>
            <w:noWrap/>
            <w:hideMark/>
          </w:tcPr>
          <w:p w14:paraId="6C0AA481" w14:textId="77777777" w:rsidR="0074355E" w:rsidRPr="0074355E" w:rsidRDefault="0074355E">
            <w:r w:rsidRPr="0074355E">
              <w:t>PC5 FR2 MU - Rx test cases update in 38.521-2</w:t>
            </w:r>
          </w:p>
        </w:tc>
        <w:tc>
          <w:tcPr>
            <w:tcW w:w="1788" w:type="dxa"/>
            <w:noWrap/>
            <w:hideMark/>
          </w:tcPr>
          <w:p w14:paraId="6F55E1CC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4CC42F8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60B8A5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229860E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ACADC14" w14:textId="77777777" w:rsidR="0074355E" w:rsidRPr="0074355E" w:rsidRDefault="0074355E">
            <w:r w:rsidRPr="0074355E">
              <w:t>NR_FR2_FWA_Bn257_Bn258-UEConTest</w:t>
            </w:r>
          </w:p>
        </w:tc>
        <w:tc>
          <w:tcPr>
            <w:tcW w:w="707" w:type="dxa"/>
            <w:noWrap/>
            <w:hideMark/>
          </w:tcPr>
          <w:p w14:paraId="6369DAC2" w14:textId="77777777" w:rsidR="0074355E" w:rsidRPr="0074355E" w:rsidRDefault="0074355E">
            <w:r w:rsidRPr="0074355E">
              <w:t>1059</w:t>
            </w:r>
          </w:p>
        </w:tc>
        <w:tc>
          <w:tcPr>
            <w:tcW w:w="425" w:type="dxa"/>
            <w:noWrap/>
            <w:hideMark/>
          </w:tcPr>
          <w:p w14:paraId="6EFA291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E07C87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A2B7E0" w14:textId="77777777" w:rsidR="0074355E" w:rsidRPr="0074355E" w:rsidRDefault="0074355E">
            <w:r w:rsidRPr="0074355E">
              <w:t>RP-242315</w:t>
            </w:r>
          </w:p>
        </w:tc>
      </w:tr>
      <w:tr w:rsidR="0074355E" w:rsidRPr="0074355E" w14:paraId="550B3E9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E5F9EBD" w14:textId="77777777" w:rsidR="0074355E" w:rsidRPr="0074355E" w:rsidRDefault="0074355E">
            <w:r w:rsidRPr="0074355E">
              <w:t>R5-244168</w:t>
            </w:r>
          </w:p>
        </w:tc>
        <w:tc>
          <w:tcPr>
            <w:tcW w:w="3006" w:type="dxa"/>
            <w:noWrap/>
            <w:hideMark/>
          </w:tcPr>
          <w:p w14:paraId="3559C4ED" w14:textId="77777777" w:rsidR="0074355E" w:rsidRPr="0074355E" w:rsidRDefault="0074355E">
            <w:r w:rsidRPr="0074355E">
              <w:t>FR2c MU - MOP-TRP update in 38.903</w:t>
            </w:r>
          </w:p>
        </w:tc>
        <w:tc>
          <w:tcPr>
            <w:tcW w:w="1788" w:type="dxa"/>
            <w:noWrap/>
            <w:hideMark/>
          </w:tcPr>
          <w:p w14:paraId="4FE49323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0EED73C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7FF090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353C988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0B4798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6A77EB2" w14:textId="77777777" w:rsidR="0074355E" w:rsidRPr="0074355E" w:rsidRDefault="0074355E">
            <w:r w:rsidRPr="0074355E">
              <w:t>0775</w:t>
            </w:r>
          </w:p>
        </w:tc>
        <w:tc>
          <w:tcPr>
            <w:tcW w:w="425" w:type="dxa"/>
            <w:noWrap/>
            <w:hideMark/>
          </w:tcPr>
          <w:p w14:paraId="72B44B4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9B9C49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B83D0F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12AEAF5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B6E08E5" w14:textId="77777777" w:rsidR="0074355E" w:rsidRPr="0074355E" w:rsidRDefault="0074355E">
            <w:r w:rsidRPr="0074355E">
              <w:t>R5-244169</w:t>
            </w:r>
          </w:p>
        </w:tc>
        <w:tc>
          <w:tcPr>
            <w:tcW w:w="3006" w:type="dxa"/>
            <w:noWrap/>
            <w:hideMark/>
          </w:tcPr>
          <w:p w14:paraId="3757F655" w14:textId="77777777" w:rsidR="0074355E" w:rsidRPr="0074355E" w:rsidRDefault="0074355E">
            <w:r w:rsidRPr="0074355E">
              <w:t>FR2c MU - MOP-TRP update in 38.521-2</w:t>
            </w:r>
          </w:p>
        </w:tc>
        <w:tc>
          <w:tcPr>
            <w:tcW w:w="1788" w:type="dxa"/>
            <w:noWrap/>
            <w:hideMark/>
          </w:tcPr>
          <w:p w14:paraId="4491FD1C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2FA7FA0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2FDD18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7941D9E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E515A3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1FFE8F2" w14:textId="77777777" w:rsidR="0074355E" w:rsidRPr="0074355E" w:rsidRDefault="0074355E">
            <w:r w:rsidRPr="0074355E">
              <w:t>1061</w:t>
            </w:r>
          </w:p>
        </w:tc>
        <w:tc>
          <w:tcPr>
            <w:tcW w:w="425" w:type="dxa"/>
            <w:noWrap/>
            <w:hideMark/>
          </w:tcPr>
          <w:p w14:paraId="11985F7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D92F9A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A802F98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293FB3E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895D45" w14:textId="77777777" w:rsidR="0074355E" w:rsidRPr="0074355E" w:rsidRDefault="0074355E">
            <w:r w:rsidRPr="0074355E">
              <w:t>R5-244170</w:t>
            </w:r>
          </w:p>
        </w:tc>
        <w:tc>
          <w:tcPr>
            <w:tcW w:w="3006" w:type="dxa"/>
            <w:noWrap/>
            <w:hideMark/>
          </w:tcPr>
          <w:p w14:paraId="7ACBF089" w14:textId="77777777" w:rsidR="0074355E" w:rsidRPr="0074355E" w:rsidRDefault="0074355E">
            <w:r w:rsidRPr="0074355E">
              <w:t>FR2 MU - Tx OFF power update for in 38.903</w:t>
            </w:r>
          </w:p>
        </w:tc>
        <w:tc>
          <w:tcPr>
            <w:tcW w:w="1788" w:type="dxa"/>
            <w:noWrap/>
            <w:hideMark/>
          </w:tcPr>
          <w:p w14:paraId="7CD7BB1E" w14:textId="77777777" w:rsidR="0074355E" w:rsidRPr="0074355E" w:rsidRDefault="0074355E">
            <w:r w:rsidRPr="0074355E">
              <w:t>Keysight Technologies, Anritsu</w:t>
            </w:r>
          </w:p>
        </w:tc>
        <w:tc>
          <w:tcPr>
            <w:tcW w:w="861" w:type="dxa"/>
            <w:noWrap/>
            <w:hideMark/>
          </w:tcPr>
          <w:p w14:paraId="7B3257C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55E13BB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527CDD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30F9F7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964AE0E" w14:textId="77777777" w:rsidR="0074355E" w:rsidRPr="0074355E" w:rsidRDefault="0074355E">
            <w:r w:rsidRPr="0074355E">
              <w:t>0776</w:t>
            </w:r>
          </w:p>
        </w:tc>
        <w:tc>
          <w:tcPr>
            <w:tcW w:w="425" w:type="dxa"/>
            <w:noWrap/>
            <w:hideMark/>
          </w:tcPr>
          <w:p w14:paraId="2676408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196552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F4EB342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36819D8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E4B4D4" w14:textId="77777777" w:rsidR="0074355E" w:rsidRPr="0074355E" w:rsidRDefault="0074355E">
            <w:r w:rsidRPr="0074355E">
              <w:t>R5-244173</w:t>
            </w:r>
          </w:p>
        </w:tc>
        <w:tc>
          <w:tcPr>
            <w:tcW w:w="3006" w:type="dxa"/>
            <w:noWrap/>
            <w:hideMark/>
          </w:tcPr>
          <w:p w14:paraId="5FF9E6AE" w14:textId="77777777" w:rsidR="0074355E" w:rsidRPr="0074355E" w:rsidRDefault="0074355E">
            <w:r w:rsidRPr="0074355E">
              <w:t>PC6 FR2 MU definition in 38.903</w:t>
            </w:r>
          </w:p>
        </w:tc>
        <w:tc>
          <w:tcPr>
            <w:tcW w:w="1788" w:type="dxa"/>
            <w:noWrap/>
            <w:hideMark/>
          </w:tcPr>
          <w:p w14:paraId="11138DDC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3635F2E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EB595A3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273A6DC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79128EF" w14:textId="77777777" w:rsidR="0074355E" w:rsidRPr="0074355E" w:rsidRDefault="0074355E">
            <w:r w:rsidRPr="0074355E">
              <w:t>NR_HST_FR2-UEConTest</w:t>
            </w:r>
          </w:p>
        </w:tc>
        <w:tc>
          <w:tcPr>
            <w:tcW w:w="707" w:type="dxa"/>
            <w:noWrap/>
            <w:hideMark/>
          </w:tcPr>
          <w:p w14:paraId="66DC058E" w14:textId="77777777" w:rsidR="0074355E" w:rsidRPr="0074355E" w:rsidRDefault="0074355E">
            <w:r w:rsidRPr="0074355E">
              <w:t>0777</w:t>
            </w:r>
          </w:p>
        </w:tc>
        <w:tc>
          <w:tcPr>
            <w:tcW w:w="425" w:type="dxa"/>
            <w:noWrap/>
            <w:hideMark/>
          </w:tcPr>
          <w:p w14:paraId="21CE034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760D42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8B86EDB" w14:textId="77777777" w:rsidR="0074355E" w:rsidRPr="0074355E" w:rsidRDefault="0074355E">
            <w:r w:rsidRPr="0074355E">
              <w:t>RP-242302</w:t>
            </w:r>
          </w:p>
        </w:tc>
      </w:tr>
      <w:tr w:rsidR="0074355E" w:rsidRPr="0074355E" w14:paraId="2BB9B07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5841E74" w14:textId="77777777" w:rsidR="0074355E" w:rsidRPr="0074355E" w:rsidRDefault="0074355E">
            <w:r w:rsidRPr="0074355E">
              <w:t>R5-244175</w:t>
            </w:r>
          </w:p>
        </w:tc>
        <w:tc>
          <w:tcPr>
            <w:tcW w:w="3006" w:type="dxa"/>
            <w:noWrap/>
            <w:hideMark/>
          </w:tcPr>
          <w:p w14:paraId="589111A5" w14:textId="77777777" w:rsidR="0074355E" w:rsidRPr="0074355E" w:rsidRDefault="0074355E">
            <w:r w:rsidRPr="0074355E">
              <w:t>PC6 FR2 MU - Rx test cases update in 38.521-2</w:t>
            </w:r>
          </w:p>
        </w:tc>
        <w:tc>
          <w:tcPr>
            <w:tcW w:w="1788" w:type="dxa"/>
            <w:noWrap/>
            <w:hideMark/>
          </w:tcPr>
          <w:p w14:paraId="505EC80C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5F2D5DC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73B14C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7365A32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D31C4C6" w14:textId="77777777" w:rsidR="0074355E" w:rsidRPr="0074355E" w:rsidRDefault="0074355E">
            <w:r w:rsidRPr="0074355E">
              <w:t>NR_HST_FR2-UEConTest</w:t>
            </w:r>
          </w:p>
        </w:tc>
        <w:tc>
          <w:tcPr>
            <w:tcW w:w="707" w:type="dxa"/>
            <w:noWrap/>
            <w:hideMark/>
          </w:tcPr>
          <w:p w14:paraId="1956A817" w14:textId="77777777" w:rsidR="0074355E" w:rsidRPr="0074355E" w:rsidRDefault="0074355E">
            <w:r w:rsidRPr="0074355E">
              <w:t>1064</w:t>
            </w:r>
          </w:p>
        </w:tc>
        <w:tc>
          <w:tcPr>
            <w:tcW w:w="425" w:type="dxa"/>
            <w:noWrap/>
            <w:hideMark/>
          </w:tcPr>
          <w:p w14:paraId="2C7B2AC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C243B5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05D498" w14:textId="77777777" w:rsidR="0074355E" w:rsidRPr="0074355E" w:rsidRDefault="0074355E">
            <w:r w:rsidRPr="0074355E">
              <w:t>RP-242302</w:t>
            </w:r>
          </w:p>
        </w:tc>
      </w:tr>
      <w:tr w:rsidR="0074355E" w:rsidRPr="0074355E" w14:paraId="22E6C3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DB2EE78" w14:textId="77777777" w:rsidR="0074355E" w:rsidRPr="0074355E" w:rsidRDefault="0074355E">
            <w:r w:rsidRPr="0074355E">
              <w:t>R5-244176</w:t>
            </w:r>
          </w:p>
        </w:tc>
        <w:tc>
          <w:tcPr>
            <w:tcW w:w="3006" w:type="dxa"/>
            <w:noWrap/>
            <w:hideMark/>
          </w:tcPr>
          <w:p w14:paraId="24731809" w14:textId="77777777" w:rsidR="0074355E" w:rsidRPr="0074355E" w:rsidRDefault="0074355E">
            <w:r w:rsidRPr="0074355E">
              <w:t>PC6 FR2 MU - Annex F and M update in 38.521-2</w:t>
            </w:r>
          </w:p>
        </w:tc>
        <w:tc>
          <w:tcPr>
            <w:tcW w:w="1788" w:type="dxa"/>
            <w:noWrap/>
            <w:hideMark/>
          </w:tcPr>
          <w:p w14:paraId="6E6DCBB6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052CF90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95A81BF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10304E1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82F6ED7" w14:textId="77777777" w:rsidR="0074355E" w:rsidRPr="0074355E" w:rsidRDefault="0074355E">
            <w:r w:rsidRPr="0074355E">
              <w:t>NR_HST_FR2-UEConTest</w:t>
            </w:r>
          </w:p>
        </w:tc>
        <w:tc>
          <w:tcPr>
            <w:tcW w:w="707" w:type="dxa"/>
            <w:noWrap/>
            <w:hideMark/>
          </w:tcPr>
          <w:p w14:paraId="3EBBFC55" w14:textId="77777777" w:rsidR="0074355E" w:rsidRPr="0074355E" w:rsidRDefault="0074355E">
            <w:r w:rsidRPr="0074355E">
              <w:t>1065</w:t>
            </w:r>
          </w:p>
        </w:tc>
        <w:tc>
          <w:tcPr>
            <w:tcW w:w="425" w:type="dxa"/>
            <w:noWrap/>
            <w:hideMark/>
          </w:tcPr>
          <w:p w14:paraId="4CCC14A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C4056D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4FE3E6" w14:textId="77777777" w:rsidR="0074355E" w:rsidRPr="0074355E" w:rsidRDefault="0074355E">
            <w:r w:rsidRPr="0074355E">
              <w:t>RP-242302</w:t>
            </w:r>
          </w:p>
        </w:tc>
      </w:tr>
      <w:tr w:rsidR="0074355E" w:rsidRPr="0074355E" w14:paraId="3023524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D6858D" w14:textId="77777777" w:rsidR="0074355E" w:rsidRPr="0074355E" w:rsidRDefault="0074355E">
            <w:r w:rsidRPr="0074355E">
              <w:t>R5-244178</w:t>
            </w:r>
          </w:p>
        </w:tc>
        <w:tc>
          <w:tcPr>
            <w:tcW w:w="3006" w:type="dxa"/>
            <w:noWrap/>
            <w:hideMark/>
          </w:tcPr>
          <w:p w14:paraId="05CE16F1" w14:textId="77777777" w:rsidR="0074355E" w:rsidRPr="0074355E" w:rsidRDefault="0074355E">
            <w:r w:rsidRPr="0074355E">
              <w:t>Correction of reference sensitivity TP analysis for PC3 DC_18A_n77A and DC_18A_n78A</w:t>
            </w:r>
          </w:p>
        </w:tc>
        <w:tc>
          <w:tcPr>
            <w:tcW w:w="1788" w:type="dxa"/>
            <w:noWrap/>
            <w:hideMark/>
          </w:tcPr>
          <w:p w14:paraId="4E52CF2D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59E2D0F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D771826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0CE65F2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CDCD34C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EA3080A" w14:textId="77777777" w:rsidR="0074355E" w:rsidRPr="0074355E" w:rsidRDefault="0074355E">
            <w:r w:rsidRPr="0074355E">
              <w:t>0920</w:t>
            </w:r>
          </w:p>
        </w:tc>
        <w:tc>
          <w:tcPr>
            <w:tcW w:w="425" w:type="dxa"/>
            <w:noWrap/>
            <w:hideMark/>
          </w:tcPr>
          <w:p w14:paraId="0F78442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3DC0BF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C42DF0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1867D70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617BAC4" w14:textId="77777777" w:rsidR="0074355E" w:rsidRPr="0074355E" w:rsidRDefault="0074355E">
            <w:r w:rsidRPr="0074355E">
              <w:t>R5-244185</w:t>
            </w:r>
          </w:p>
        </w:tc>
        <w:tc>
          <w:tcPr>
            <w:tcW w:w="3006" w:type="dxa"/>
            <w:noWrap/>
            <w:hideMark/>
          </w:tcPr>
          <w:p w14:paraId="6764D6A7" w14:textId="77777777" w:rsidR="0074355E" w:rsidRPr="0074355E" w:rsidRDefault="0074355E">
            <w:r w:rsidRPr="0074355E">
              <w:t>Corrections to UAS test case 10.1.4.2</w:t>
            </w:r>
          </w:p>
        </w:tc>
        <w:tc>
          <w:tcPr>
            <w:tcW w:w="1788" w:type="dxa"/>
            <w:noWrap/>
            <w:hideMark/>
          </w:tcPr>
          <w:p w14:paraId="228BC2A0" w14:textId="77777777" w:rsidR="0074355E" w:rsidRPr="0074355E" w:rsidRDefault="0074355E">
            <w:r w:rsidRPr="0074355E">
              <w:t>QUALCOMM JAPAN LLC.</w:t>
            </w:r>
          </w:p>
        </w:tc>
        <w:tc>
          <w:tcPr>
            <w:tcW w:w="861" w:type="dxa"/>
            <w:noWrap/>
            <w:hideMark/>
          </w:tcPr>
          <w:p w14:paraId="66B6349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70B5A3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991E5E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D2C84D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FF0E400" w14:textId="77777777" w:rsidR="0074355E" w:rsidRPr="0074355E" w:rsidRDefault="0074355E">
            <w:r w:rsidRPr="0074355E">
              <w:t>4470</w:t>
            </w:r>
          </w:p>
        </w:tc>
        <w:tc>
          <w:tcPr>
            <w:tcW w:w="425" w:type="dxa"/>
            <w:noWrap/>
            <w:hideMark/>
          </w:tcPr>
          <w:p w14:paraId="0767C12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26A817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F65D58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4D64F28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B019A1" w14:textId="77777777" w:rsidR="0074355E" w:rsidRPr="0074355E" w:rsidRDefault="0074355E">
            <w:r w:rsidRPr="0074355E">
              <w:t>R5-244194</w:t>
            </w:r>
          </w:p>
        </w:tc>
        <w:tc>
          <w:tcPr>
            <w:tcW w:w="3006" w:type="dxa"/>
            <w:noWrap/>
            <w:hideMark/>
          </w:tcPr>
          <w:p w14:paraId="18D40E48" w14:textId="77777777" w:rsidR="0074355E" w:rsidRPr="0074355E" w:rsidRDefault="0074355E">
            <w:r w:rsidRPr="0074355E">
              <w:t>Corrections to test case 8.1.5.5.1</w:t>
            </w:r>
          </w:p>
        </w:tc>
        <w:tc>
          <w:tcPr>
            <w:tcW w:w="1788" w:type="dxa"/>
            <w:noWrap/>
            <w:hideMark/>
          </w:tcPr>
          <w:p w14:paraId="1A349D00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6F77CF5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25AC566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F53D74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E75ECD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D0B1911" w14:textId="77777777" w:rsidR="0074355E" w:rsidRPr="0074355E" w:rsidRDefault="0074355E">
            <w:r w:rsidRPr="0074355E">
              <w:t>4473</w:t>
            </w:r>
          </w:p>
        </w:tc>
        <w:tc>
          <w:tcPr>
            <w:tcW w:w="425" w:type="dxa"/>
            <w:noWrap/>
            <w:hideMark/>
          </w:tcPr>
          <w:p w14:paraId="5DCD86C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0B865D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2707DA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68012E0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B86DE6" w14:textId="77777777" w:rsidR="0074355E" w:rsidRPr="0074355E" w:rsidRDefault="0074355E">
            <w:r w:rsidRPr="0074355E">
              <w:lastRenderedPageBreak/>
              <w:t>R5-244195</w:t>
            </w:r>
          </w:p>
        </w:tc>
        <w:tc>
          <w:tcPr>
            <w:tcW w:w="3006" w:type="dxa"/>
            <w:noWrap/>
            <w:hideMark/>
          </w:tcPr>
          <w:p w14:paraId="225CD005" w14:textId="77777777" w:rsidR="0074355E" w:rsidRPr="0074355E" w:rsidRDefault="0074355E">
            <w:r w:rsidRPr="0074355E">
              <w:t>Corrections to EUTRA to NR MPS Priority test case 8.1.5.5.2</w:t>
            </w:r>
          </w:p>
        </w:tc>
        <w:tc>
          <w:tcPr>
            <w:tcW w:w="1788" w:type="dxa"/>
            <w:noWrap/>
            <w:hideMark/>
          </w:tcPr>
          <w:p w14:paraId="5DA523E2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235E8DA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D6D703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A762C4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28D2184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B4BA59D" w14:textId="77777777" w:rsidR="0074355E" w:rsidRPr="0074355E" w:rsidRDefault="0074355E">
            <w:r w:rsidRPr="0074355E">
              <w:t>4474</w:t>
            </w:r>
          </w:p>
        </w:tc>
        <w:tc>
          <w:tcPr>
            <w:tcW w:w="425" w:type="dxa"/>
            <w:noWrap/>
            <w:hideMark/>
          </w:tcPr>
          <w:p w14:paraId="701D37A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BECBD5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277005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28B1269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4ED36D" w14:textId="77777777" w:rsidR="0074355E" w:rsidRPr="0074355E" w:rsidRDefault="0074355E">
            <w:r w:rsidRPr="0074355E">
              <w:t>R5-244198</w:t>
            </w:r>
          </w:p>
        </w:tc>
        <w:tc>
          <w:tcPr>
            <w:tcW w:w="3006" w:type="dxa"/>
            <w:noWrap/>
            <w:hideMark/>
          </w:tcPr>
          <w:p w14:paraId="3B11C820" w14:textId="77777777" w:rsidR="0074355E" w:rsidRPr="0074355E" w:rsidRDefault="0074355E">
            <w:r w:rsidRPr="0074355E">
              <w:t>Corrections to test case 10.1.2.3</w:t>
            </w:r>
          </w:p>
        </w:tc>
        <w:tc>
          <w:tcPr>
            <w:tcW w:w="1788" w:type="dxa"/>
            <w:noWrap/>
            <w:hideMark/>
          </w:tcPr>
          <w:p w14:paraId="34375110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492D99B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56E150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B2AC0A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22DCF9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2809BAF" w14:textId="77777777" w:rsidR="0074355E" w:rsidRPr="0074355E" w:rsidRDefault="0074355E">
            <w:r w:rsidRPr="0074355E">
              <w:t>4476</w:t>
            </w:r>
          </w:p>
        </w:tc>
        <w:tc>
          <w:tcPr>
            <w:tcW w:w="425" w:type="dxa"/>
            <w:noWrap/>
            <w:hideMark/>
          </w:tcPr>
          <w:p w14:paraId="5AE1504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0D1AD7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F8FA8F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2A12658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22B5F1" w14:textId="77777777" w:rsidR="0074355E" w:rsidRPr="0074355E" w:rsidRDefault="0074355E">
            <w:r w:rsidRPr="0074355E">
              <w:t>R5-244203</w:t>
            </w:r>
          </w:p>
        </w:tc>
        <w:tc>
          <w:tcPr>
            <w:tcW w:w="3006" w:type="dxa"/>
            <w:noWrap/>
            <w:hideMark/>
          </w:tcPr>
          <w:p w14:paraId="61AAA9C7" w14:textId="77777777" w:rsidR="0074355E" w:rsidRPr="0074355E" w:rsidRDefault="0074355E">
            <w:r w:rsidRPr="0074355E">
              <w:t>Introduction of MIMO correlation matrix for 8Rx tests</w:t>
            </w:r>
          </w:p>
        </w:tc>
        <w:tc>
          <w:tcPr>
            <w:tcW w:w="1788" w:type="dxa"/>
            <w:noWrap/>
            <w:hideMark/>
          </w:tcPr>
          <w:p w14:paraId="6B401F37" w14:textId="77777777" w:rsidR="0074355E" w:rsidRPr="0074355E" w:rsidRDefault="0074355E">
            <w:r w:rsidRPr="0074355E">
              <w:t xml:space="preserve">China Telecom, 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5FA7EB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5DBDE2A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1EE6C72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671F69C" w14:textId="77777777" w:rsidR="0074355E" w:rsidRPr="0074355E" w:rsidRDefault="0074355E">
            <w:r w:rsidRPr="0074355E">
              <w:t>NR_ENDC_RF_FR1_enh2-UEConTest</w:t>
            </w:r>
          </w:p>
        </w:tc>
        <w:tc>
          <w:tcPr>
            <w:tcW w:w="707" w:type="dxa"/>
            <w:noWrap/>
            <w:hideMark/>
          </w:tcPr>
          <w:p w14:paraId="2D0E8C4D" w14:textId="77777777" w:rsidR="0074355E" w:rsidRPr="0074355E" w:rsidRDefault="0074355E">
            <w:r w:rsidRPr="0074355E">
              <w:t>0855</w:t>
            </w:r>
          </w:p>
        </w:tc>
        <w:tc>
          <w:tcPr>
            <w:tcW w:w="425" w:type="dxa"/>
            <w:noWrap/>
            <w:hideMark/>
          </w:tcPr>
          <w:p w14:paraId="2229205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ECA968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FE7D1B" w14:textId="77777777" w:rsidR="0074355E" w:rsidRPr="0074355E" w:rsidRDefault="0074355E">
            <w:r w:rsidRPr="0074355E">
              <w:t>RP-242305</w:t>
            </w:r>
          </w:p>
        </w:tc>
      </w:tr>
      <w:tr w:rsidR="0074355E" w:rsidRPr="0074355E" w14:paraId="3D288F4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CCC089" w14:textId="77777777" w:rsidR="0074355E" w:rsidRPr="0074355E" w:rsidRDefault="0074355E">
            <w:r w:rsidRPr="0074355E">
              <w:t>R5-244204</w:t>
            </w:r>
          </w:p>
        </w:tc>
        <w:tc>
          <w:tcPr>
            <w:tcW w:w="3006" w:type="dxa"/>
            <w:noWrap/>
            <w:hideMark/>
          </w:tcPr>
          <w:p w14:paraId="300303DD" w14:textId="77777777" w:rsidR="0074355E" w:rsidRPr="0074355E" w:rsidRDefault="0074355E">
            <w:r w:rsidRPr="0074355E">
              <w:t>Introduction of new RMCs for 8Rx tests</w:t>
            </w:r>
          </w:p>
        </w:tc>
        <w:tc>
          <w:tcPr>
            <w:tcW w:w="1788" w:type="dxa"/>
            <w:noWrap/>
            <w:hideMark/>
          </w:tcPr>
          <w:p w14:paraId="7EB802AF" w14:textId="77777777" w:rsidR="0074355E" w:rsidRPr="0074355E" w:rsidRDefault="0074355E">
            <w:r w:rsidRPr="0074355E">
              <w:t xml:space="preserve">China Telecom, 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44BE5C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EBA6327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6F7A85A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A65C071" w14:textId="77777777" w:rsidR="0074355E" w:rsidRPr="0074355E" w:rsidRDefault="0074355E">
            <w:r w:rsidRPr="0074355E">
              <w:t>NR_ENDC_RF_FR1_enh2-UEConTest</w:t>
            </w:r>
          </w:p>
        </w:tc>
        <w:tc>
          <w:tcPr>
            <w:tcW w:w="707" w:type="dxa"/>
            <w:noWrap/>
            <w:hideMark/>
          </w:tcPr>
          <w:p w14:paraId="3C947D34" w14:textId="77777777" w:rsidR="0074355E" w:rsidRPr="0074355E" w:rsidRDefault="0074355E">
            <w:r w:rsidRPr="0074355E">
              <w:t>0856</w:t>
            </w:r>
          </w:p>
        </w:tc>
        <w:tc>
          <w:tcPr>
            <w:tcW w:w="425" w:type="dxa"/>
            <w:noWrap/>
            <w:hideMark/>
          </w:tcPr>
          <w:p w14:paraId="2793F8A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2B7D4F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171286D" w14:textId="77777777" w:rsidR="0074355E" w:rsidRPr="0074355E" w:rsidRDefault="0074355E">
            <w:r w:rsidRPr="0074355E">
              <w:t>RP-242305</w:t>
            </w:r>
          </w:p>
        </w:tc>
      </w:tr>
      <w:tr w:rsidR="0074355E" w:rsidRPr="0074355E" w14:paraId="3D36B17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0D5AAD" w14:textId="77777777" w:rsidR="0074355E" w:rsidRPr="0074355E" w:rsidRDefault="0074355E">
            <w:r w:rsidRPr="0074355E">
              <w:t>R5-244205</w:t>
            </w:r>
          </w:p>
        </w:tc>
        <w:tc>
          <w:tcPr>
            <w:tcW w:w="3006" w:type="dxa"/>
            <w:noWrap/>
            <w:hideMark/>
          </w:tcPr>
          <w:p w14:paraId="135C8E6B" w14:textId="77777777" w:rsidR="0074355E" w:rsidRPr="0074355E" w:rsidRDefault="0074355E">
            <w:r w:rsidRPr="0074355E">
              <w:t>Introduction of 8Rx receiver definition</w:t>
            </w:r>
          </w:p>
        </w:tc>
        <w:tc>
          <w:tcPr>
            <w:tcW w:w="1788" w:type="dxa"/>
            <w:noWrap/>
            <w:hideMark/>
          </w:tcPr>
          <w:p w14:paraId="60D0641A" w14:textId="77777777" w:rsidR="0074355E" w:rsidRPr="0074355E" w:rsidRDefault="0074355E">
            <w:r w:rsidRPr="0074355E">
              <w:t xml:space="preserve">China Telecom, 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59D335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C7F1D6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13959F6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E10BAE2" w14:textId="77777777" w:rsidR="0074355E" w:rsidRPr="0074355E" w:rsidRDefault="0074355E">
            <w:r w:rsidRPr="0074355E">
              <w:t>NR_ENDC_RF_FR1_enh2-UEConTest</w:t>
            </w:r>
          </w:p>
        </w:tc>
        <w:tc>
          <w:tcPr>
            <w:tcW w:w="707" w:type="dxa"/>
            <w:noWrap/>
            <w:hideMark/>
          </w:tcPr>
          <w:p w14:paraId="12DE5E19" w14:textId="77777777" w:rsidR="0074355E" w:rsidRPr="0074355E" w:rsidRDefault="0074355E">
            <w:r w:rsidRPr="0074355E">
              <w:t>0857</w:t>
            </w:r>
          </w:p>
        </w:tc>
        <w:tc>
          <w:tcPr>
            <w:tcW w:w="425" w:type="dxa"/>
            <w:noWrap/>
            <w:hideMark/>
          </w:tcPr>
          <w:p w14:paraId="77CCB16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2BFCCB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1C3C01" w14:textId="77777777" w:rsidR="0074355E" w:rsidRPr="0074355E" w:rsidRDefault="0074355E">
            <w:r w:rsidRPr="0074355E">
              <w:t>RP-242305</w:t>
            </w:r>
          </w:p>
        </w:tc>
      </w:tr>
      <w:tr w:rsidR="0074355E" w:rsidRPr="0074355E" w14:paraId="57307FC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6429DBB" w14:textId="77777777" w:rsidR="0074355E" w:rsidRPr="0074355E" w:rsidRDefault="0074355E">
            <w:r w:rsidRPr="0074355E">
              <w:t>R5-244206</w:t>
            </w:r>
          </w:p>
        </w:tc>
        <w:tc>
          <w:tcPr>
            <w:tcW w:w="3006" w:type="dxa"/>
            <w:noWrap/>
            <w:hideMark/>
          </w:tcPr>
          <w:p w14:paraId="74AA1307" w14:textId="77777777" w:rsidR="0074355E" w:rsidRPr="0074355E" w:rsidRDefault="0074355E">
            <w:r w:rsidRPr="0074355E">
              <w:t>Introduction of test requirement applicability rule for 8Rx tests</w:t>
            </w:r>
          </w:p>
        </w:tc>
        <w:tc>
          <w:tcPr>
            <w:tcW w:w="1788" w:type="dxa"/>
            <w:noWrap/>
            <w:hideMark/>
          </w:tcPr>
          <w:p w14:paraId="3BA8FCBD" w14:textId="77777777" w:rsidR="0074355E" w:rsidRPr="0074355E" w:rsidRDefault="0074355E">
            <w:r w:rsidRPr="0074355E">
              <w:t xml:space="preserve">China Telecom, 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CF4A89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0F57397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5360388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D666B1D" w14:textId="77777777" w:rsidR="0074355E" w:rsidRPr="0074355E" w:rsidRDefault="0074355E">
            <w:r w:rsidRPr="0074355E">
              <w:t>NR_ENDC_RF_FR1_enh2-UEConTest</w:t>
            </w:r>
          </w:p>
        </w:tc>
        <w:tc>
          <w:tcPr>
            <w:tcW w:w="707" w:type="dxa"/>
            <w:noWrap/>
            <w:hideMark/>
          </w:tcPr>
          <w:p w14:paraId="4D2814F8" w14:textId="77777777" w:rsidR="0074355E" w:rsidRPr="0074355E" w:rsidRDefault="0074355E">
            <w:r w:rsidRPr="0074355E">
              <w:t>0858</w:t>
            </w:r>
          </w:p>
        </w:tc>
        <w:tc>
          <w:tcPr>
            <w:tcW w:w="425" w:type="dxa"/>
            <w:noWrap/>
            <w:hideMark/>
          </w:tcPr>
          <w:p w14:paraId="15B95B5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2F1EC0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5F79C36" w14:textId="77777777" w:rsidR="0074355E" w:rsidRPr="0074355E" w:rsidRDefault="0074355E">
            <w:r w:rsidRPr="0074355E">
              <w:t>RP-242305</w:t>
            </w:r>
          </w:p>
        </w:tc>
      </w:tr>
      <w:tr w:rsidR="0074355E" w:rsidRPr="0074355E" w14:paraId="53C1092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A32D63" w14:textId="77777777" w:rsidR="0074355E" w:rsidRPr="0074355E" w:rsidRDefault="0074355E">
            <w:r w:rsidRPr="0074355E">
              <w:t>R5-244218</w:t>
            </w:r>
          </w:p>
        </w:tc>
        <w:tc>
          <w:tcPr>
            <w:tcW w:w="3006" w:type="dxa"/>
            <w:noWrap/>
            <w:hideMark/>
          </w:tcPr>
          <w:p w14:paraId="61113A54" w14:textId="77777777" w:rsidR="0074355E" w:rsidRPr="0074355E" w:rsidRDefault="0074355E">
            <w:r w:rsidRPr="0074355E">
              <w:t>Addition of IoT NTN band 254 for RF part</w:t>
            </w:r>
          </w:p>
        </w:tc>
        <w:tc>
          <w:tcPr>
            <w:tcW w:w="1788" w:type="dxa"/>
            <w:noWrap/>
            <w:hideMark/>
          </w:tcPr>
          <w:p w14:paraId="6CF7A30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335F65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8386DCD" w14:textId="77777777" w:rsidR="0074355E" w:rsidRPr="0074355E" w:rsidRDefault="0074355E">
            <w:r w:rsidRPr="0074355E">
              <w:t>36.508</w:t>
            </w:r>
          </w:p>
        </w:tc>
        <w:tc>
          <w:tcPr>
            <w:tcW w:w="851" w:type="dxa"/>
            <w:noWrap/>
            <w:hideMark/>
          </w:tcPr>
          <w:p w14:paraId="27D9379A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5336D899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A20549F" w14:textId="77777777" w:rsidR="0074355E" w:rsidRPr="0074355E" w:rsidRDefault="0074355E">
            <w:r w:rsidRPr="0074355E">
              <w:t>1479</w:t>
            </w:r>
          </w:p>
        </w:tc>
        <w:tc>
          <w:tcPr>
            <w:tcW w:w="425" w:type="dxa"/>
            <w:noWrap/>
            <w:hideMark/>
          </w:tcPr>
          <w:p w14:paraId="455B5F4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D6423C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BE61F6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699554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8A42B7" w14:textId="77777777" w:rsidR="0074355E" w:rsidRPr="0074355E" w:rsidRDefault="0074355E">
            <w:r w:rsidRPr="0074355E">
              <w:t>R5-244219</w:t>
            </w:r>
          </w:p>
        </w:tc>
        <w:tc>
          <w:tcPr>
            <w:tcW w:w="3006" w:type="dxa"/>
            <w:noWrap/>
            <w:hideMark/>
          </w:tcPr>
          <w:p w14:paraId="662E3CDF" w14:textId="77777777" w:rsidR="0074355E" w:rsidRPr="0074355E" w:rsidRDefault="0074355E">
            <w:r w:rsidRPr="0074355E">
              <w:t>Addition of IoT NTN band 254 in band group list</w:t>
            </w:r>
          </w:p>
        </w:tc>
        <w:tc>
          <w:tcPr>
            <w:tcW w:w="1788" w:type="dxa"/>
            <w:noWrap/>
            <w:hideMark/>
          </w:tcPr>
          <w:p w14:paraId="16E2216A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C28904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3423E0" w14:textId="77777777" w:rsidR="0074355E" w:rsidRPr="0074355E" w:rsidRDefault="0074355E">
            <w:r w:rsidRPr="0074355E">
              <w:t>36.521-3</w:t>
            </w:r>
          </w:p>
        </w:tc>
        <w:tc>
          <w:tcPr>
            <w:tcW w:w="851" w:type="dxa"/>
            <w:noWrap/>
            <w:hideMark/>
          </w:tcPr>
          <w:p w14:paraId="5A511CD1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74CB72F6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C063CEE" w14:textId="77777777" w:rsidR="0074355E" w:rsidRPr="0074355E" w:rsidRDefault="0074355E">
            <w:r w:rsidRPr="0074355E">
              <w:t>3044</w:t>
            </w:r>
          </w:p>
        </w:tc>
        <w:tc>
          <w:tcPr>
            <w:tcW w:w="425" w:type="dxa"/>
            <w:noWrap/>
            <w:hideMark/>
          </w:tcPr>
          <w:p w14:paraId="565C502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7BABE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7E9E8C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3250219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0DF29D3" w14:textId="77777777" w:rsidR="0074355E" w:rsidRPr="0074355E" w:rsidRDefault="0074355E">
            <w:r w:rsidRPr="0074355E">
              <w:t>R5-244220</w:t>
            </w:r>
          </w:p>
        </w:tc>
        <w:tc>
          <w:tcPr>
            <w:tcW w:w="3006" w:type="dxa"/>
            <w:noWrap/>
            <w:hideMark/>
          </w:tcPr>
          <w:p w14:paraId="2C54527A" w14:textId="77777777" w:rsidR="0074355E" w:rsidRPr="0074355E" w:rsidRDefault="0074355E">
            <w:r w:rsidRPr="0074355E">
              <w:t>Addition of IoT NTN band 254 in Operating bands and channel arrangement</w:t>
            </w:r>
          </w:p>
        </w:tc>
        <w:tc>
          <w:tcPr>
            <w:tcW w:w="1788" w:type="dxa"/>
            <w:noWrap/>
            <w:hideMark/>
          </w:tcPr>
          <w:p w14:paraId="39ECEF7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1AB2CE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E57141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3336A953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530A9F68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99232D8" w14:textId="77777777" w:rsidR="0074355E" w:rsidRPr="0074355E" w:rsidRDefault="0074355E">
            <w:r w:rsidRPr="0074355E">
              <w:t>0040</w:t>
            </w:r>
          </w:p>
        </w:tc>
        <w:tc>
          <w:tcPr>
            <w:tcW w:w="425" w:type="dxa"/>
            <w:noWrap/>
            <w:hideMark/>
          </w:tcPr>
          <w:p w14:paraId="58B56F0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371EC6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866151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5963BAE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265EEC" w14:textId="77777777" w:rsidR="0074355E" w:rsidRPr="0074355E" w:rsidRDefault="0074355E">
            <w:r w:rsidRPr="0074355E">
              <w:t>R5-244222</w:t>
            </w:r>
          </w:p>
        </w:tc>
        <w:tc>
          <w:tcPr>
            <w:tcW w:w="3006" w:type="dxa"/>
            <w:noWrap/>
            <w:hideMark/>
          </w:tcPr>
          <w:p w14:paraId="26146A3D" w14:textId="77777777" w:rsidR="0074355E" w:rsidRPr="0074355E" w:rsidRDefault="0074355E">
            <w:r w:rsidRPr="0074355E">
              <w:t>Removal of band n104 from Table A.4.3.9-4e</w:t>
            </w:r>
          </w:p>
        </w:tc>
        <w:tc>
          <w:tcPr>
            <w:tcW w:w="1788" w:type="dxa"/>
            <w:noWrap/>
            <w:hideMark/>
          </w:tcPr>
          <w:p w14:paraId="783C6C3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11073D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F37D9E4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0CAEC5D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7E7891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882161B" w14:textId="77777777" w:rsidR="0074355E" w:rsidRPr="0074355E" w:rsidRDefault="0074355E">
            <w:r w:rsidRPr="0074355E">
              <w:t>0655</w:t>
            </w:r>
          </w:p>
        </w:tc>
        <w:tc>
          <w:tcPr>
            <w:tcW w:w="425" w:type="dxa"/>
            <w:noWrap/>
            <w:hideMark/>
          </w:tcPr>
          <w:p w14:paraId="31970E3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B08DF9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76A9F9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79DC103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061D16" w14:textId="77777777" w:rsidR="0074355E" w:rsidRPr="0074355E" w:rsidRDefault="0074355E">
            <w:r w:rsidRPr="0074355E">
              <w:t>R5-244223</w:t>
            </w:r>
          </w:p>
        </w:tc>
        <w:tc>
          <w:tcPr>
            <w:tcW w:w="3006" w:type="dxa"/>
            <w:noWrap/>
            <w:hideMark/>
          </w:tcPr>
          <w:p w14:paraId="1F96C7C9" w14:textId="77777777" w:rsidR="0074355E" w:rsidRPr="0074355E" w:rsidRDefault="0074355E">
            <w:r w:rsidRPr="0074355E">
              <w:t>Removal of Intra-band EN-DC bandwidth class PICS</w:t>
            </w:r>
          </w:p>
        </w:tc>
        <w:tc>
          <w:tcPr>
            <w:tcW w:w="1788" w:type="dxa"/>
            <w:noWrap/>
            <w:hideMark/>
          </w:tcPr>
          <w:p w14:paraId="767B27FB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DB9D0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C88616F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670EA34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79AF7B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F1D28C7" w14:textId="77777777" w:rsidR="0074355E" w:rsidRPr="0074355E" w:rsidRDefault="0074355E">
            <w:r w:rsidRPr="0074355E">
              <w:t>0656</w:t>
            </w:r>
          </w:p>
        </w:tc>
        <w:tc>
          <w:tcPr>
            <w:tcW w:w="425" w:type="dxa"/>
            <w:noWrap/>
            <w:hideMark/>
          </w:tcPr>
          <w:p w14:paraId="2CB22E3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AA3B8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DFE836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418B73F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A68164F" w14:textId="77777777" w:rsidR="0074355E" w:rsidRPr="0074355E" w:rsidRDefault="0074355E">
            <w:r w:rsidRPr="0074355E">
              <w:t>R5-244225</w:t>
            </w:r>
          </w:p>
        </w:tc>
        <w:tc>
          <w:tcPr>
            <w:tcW w:w="3006" w:type="dxa"/>
            <w:noWrap/>
            <w:hideMark/>
          </w:tcPr>
          <w:p w14:paraId="562C8ADF" w14:textId="77777777" w:rsidR="0074355E" w:rsidRPr="0074355E" w:rsidRDefault="0074355E">
            <w:r w:rsidRPr="0074355E">
              <w:t>Correction to the release of RF PICS</w:t>
            </w:r>
          </w:p>
        </w:tc>
        <w:tc>
          <w:tcPr>
            <w:tcW w:w="1788" w:type="dxa"/>
            <w:noWrap/>
            <w:hideMark/>
          </w:tcPr>
          <w:p w14:paraId="05D8735E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BCE954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F4153C8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2837DFB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8E7B4D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2F1CEA34" w14:textId="77777777" w:rsidR="0074355E" w:rsidRPr="0074355E" w:rsidRDefault="0074355E">
            <w:r w:rsidRPr="0074355E">
              <w:t>0658</w:t>
            </w:r>
          </w:p>
        </w:tc>
        <w:tc>
          <w:tcPr>
            <w:tcW w:w="425" w:type="dxa"/>
            <w:noWrap/>
            <w:hideMark/>
          </w:tcPr>
          <w:p w14:paraId="03518D5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AA7C87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C1C410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6BA70F8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DEC1ED3" w14:textId="77777777" w:rsidR="0074355E" w:rsidRPr="0074355E" w:rsidRDefault="0074355E">
            <w:r w:rsidRPr="0074355E">
              <w:lastRenderedPageBreak/>
              <w:t>R5-244228</w:t>
            </w:r>
          </w:p>
        </w:tc>
        <w:tc>
          <w:tcPr>
            <w:tcW w:w="3006" w:type="dxa"/>
            <w:noWrap/>
            <w:hideMark/>
          </w:tcPr>
          <w:p w14:paraId="06674D90" w14:textId="77777777" w:rsidR="0074355E" w:rsidRPr="0074355E" w:rsidRDefault="0074355E">
            <w:r w:rsidRPr="0074355E">
              <w:t>Addition of IoT NTN band 254 for SIG part</w:t>
            </w:r>
          </w:p>
        </w:tc>
        <w:tc>
          <w:tcPr>
            <w:tcW w:w="1788" w:type="dxa"/>
            <w:noWrap/>
            <w:hideMark/>
          </w:tcPr>
          <w:p w14:paraId="441736AC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999488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7FB63D" w14:textId="77777777" w:rsidR="0074355E" w:rsidRPr="0074355E" w:rsidRDefault="0074355E">
            <w:r w:rsidRPr="0074355E">
              <w:t>36.508</w:t>
            </w:r>
          </w:p>
        </w:tc>
        <w:tc>
          <w:tcPr>
            <w:tcW w:w="851" w:type="dxa"/>
            <w:noWrap/>
            <w:hideMark/>
          </w:tcPr>
          <w:p w14:paraId="767F042B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01CFE6CD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FD5FFA5" w14:textId="77777777" w:rsidR="0074355E" w:rsidRPr="0074355E" w:rsidRDefault="0074355E">
            <w:r w:rsidRPr="0074355E">
              <w:t>1480</w:t>
            </w:r>
          </w:p>
        </w:tc>
        <w:tc>
          <w:tcPr>
            <w:tcW w:w="425" w:type="dxa"/>
            <w:noWrap/>
            <w:hideMark/>
          </w:tcPr>
          <w:p w14:paraId="6FBD271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692BA5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043D0F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097D7D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0CDA1D" w14:textId="77777777" w:rsidR="0074355E" w:rsidRPr="0074355E" w:rsidRDefault="0074355E">
            <w:r w:rsidRPr="0074355E">
              <w:t>R5-244229</w:t>
            </w:r>
          </w:p>
        </w:tc>
        <w:tc>
          <w:tcPr>
            <w:tcW w:w="3006" w:type="dxa"/>
            <w:noWrap/>
            <w:hideMark/>
          </w:tcPr>
          <w:p w14:paraId="1F183313" w14:textId="77777777" w:rsidR="0074355E" w:rsidRPr="0074355E" w:rsidRDefault="0074355E">
            <w:r w:rsidRPr="0074355E">
              <w:t>Correction to RRC IE RadioBearerConfig</w:t>
            </w:r>
          </w:p>
        </w:tc>
        <w:tc>
          <w:tcPr>
            <w:tcW w:w="1788" w:type="dxa"/>
            <w:noWrap/>
            <w:hideMark/>
          </w:tcPr>
          <w:p w14:paraId="7E6C1DA4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4BA273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47E848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4AE0C7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4206B7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AC7D6AD" w14:textId="77777777" w:rsidR="0074355E" w:rsidRPr="0074355E" w:rsidRDefault="0074355E">
            <w:r w:rsidRPr="0074355E">
              <w:t>3236</w:t>
            </w:r>
          </w:p>
        </w:tc>
        <w:tc>
          <w:tcPr>
            <w:tcW w:w="425" w:type="dxa"/>
            <w:noWrap/>
            <w:hideMark/>
          </w:tcPr>
          <w:p w14:paraId="6F837CE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25B331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FC2A696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3F3E19D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E4BC7CB" w14:textId="77777777" w:rsidR="0074355E" w:rsidRPr="0074355E" w:rsidRDefault="0074355E">
            <w:r w:rsidRPr="0074355E">
              <w:t>R5-244231</w:t>
            </w:r>
          </w:p>
        </w:tc>
        <w:tc>
          <w:tcPr>
            <w:tcW w:w="3006" w:type="dxa"/>
            <w:noWrap/>
            <w:hideMark/>
          </w:tcPr>
          <w:p w14:paraId="2C3C7E14" w14:textId="77777777" w:rsidR="0074355E" w:rsidRPr="0074355E" w:rsidRDefault="0074355E">
            <w:r w:rsidRPr="0074355E">
              <w:t>Editorial update to RRC IE BT-</w:t>
            </w:r>
            <w:proofErr w:type="spellStart"/>
            <w:r w:rsidRPr="0074355E">
              <w:t>NameList</w:t>
            </w:r>
            <w:proofErr w:type="spellEnd"/>
            <w:r w:rsidRPr="0074355E">
              <w:t xml:space="preserve"> and WLAN-</w:t>
            </w:r>
            <w:proofErr w:type="spellStart"/>
            <w:r w:rsidRPr="0074355E">
              <w:t>NameList</w:t>
            </w:r>
            <w:proofErr w:type="spellEnd"/>
          </w:p>
        </w:tc>
        <w:tc>
          <w:tcPr>
            <w:tcW w:w="1788" w:type="dxa"/>
            <w:noWrap/>
            <w:hideMark/>
          </w:tcPr>
          <w:p w14:paraId="27BD9C1C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01AA5A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51DC73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482E70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CE569FB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181FA0BF" w14:textId="77777777" w:rsidR="0074355E" w:rsidRPr="0074355E" w:rsidRDefault="0074355E">
            <w:r w:rsidRPr="0074355E">
              <w:t>3238</w:t>
            </w:r>
          </w:p>
        </w:tc>
        <w:tc>
          <w:tcPr>
            <w:tcW w:w="425" w:type="dxa"/>
            <w:noWrap/>
            <w:hideMark/>
          </w:tcPr>
          <w:p w14:paraId="10667BB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6A48AB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69B47E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1D8E067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C7245AA" w14:textId="77777777" w:rsidR="0074355E" w:rsidRPr="0074355E" w:rsidRDefault="0074355E">
            <w:r w:rsidRPr="0074355E">
              <w:t>R5-244232</w:t>
            </w:r>
          </w:p>
        </w:tc>
        <w:tc>
          <w:tcPr>
            <w:tcW w:w="3006" w:type="dxa"/>
            <w:noWrap/>
            <w:hideMark/>
          </w:tcPr>
          <w:p w14:paraId="56E76E90" w14:textId="77777777" w:rsidR="0074355E" w:rsidRPr="0074355E" w:rsidRDefault="0074355E">
            <w:r w:rsidRPr="0074355E">
              <w:t>Editorial correction to the table in cl. 6.1.3.3</w:t>
            </w:r>
          </w:p>
        </w:tc>
        <w:tc>
          <w:tcPr>
            <w:tcW w:w="1788" w:type="dxa"/>
            <w:noWrap/>
            <w:hideMark/>
          </w:tcPr>
          <w:p w14:paraId="0789620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C83817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C0A658F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5E6E2A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593353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B6CFFBB" w14:textId="77777777" w:rsidR="0074355E" w:rsidRPr="0074355E" w:rsidRDefault="0074355E">
            <w:r w:rsidRPr="0074355E">
              <w:t>3239</w:t>
            </w:r>
          </w:p>
        </w:tc>
        <w:tc>
          <w:tcPr>
            <w:tcW w:w="425" w:type="dxa"/>
            <w:noWrap/>
            <w:hideMark/>
          </w:tcPr>
          <w:p w14:paraId="2F9B7BB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AE683C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859869C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4E8F8C0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C9B879B" w14:textId="77777777" w:rsidR="0074355E" w:rsidRPr="0074355E" w:rsidRDefault="0074355E">
            <w:r w:rsidRPr="0074355E">
              <w:t>R5-244233</w:t>
            </w:r>
          </w:p>
        </w:tc>
        <w:tc>
          <w:tcPr>
            <w:tcW w:w="3006" w:type="dxa"/>
            <w:noWrap/>
            <w:hideMark/>
          </w:tcPr>
          <w:p w14:paraId="25AE26DE" w14:textId="77777777" w:rsidR="0074355E" w:rsidRPr="0074355E" w:rsidRDefault="0074355E">
            <w:r w:rsidRPr="0074355E">
              <w:t>Correction to Tables A.4.3.13-1 and A.4.3.14-1</w:t>
            </w:r>
          </w:p>
        </w:tc>
        <w:tc>
          <w:tcPr>
            <w:tcW w:w="1788" w:type="dxa"/>
            <w:noWrap/>
            <w:hideMark/>
          </w:tcPr>
          <w:p w14:paraId="2515D94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23E6A3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F7CA002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2B134E2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EA94D4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006C8AD" w14:textId="77777777" w:rsidR="0074355E" w:rsidRPr="0074355E" w:rsidRDefault="0074355E">
            <w:r w:rsidRPr="0074355E">
              <w:t>0659</w:t>
            </w:r>
          </w:p>
        </w:tc>
        <w:tc>
          <w:tcPr>
            <w:tcW w:w="425" w:type="dxa"/>
            <w:noWrap/>
            <w:hideMark/>
          </w:tcPr>
          <w:p w14:paraId="7F4D88E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C8A3A5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ED2ACB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7F88DF6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FAEF88" w14:textId="77777777" w:rsidR="0074355E" w:rsidRPr="0074355E" w:rsidRDefault="0074355E">
            <w:r w:rsidRPr="0074355E">
              <w:t>R5-244234</w:t>
            </w:r>
          </w:p>
        </w:tc>
        <w:tc>
          <w:tcPr>
            <w:tcW w:w="3006" w:type="dxa"/>
            <w:noWrap/>
            <w:hideMark/>
          </w:tcPr>
          <w:p w14:paraId="7CC42731" w14:textId="77777777" w:rsidR="0074355E" w:rsidRPr="0074355E" w:rsidRDefault="0074355E">
            <w:r w:rsidRPr="0074355E">
              <w:t>Correction to MAC PICS</w:t>
            </w:r>
          </w:p>
        </w:tc>
        <w:tc>
          <w:tcPr>
            <w:tcW w:w="1788" w:type="dxa"/>
            <w:noWrap/>
            <w:hideMark/>
          </w:tcPr>
          <w:p w14:paraId="0C208D7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7E0FD0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D56EE38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3AFDD8E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776C17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1E84712" w14:textId="77777777" w:rsidR="0074355E" w:rsidRPr="0074355E" w:rsidRDefault="0074355E">
            <w:r w:rsidRPr="0074355E">
              <w:t>0660</w:t>
            </w:r>
          </w:p>
        </w:tc>
        <w:tc>
          <w:tcPr>
            <w:tcW w:w="425" w:type="dxa"/>
            <w:noWrap/>
            <w:hideMark/>
          </w:tcPr>
          <w:p w14:paraId="26FB65C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57BDD1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DD300A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47B94EB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F032BD" w14:textId="77777777" w:rsidR="0074355E" w:rsidRPr="0074355E" w:rsidRDefault="0074355E">
            <w:r w:rsidRPr="0074355E">
              <w:t>R5-244235</w:t>
            </w:r>
          </w:p>
        </w:tc>
        <w:tc>
          <w:tcPr>
            <w:tcW w:w="3006" w:type="dxa"/>
            <w:noWrap/>
            <w:hideMark/>
          </w:tcPr>
          <w:p w14:paraId="59D743EA" w14:textId="77777777" w:rsidR="0074355E" w:rsidRPr="0074355E" w:rsidRDefault="0074355E">
            <w:r w:rsidRPr="0074355E">
              <w:t>Correction to Idle mode TC 6.1.1.6</w:t>
            </w:r>
          </w:p>
        </w:tc>
        <w:tc>
          <w:tcPr>
            <w:tcW w:w="1788" w:type="dxa"/>
            <w:noWrap/>
            <w:hideMark/>
          </w:tcPr>
          <w:p w14:paraId="32555E3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00D627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C8839D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11EC9B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52C38C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C8B3450" w14:textId="77777777" w:rsidR="0074355E" w:rsidRPr="0074355E" w:rsidRDefault="0074355E">
            <w:r w:rsidRPr="0074355E">
              <w:t>4481</w:t>
            </w:r>
          </w:p>
        </w:tc>
        <w:tc>
          <w:tcPr>
            <w:tcW w:w="425" w:type="dxa"/>
            <w:noWrap/>
            <w:hideMark/>
          </w:tcPr>
          <w:p w14:paraId="2362AAD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B41DD4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D252A5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7AB5AF0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B0DCD53" w14:textId="77777777" w:rsidR="0074355E" w:rsidRPr="0074355E" w:rsidRDefault="0074355E">
            <w:r w:rsidRPr="0074355E">
              <w:t>R5-244236</w:t>
            </w:r>
          </w:p>
        </w:tc>
        <w:tc>
          <w:tcPr>
            <w:tcW w:w="3006" w:type="dxa"/>
            <w:noWrap/>
            <w:hideMark/>
          </w:tcPr>
          <w:p w14:paraId="4B8AB2E2" w14:textId="77777777" w:rsidR="0074355E" w:rsidRPr="0074355E" w:rsidRDefault="0074355E">
            <w:r w:rsidRPr="0074355E">
              <w:t>Update to Idle mode TC 6.1.2.3</w:t>
            </w:r>
          </w:p>
        </w:tc>
        <w:tc>
          <w:tcPr>
            <w:tcW w:w="1788" w:type="dxa"/>
            <w:noWrap/>
            <w:hideMark/>
          </w:tcPr>
          <w:p w14:paraId="22FD57C1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C1C3DC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27C1EF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EBCD1C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CC9B12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09D7BBC" w14:textId="77777777" w:rsidR="0074355E" w:rsidRPr="0074355E" w:rsidRDefault="0074355E">
            <w:r w:rsidRPr="0074355E">
              <w:t>4482</w:t>
            </w:r>
          </w:p>
        </w:tc>
        <w:tc>
          <w:tcPr>
            <w:tcW w:w="425" w:type="dxa"/>
            <w:noWrap/>
            <w:hideMark/>
          </w:tcPr>
          <w:p w14:paraId="04A0A40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1C26EE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244D49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7AF16A7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097525" w14:textId="77777777" w:rsidR="0074355E" w:rsidRPr="0074355E" w:rsidRDefault="0074355E">
            <w:r w:rsidRPr="0074355E">
              <w:t>R5-244237</w:t>
            </w:r>
          </w:p>
        </w:tc>
        <w:tc>
          <w:tcPr>
            <w:tcW w:w="3006" w:type="dxa"/>
            <w:noWrap/>
            <w:hideMark/>
          </w:tcPr>
          <w:p w14:paraId="30DFC3D1" w14:textId="77777777" w:rsidR="0074355E" w:rsidRPr="0074355E" w:rsidRDefault="0074355E">
            <w:r w:rsidRPr="0074355E">
              <w:t>Correction to Idle mode TC 6.1.2.3a</w:t>
            </w:r>
          </w:p>
        </w:tc>
        <w:tc>
          <w:tcPr>
            <w:tcW w:w="1788" w:type="dxa"/>
            <w:noWrap/>
            <w:hideMark/>
          </w:tcPr>
          <w:p w14:paraId="1367E552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3D53DB4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6ACDDBB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0C349B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EF0CCC6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6EC9E19" w14:textId="77777777" w:rsidR="0074355E" w:rsidRPr="0074355E" w:rsidRDefault="0074355E">
            <w:r w:rsidRPr="0074355E">
              <w:t>4483</w:t>
            </w:r>
          </w:p>
        </w:tc>
        <w:tc>
          <w:tcPr>
            <w:tcW w:w="425" w:type="dxa"/>
            <w:noWrap/>
            <w:hideMark/>
          </w:tcPr>
          <w:p w14:paraId="2E79FA9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88EBCE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F1F283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50E1E07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8D95F8" w14:textId="77777777" w:rsidR="0074355E" w:rsidRPr="0074355E" w:rsidRDefault="0074355E">
            <w:r w:rsidRPr="0074355E">
              <w:t>R5-244238</w:t>
            </w:r>
          </w:p>
        </w:tc>
        <w:tc>
          <w:tcPr>
            <w:tcW w:w="3006" w:type="dxa"/>
            <w:noWrap/>
            <w:hideMark/>
          </w:tcPr>
          <w:p w14:paraId="44BF1CFE" w14:textId="77777777" w:rsidR="0074355E" w:rsidRPr="0074355E" w:rsidRDefault="0074355E">
            <w:r w:rsidRPr="0074355E">
              <w:t>Correction to Idle mode TC 6.1.2.7, 6.1.2.17 and 6.1.2.19</w:t>
            </w:r>
          </w:p>
        </w:tc>
        <w:tc>
          <w:tcPr>
            <w:tcW w:w="1788" w:type="dxa"/>
            <w:noWrap/>
            <w:hideMark/>
          </w:tcPr>
          <w:p w14:paraId="72C80434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E56271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A2776D9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70751A6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ED43FF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FA5FD4E" w14:textId="77777777" w:rsidR="0074355E" w:rsidRPr="0074355E" w:rsidRDefault="0074355E">
            <w:r w:rsidRPr="0074355E">
              <w:t>4484</w:t>
            </w:r>
          </w:p>
        </w:tc>
        <w:tc>
          <w:tcPr>
            <w:tcW w:w="425" w:type="dxa"/>
            <w:noWrap/>
            <w:hideMark/>
          </w:tcPr>
          <w:p w14:paraId="2DF383B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2119A7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85E9E0B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72DA585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6C1DBB" w14:textId="77777777" w:rsidR="0074355E" w:rsidRPr="0074355E" w:rsidRDefault="0074355E">
            <w:r w:rsidRPr="0074355E">
              <w:t>R5-244239</w:t>
            </w:r>
          </w:p>
        </w:tc>
        <w:tc>
          <w:tcPr>
            <w:tcW w:w="3006" w:type="dxa"/>
            <w:noWrap/>
            <w:hideMark/>
          </w:tcPr>
          <w:p w14:paraId="42BD37C5" w14:textId="77777777" w:rsidR="0074355E" w:rsidRPr="0074355E" w:rsidRDefault="0074355E">
            <w:r w:rsidRPr="0074355E">
              <w:t>Correction to Idle mode I-RAT TC 6.2.3.10 and 6.2.3.11</w:t>
            </w:r>
          </w:p>
        </w:tc>
        <w:tc>
          <w:tcPr>
            <w:tcW w:w="1788" w:type="dxa"/>
            <w:noWrap/>
            <w:hideMark/>
          </w:tcPr>
          <w:p w14:paraId="70115A2E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4BD79D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3F812E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EFB2EE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542D96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09A8ED8" w14:textId="77777777" w:rsidR="0074355E" w:rsidRPr="0074355E" w:rsidRDefault="0074355E">
            <w:r w:rsidRPr="0074355E">
              <w:t>4485</w:t>
            </w:r>
          </w:p>
        </w:tc>
        <w:tc>
          <w:tcPr>
            <w:tcW w:w="425" w:type="dxa"/>
            <w:noWrap/>
            <w:hideMark/>
          </w:tcPr>
          <w:p w14:paraId="2466D32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7C055F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AEBECB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62AD45C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7B352E" w14:textId="77777777" w:rsidR="0074355E" w:rsidRPr="0074355E" w:rsidRDefault="0074355E">
            <w:r w:rsidRPr="0074355E">
              <w:t>R5-244240</w:t>
            </w:r>
          </w:p>
        </w:tc>
        <w:tc>
          <w:tcPr>
            <w:tcW w:w="3006" w:type="dxa"/>
            <w:noWrap/>
            <w:hideMark/>
          </w:tcPr>
          <w:p w14:paraId="3AB3F510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eCPSOR</w:t>
            </w:r>
            <w:proofErr w:type="spellEnd"/>
            <w:r w:rsidRPr="0074355E">
              <w:t xml:space="preserve"> TC 6.3.2.3 and 6.3.2.6</w:t>
            </w:r>
          </w:p>
        </w:tc>
        <w:tc>
          <w:tcPr>
            <w:tcW w:w="1788" w:type="dxa"/>
            <w:noWrap/>
            <w:hideMark/>
          </w:tcPr>
          <w:p w14:paraId="24CD2801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D8462E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AD284F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943E42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C947FA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7F17763" w14:textId="77777777" w:rsidR="0074355E" w:rsidRPr="0074355E" w:rsidRDefault="0074355E">
            <w:r w:rsidRPr="0074355E">
              <w:t>4486</w:t>
            </w:r>
          </w:p>
        </w:tc>
        <w:tc>
          <w:tcPr>
            <w:tcW w:w="425" w:type="dxa"/>
            <w:noWrap/>
            <w:hideMark/>
          </w:tcPr>
          <w:p w14:paraId="057E15B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114C86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5901F8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740DCBB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C5BF150" w14:textId="77777777" w:rsidR="0074355E" w:rsidRPr="0074355E" w:rsidRDefault="0074355E">
            <w:r w:rsidRPr="0074355E">
              <w:t>R5-244241</w:t>
            </w:r>
          </w:p>
        </w:tc>
        <w:tc>
          <w:tcPr>
            <w:tcW w:w="3006" w:type="dxa"/>
            <w:noWrap/>
            <w:hideMark/>
          </w:tcPr>
          <w:p w14:paraId="5E455F1B" w14:textId="77777777" w:rsidR="0074355E" w:rsidRPr="0074355E" w:rsidRDefault="0074355E">
            <w:r w:rsidRPr="0074355E">
              <w:t>Correction to CAG TC 6.5.2.1</w:t>
            </w:r>
          </w:p>
        </w:tc>
        <w:tc>
          <w:tcPr>
            <w:tcW w:w="1788" w:type="dxa"/>
            <w:noWrap/>
            <w:hideMark/>
          </w:tcPr>
          <w:p w14:paraId="265E6EDE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FD00F3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BE59A23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256F7A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D685BDA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7987011" w14:textId="77777777" w:rsidR="0074355E" w:rsidRPr="0074355E" w:rsidRDefault="0074355E">
            <w:r w:rsidRPr="0074355E">
              <w:t>4487</w:t>
            </w:r>
          </w:p>
        </w:tc>
        <w:tc>
          <w:tcPr>
            <w:tcW w:w="425" w:type="dxa"/>
            <w:noWrap/>
            <w:hideMark/>
          </w:tcPr>
          <w:p w14:paraId="2E102D0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D9BE19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298631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570116E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4CCAA6" w14:textId="77777777" w:rsidR="0074355E" w:rsidRPr="0074355E" w:rsidRDefault="0074355E">
            <w:r w:rsidRPr="0074355E">
              <w:lastRenderedPageBreak/>
              <w:t>R5-244253</w:t>
            </w:r>
          </w:p>
        </w:tc>
        <w:tc>
          <w:tcPr>
            <w:tcW w:w="3006" w:type="dxa"/>
            <w:noWrap/>
            <w:hideMark/>
          </w:tcPr>
          <w:p w14:paraId="2D0731B9" w14:textId="77777777" w:rsidR="0074355E" w:rsidRPr="0074355E" w:rsidRDefault="0074355E">
            <w:r w:rsidRPr="0074355E">
              <w:t>Updates to DAPS HO TC 8.1.4.3.2</w:t>
            </w:r>
          </w:p>
        </w:tc>
        <w:tc>
          <w:tcPr>
            <w:tcW w:w="1788" w:type="dxa"/>
            <w:noWrap/>
            <w:hideMark/>
          </w:tcPr>
          <w:p w14:paraId="080B63D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803177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9A6EAB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387762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ECD7450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6AF40457" w14:textId="77777777" w:rsidR="0074355E" w:rsidRPr="0074355E" w:rsidRDefault="0074355E">
            <w:r w:rsidRPr="0074355E">
              <w:t>4499</w:t>
            </w:r>
          </w:p>
        </w:tc>
        <w:tc>
          <w:tcPr>
            <w:tcW w:w="425" w:type="dxa"/>
            <w:noWrap/>
            <w:hideMark/>
          </w:tcPr>
          <w:p w14:paraId="2E57714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BA2357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EA13A9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42855B7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D98ED0" w14:textId="77777777" w:rsidR="0074355E" w:rsidRPr="0074355E" w:rsidRDefault="0074355E">
            <w:r w:rsidRPr="0074355E">
              <w:t>R5-244254</w:t>
            </w:r>
          </w:p>
        </w:tc>
        <w:tc>
          <w:tcPr>
            <w:tcW w:w="3006" w:type="dxa"/>
            <w:noWrap/>
            <w:hideMark/>
          </w:tcPr>
          <w:p w14:paraId="3848A00C" w14:textId="77777777" w:rsidR="0074355E" w:rsidRPr="0074355E" w:rsidRDefault="0074355E">
            <w:r w:rsidRPr="0074355E">
              <w:t>Updates to NR RRC TC 8.1.5.1.1</w:t>
            </w:r>
          </w:p>
        </w:tc>
        <w:tc>
          <w:tcPr>
            <w:tcW w:w="1788" w:type="dxa"/>
            <w:noWrap/>
            <w:hideMark/>
          </w:tcPr>
          <w:p w14:paraId="5530C812" w14:textId="77777777" w:rsidR="0074355E" w:rsidRPr="0074355E" w:rsidRDefault="0074355E">
            <w:r w:rsidRPr="0074355E">
              <w:t>MediaTek Inc., ROHDE &amp; SCHWARZ</w:t>
            </w:r>
          </w:p>
        </w:tc>
        <w:tc>
          <w:tcPr>
            <w:tcW w:w="861" w:type="dxa"/>
            <w:noWrap/>
            <w:hideMark/>
          </w:tcPr>
          <w:p w14:paraId="4B7840F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F61292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D75C7A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A79AB9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8B76EE1" w14:textId="77777777" w:rsidR="0074355E" w:rsidRPr="0074355E" w:rsidRDefault="0074355E">
            <w:r w:rsidRPr="0074355E">
              <w:t>4500</w:t>
            </w:r>
          </w:p>
        </w:tc>
        <w:tc>
          <w:tcPr>
            <w:tcW w:w="425" w:type="dxa"/>
            <w:noWrap/>
            <w:hideMark/>
          </w:tcPr>
          <w:p w14:paraId="4025971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D220FA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EBFE372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745A38F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12AFE9" w14:textId="77777777" w:rsidR="0074355E" w:rsidRPr="0074355E" w:rsidRDefault="0074355E">
            <w:r w:rsidRPr="0074355E">
              <w:t>R5-244255</w:t>
            </w:r>
          </w:p>
        </w:tc>
        <w:tc>
          <w:tcPr>
            <w:tcW w:w="3006" w:type="dxa"/>
            <w:noWrap/>
            <w:hideMark/>
          </w:tcPr>
          <w:p w14:paraId="14F342A8" w14:textId="77777777" w:rsidR="0074355E" w:rsidRPr="0074355E" w:rsidRDefault="0074355E">
            <w:r w:rsidRPr="0074355E">
              <w:t xml:space="preserve">Correction to MDT </w:t>
            </w:r>
            <w:proofErr w:type="spellStart"/>
            <w:r w:rsidRPr="0074355E">
              <w:t>enh</w:t>
            </w:r>
            <w:proofErr w:type="spellEnd"/>
            <w:r w:rsidRPr="0074355E">
              <w:t>. TC 8.1.6.1.2.15</w:t>
            </w:r>
          </w:p>
        </w:tc>
        <w:tc>
          <w:tcPr>
            <w:tcW w:w="1788" w:type="dxa"/>
            <w:noWrap/>
            <w:hideMark/>
          </w:tcPr>
          <w:p w14:paraId="5350E5AC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187CBA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19BB8A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E07BE5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A1E5AD0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98EA86B" w14:textId="77777777" w:rsidR="0074355E" w:rsidRPr="0074355E" w:rsidRDefault="0074355E">
            <w:r w:rsidRPr="0074355E">
              <w:t>4501</w:t>
            </w:r>
          </w:p>
        </w:tc>
        <w:tc>
          <w:tcPr>
            <w:tcW w:w="425" w:type="dxa"/>
            <w:noWrap/>
            <w:hideMark/>
          </w:tcPr>
          <w:p w14:paraId="40DFD5F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61FDD9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F85A00E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66F059D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4491E26" w14:textId="77777777" w:rsidR="0074355E" w:rsidRPr="0074355E" w:rsidRDefault="0074355E">
            <w:r w:rsidRPr="0074355E">
              <w:t>R5-244256</w:t>
            </w:r>
          </w:p>
        </w:tc>
        <w:tc>
          <w:tcPr>
            <w:tcW w:w="3006" w:type="dxa"/>
            <w:noWrap/>
            <w:hideMark/>
          </w:tcPr>
          <w:p w14:paraId="4416625C" w14:textId="77777777" w:rsidR="0074355E" w:rsidRPr="0074355E" w:rsidRDefault="0074355E">
            <w:r w:rsidRPr="0074355E">
              <w:t xml:space="preserve">Correction to MDT </w:t>
            </w:r>
            <w:proofErr w:type="spellStart"/>
            <w:r w:rsidRPr="0074355E">
              <w:t>enh</w:t>
            </w:r>
            <w:proofErr w:type="spellEnd"/>
            <w:r w:rsidRPr="0074355E">
              <w:t>. TC 8.1.6.1.2.16</w:t>
            </w:r>
          </w:p>
        </w:tc>
        <w:tc>
          <w:tcPr>
            <w:tcW w:w="1788" w:type="dxa"/>
            <w:noWrap/>
            <w:hideMark/>
          </w:tcPr>
          <w:p w14:paraId="29C832F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05936B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995727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554DA2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341144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2B4D8F8" w14:textId="77777777" w:rsidR="0074355E" w:rsidRPr="0074355E" w:rsidRDefault="0074355E">
            <w:r w:rsidRPr="0074355E">
              <w:t>4502</w:t>
            </w:r>
          </w:p>
        </w:tc>
        <w:tc>
          <w:tcPr>
            <w:tcW w:w="425" w:type="dxa"/>
            <w:noWrap/>
            <w:hideMark/>
          </w:tcPr>
          <w:p w14:paraId="6EF4536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30377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ACC9EAF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73684A0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DB47FA1" w14:textId="77777777" w:rsidR="0074355E" w:rsidRPr="0074355E" w:rsidRDefault="0074355E">
            <w:r w:rsidRPr="0074355E">
              <w:t>R5-244258</w:t>
            </w:r>
          </w:p>
        </w:tc>
        <w:tc>
          <w:tcPr>
            <w:tcW w:w="3006" w:type="dxa"/>
            <w:noWrap/>
            <w:hideMark/>
          </w:tcPr>
          <w:p w14:paraId="0090FF23" w14:textId="77777777" w:rsidR="0074355E" w:rsidRPr="0074355E" w:rsidRDefault="0074355E">
            <w:r w:rsidRPr="0074355E">
              <w:t>Correction to MDT TC 8.1.6.3.1.3</w:t>
            </w:r>
          </w:p>
        </w:tc>
        <w:tc>
          <w:tcPr>
            <w:tcW w:w="1788" w:type="dxa"/>
            <w:noWrap/>
            <w:hideMark/>
          </w:tcPr>
          <w:p w14:paraId="5598854E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73EE5E4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30637F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09ECEC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76FC1BF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568963B" w14:textId="77777777" w:rsidR="0074355E" w:rsidRPr="0074355E" w:rsidRDefault="0074355E">
            <w:r w:rsidRPr="0074355E">
              <w:t>4504</w:t>
            </w:r>
          </w:p>
        </w:tc>
        <w:tc>
          <w:tcPr>
            <w:tcW w:w="425" w:type="dxa"/>
            <w:noWrap/>
            <w:hideMark/>
          </w:tcPr>
          <w:p w14:paraId="185800B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321526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0637ABC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79688CC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2EDB7B5" w14:textId="77777777" w:rsidR="0074355E" w:rsidRPr="0074355E" w:rsidRDefault="0074355E">
            <w:r w:rsidRPr="0074355E">
              <w:t>R5-244259</w:t>
            </w:r>
          </w:p>
        </w:tc>
        <w:tc>
          <w:tcPr>
            <w:tcW w:w="3006" w:type="dxa"/>
            <w:noWrap/>
            <w:hideMark/>
          </w:tcPr>
          <w:p w14:paraId="74AD4C47" w14:textId="77777777" w:rsidR="0074355E" w:rsidRPr="0074355E" w:rsidRDefault="0074355E">
            <w:r w:rsidRPr="0074355E">
              <w:t>Correction to MDT TC 8.1.6.3.2.2, 8.1.6.3.3.2 and 8.1.6.3.4.2</w:t>
            </w:r>
          </w:p>
        </w:tc>
        <w:tc>
          <w:tcPr>
            <w:tcW w:w="1788" w:type="dxa"/>
            <w:noWrap/>
            <w:hideMark/>
          </w:tcPr>
          <w:p w14:paraId="37544279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686DE1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F040DA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98C709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BC86895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2611584" w14:textId="77777777" w:rsidR="0074355E" w:rsidRPr="0074355E" w:rsidRDefault="0074355E">
            <w:r w:rsidRPr="0074355E">
              <w:t>4505</w:t>
            </w:r>
          </w:p>
        </w:tc>
        <w:tc>
          <w:tcPr>
            <w:tcW w:w="425" w:type="dxa"/>
            <w:noWrap/>
            <w:hideMark/>
          </w:tcPr>
          <w:p w14:paraId="6183265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61E89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23C5CF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1A47718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AEECFA5" w14:textId="77777777" w:rsidR="0074355E" w:rsidRPr="0074355E" w:rsidRDefault="0074355E">
            <w:r w:rsidRPr="0074355E">
              <w:t>R5-244260</w:t>
            </w:r>
          </w:p>
        </w:tc>
        <w:tc>
          <w:tcPr>
            <w:tcW w:w="3006" w:type="dxa"/>
            <w:noWrap/>
            <w:hideMark/>
          </w:tcPr>
          <w:p w14:paraId="76A0BCE3" w14:textId="77777777" w:rsidR="0074355E" w:rsidRPr="0074355E" w:rsidRDefault="0074355E">
            <w:r w:rsidRPr="0074355E">
              <w:t>Correction to MDT TC 8.1.6.3.2.3</w:t>
            </w:r>
          </w:p>
        </w:tc>
        <w:tc>
          <w:tcPr>
            <w:tcW w:w="1788" w:type="dxa"/>
            <w:noWrap/>
            <w:hideMark/>
          </w:tcPr>
          <w:p w14:paraId="0F7B496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7BBAE7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621C27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82ED70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7FCFCEA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1F7F8C21" w14:textId="77777777" w:rsidR="0074355E" w:rsidRPr="0074355E" w:rsidRDefault="0074355E">
            <w:r w:rsidRPr="0074355E">
              <w:t>4506</w:t>
            </w:r>
          </w:p>
        </w:tc>
        <w:tc>
          <w:tcPr>
            <w:tcW w:w="425" w:type="dxa"/>
            <w:noWrap/>
            <w:hideMark/>
          </w:tcPr>
          <w:p w14:paraId="7B2F8FC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AAB8B3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080F80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0217774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DAFB38" w14:textId="77777777" w:rsidR="0074355E" w:rsidRPr="0074355E" w:rsidRDefault="0074355E">
            <w:r w:rsidRPr="0074355E">
              <w:t>R5-244261</w:t>
            </w:r>
          </w:p>
        </w:tc>
        <w:tc>
          <w:tcPr>
            <w:tcW w:w="3006" w:type="dxa"/>
            <w:noWrap/>
            <w:hideMark/>
          </w:tcPr>
          <w:p w14:paraId="08E46F82" w14:textId="77777777" w:rsidR="0074355E" w:rsidRPr="0074355E" w:rsidRDefault="0074355E">
            <w:r w:rsidRPr="0074355E">
              <w:t>Correction to MDT TC 8.1.6.3.3.3</w:t>
            </w:r>
          </w:p>
        </w:tc>
        <w:tc>
          <w:tcPr>
            <w:tcW w:w="1788" w:type="dxa"/>
            <w:noWrap/>
            <w:hideMark/>
          </w:tcPr>
          <w:p w14:paraId="3E9691BD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161CC6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FEACBC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D996F8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257A79E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37C626A0" w14:textId="77777777" w:rsidR="0074355E" w:rsidRPr="0074355E" w:rsidRDefault="0074355E">
            <w:r w:rsidRPr="0074355E">
              <w:t>4507</w:t>
            </w:r>
          </w:p>
        </w:tc>
        <w:tc>
          <w:tcPr>
            <w:tcW w:w="425" w:type="dxa"/>
            <w:noWrap/>
            <w:hideMark/>
          </w:tcPr>
          <w:p w14:paraId="47C493E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B69EAB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95E4F5E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78B7460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948C0FA" w14:textId="77777777" w:rsidR="0074355E" w:rsidRPr="0074355E" w:rsidRDefault="0074355E">
            <w:r w:rsidRPr="0074355E">
              <w:t>R5-244262</w:t>
            </w:r>
          </w:p>
        </w:tc>
        <w:tc>
          <w:tcPr>
            <w:tcW w:w="3006" w:type="dxa"/>
            <w:noWrap/>
            <w:hideMark/>
          </w:tcPr>
          <w:p w14:paraId="57202843" w14:textId="77777777" w:rsidR="0074355E" w:rsidRPr="0074355E" w:rsidRDefault="0074355E">
            <w:r w:rsidRPr="0074355E">
              <w:t>Updates to EN-DC RRC TC 8.2.1.1.1</w:t>
            </w:r>
          </w:p>
        </w:tc>
        <w:tc>
          <w:tcPr>
            <w:tcW w:w="1788" w:type="dxa"/>
            <w:noWrap/>
            <w:hideMark/>
          </w:tcPr>
          <w:p w14:paraId="07B58356" w14:textId="77777777" w:rsidR="0074355E" w:rsidRPr="0074355E" w:rsidRDefault="0074355E">
            <w:r w:rsidRPr="0074355E">
              <w:t>MediaTek Inc., ROHDE &amp; SCHWARZ</w:t>
            </w:r>
          </w:p>
        </w:tc>
        <w:tc>
          <w:tcPr>
            <w:tcW w:w="861" w:type="dxa"/>
            <w:noWrap/>
            <w:hideMark/>
          </w:tcPr>
          <w:p w14:paraId="597C2A6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B744336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643172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6DC174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475A5AE" w14:textId="77777777" w:rsidR="0074355E" w:rsidRPr="0074355E" w:rsidRDefault="0074355E">
            <w:r w:rsidRPr="0074355E">
              <w:t>4508</w:t>
            </w:r>
          </w:p>
        </w:tc>
        <w:tc>
          <w:tcPr>
            <w:tcW w:w="425" w:type="dxa"/>
            <w:noWrap/>
            <w:hideMark/>
          </w:tcPr>
          <w:p w14:paraId="4061E87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71FF86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089FCE1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506D9BD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06C2AE" w14:textId="77777777" w:rsidR="0074355E" w:rsidRPr="0074355E" w:rsidRDefault="0074355E">
            <w:r w:rsidRPr="0074355E">
              <w:t>R5-244263</w:t>
            </w:r>
          </w:p>
        </w:tc>
        <w:tc>
          <w:tcPr>
            <w:tcW w:w="3006" w:type="dxa"/>
            <w:noWrap/>
            <w:hideMark/>
          </w:tcPr>
          <w:p w14:paraId="606746FB" w14:textId="77777777" w:rsidR="0074355E" w:rsidRPr="0074355E" w:rsidRDefault="0074355E">
            <w:r w:rsidRPr="0074355E">
              <w:t>Updates to NE-DC RRC TC 8.2.1.1.2</w:t>
            </w:r>
          </w:p>
        </w:tc>
        <w:tc>
          <w:tcPr>
            <w:tcW w:w="1788" w:type="dxa"/>
            <w:noWrap/>
            <w:hideMark/>
          </w:tcPr>
          <w:p w14:paraId="751AE6BE" w14:textId="77777777" w:rsidR="0074355E" w:rsidRPr="0074355E" w:rsidRDefault="0074355E">
            <w:r w:rsidRPr="0074355E">
              <w:t>MediaTek Inc., ROHDE &amp; SCHWARZ</w:t>
            </w:r>
          </w:p>
        </w:tc>
        <w:tc>
          <w:tcPr>
            <w:tcW w:w="861" w:type="dxa"/>
            <w:noWrap/>
            <w:hideMark/>
          </w:tcPr>
          <w:p w14:paraId="241305E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8D55026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A70794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7E875F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C02B6B0" w14:textId="77777777" w:rsidR="0074355E" w:rsidRPr="0074355E" w:rsidRDefault="0074355E">
            <w:r w:rsidRPr="0074355E">
              <w:t>4509</w:t>
            </w:r>
          </w:p>
        </w:tc>
        <w:tc>
          <w:tcPr>
            <w:tcW w:w="425" w:type="dxa"/>
            <w:noWrap/>
            <w:hideMark/>
          </w:tcPr>
          <w:p w14:paraId="4F2740A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E706E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0192E8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44DC830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001425" w14:textId="77777777" w:rsidR="0074355E" w:rsidRPr="0074355E" w:rsidRDefault="0074355E">
            <w:r w:rsidRPr="0074355E">
              <w:t>R5-244264</w:t>
            </w:r>
          </w:p>
        </w:tc>
        <w:tc>
          <w:tcPr>
            <w:tcW w:w="3006" w:type="dxa"/>
            <w:noWrap/>
            <w:hideMark/>
          </w:tcPr>
          <w:p w14:paraId="56119A25" w14:textId="77777777" w:rsidR="0074355E" w:rsidRPr="0074355E" w:rsidRDefault="0074355E">
            <w:r w:rsidRPr="0074355E">
              <w:t>Updates to EN-DC RRC TC 8.2.2.3.1</w:t>
            </w:r>
          </w:p>
        </w:tc>
        <w:tc>
          <w:tcPr>
            <w:tcW w:w="1788" w:type="dxa"/>
            <w:noWrap/>
            <w:hideMark/>
          </w:tcPr>
          <w:p w14:paraId="7C535AF3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24D5107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CE6812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1F469D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88C2B7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46BC148" w14:textId="77777777" w:rsidR="0074355E" w:rsidRPr="0074355E" w:rsidRDefault="0074355E">
            <w:r w:rsidRPr="0074355E">
              <w:t>4510</w:t>
            </w:r>
          </w:p>
        </w:tc>
        <w:tc>
          <w:tcPr>
            <w:tcW w:w="425" w:type="dxa"/>
            <w:noWrap/>
            <w:hideMark/>
          </w:tcPr>
          <w:p w14:paraId="54E2AD3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71BEA7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FE24F5" w14:textId="77777777" w:rsidR="0074355E" w:rsidRPr="0074355E" w:rsidRDefault="0074355E">
            <w:r w:rsidRPr="0074355E">
              <w:t>RP-242241</w:t>
            </w:r>
          </w:p>
        </w:tc>
      </w:tr>
      <w:tr w:rsidR="0074355E" w:rsidRPr="0074355E" w14:paraId="5B983D4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A9C5E77" w14:textId="77777777" w:rsidR="0074355E" w:rsidRPr="0074355E" w:rsidRDefault="0074355E">
            <w:r w:rsidRPr="0074355E">
              <w:t>R5-244266</w:t>
            </w:r>
          </w:p>
        </w:tc>
        <w:tc>
          <w:tcPr>
            <w:tcW w:w="3006" w:type="dxa"/>
            <w:noWrap/>
            <w:hideMark/>
          </w:tcPr>
          <w:p w14:paraId="3BE0E5C7" w14:textId="77777777" w:rsidR="0074355E" w:rsidRPr="0074355E" w:rsidRDefault="0074355E">
            <w:r w:rsidRPr="0074355E">
              <w:t>Updates to EN-DC CHO TC 8.2.3.18.1</w:t>
            </w:r>
          </w:p>
        </w:tc>
        <w:tc>
          <w:tcPr>
            <w:tcW w:w="1788" w:type="dxa"/>
            <w:noWrap/>
            <w:hideMark/>
          </w:tcPr>
          <w:p w14:paraId="3DDBE85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86E5FA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D57522A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9F81BA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E4AB6F4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3599930" w14:textId="77777777" w:rsidR="0074355E" w:rsidRPr="0074355E" w:rsidRDefault="0074355E">
            <w:r w:rsidRPr="0074355E">
              <w:t>4512</w:t>
            </w:r>
          </w:p>
        </w:tc>
        <w:tc>
          <w:tcPr>
            <w:tcW w:w="425" w:type="dxa"/>
            <w:noWrap/>
            <w:hideMark/>
          </w:tcPr>
          <w:p w14:paraId="4F56AB8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AFEC22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A6ABB17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71EE3F6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743B36" w14:textId="77777777" w:rsidR="0074355E" w:rsidRPr="0074355E" w:rsidRDefault="0074355E">
            <w:r w:rsidRPr="0074355E">
              <w:lastRenderedPageBreak/>
              <w:t>R5-244267</w:t>
            </w:r>
          </w:p>
        </w:tc>
        <w:tc>
          <w:tcPr>
            <w:tcW w:w="3006" w:type="dxa"/>
            <w:noWrap/>
            <w:hideMark/>
          </w:tcPr>
          <w:p w14:paraId="58108612" w14:textId="77777777" w:rsidR="0074355E" w:rsidRPr="0074355E" w:rsidRDefault="0074355E">
            <w:r w:rsidRPr="0074355E">
              <w:t>Updates to EN-DC CHO TC 8.2.3.18.2</w:t>
            </w:r>
          </w:p>
        </w:tc>
        <w:tc>
          <w:tcPr>
            <w:tcW w:w="1788" w:type="dxa"/>
            <w:noWrap/>
            <w:hideMark/>
          </w:tcPr>
          <w:p w14:paraId="0CF4395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0482EB9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C35359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054C4A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F0937BA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FAB941E" w14:textId="77777777" w:rsidR="0074355E" w:rsidRPr="0074355E" w:rsidRDefault="0074355E">
            <w:r w:rsidRPr="0074355E">
              <w:t>4513</w:t>
            </w:r>
          </w:p>
        </w:tc>
        <w:tc>
          <w:tcPr>
            <w:tcW w:w="425" w:type="dxa"/>
            <w:noWrap/>
            <w:hideMark/>
          </w:tcPr>
          <w:p w14:paraId="445E098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6A1717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89C242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6E49291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C027189" w14:textId="77777777" w:rsidR="0074355E" w:rsidRPr="0074355E" w:rsidRDefault="0074355E">
            <w:r w:rsidRPr="0074355E">
              <w:t>R5-244272</w:t>
            </w:r>
          </w:p>
        </w:tc>
        <w:tc>
          <w:tcPr>
            <w:tcW w:w="3006" w:type="dxa"/>
            <w:noWrap/>
            <w:hideMark/>
          </w:tcPr>
          <w:p w14:paraId="64CA7400" w14:textId="77777777" w:rsidR="0074355E" w:rsidRPr="0074355E" w:rsidRDefault="0074355E">
            <w:r w:rsidRPr="0074355E">
              <w:t>Correction to NR-DC CPC TC 8.2.3.18.7</w:t>
            </w:r>
          </w:p>
        </w:tc>
        <w:tc>
          <w:tcPr>
            <w:tcW w:w="1788" w:type="dxa"/>
            <w:noWrap/>
            <w:hideMark/>
          </w:tcPr>
          <w:p w14:paraId="45D11F08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2A0597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C95D33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AD5F2A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CC9D3B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5CB18F9" w14:textId="77777777" w:rsidR="0074355E" w:rsidRPr="0074355E" w:rsidRDefault="0074355E">
            <w:r w:rsidRPr="0074355E">
              <w:t>4518</w:t>
            </w:r>
          </w:p>
        </w:tc>
        <w:tc>
          <w:tcPr>
            <w:tcW w:w="425" w:type="dxa"/>
            <w:noWrap/>
            <w:hideMark/>
          </w:tcPr>
          <w:p w14:paraId="3B89E30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3D80DF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29D7975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26D1DDC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7BB0C71" w14:textId="77777777" w:rsidR="0074355E" w:rsidRPr="0074355E" w:rsidRDefault="0074355E">
            <w:r w:rsidRPr="0074355E">
              <w:t>R5-244274</w:t>
            </w:r>
          </w:p>
        </w:tc>
        <w:tc>
          <w:tcPr>
            <w:tcW w:w="3006" w:type="dxa"/>
            <w:noWrap/>
            <w:hideMark/>
          </w:tcPr>
          <w:p w14:paraId="2DD8F96F" w14:textId="77777777" w:rsidR="0074355E" w:rsidRPr="0074355E" w:rsidRDefault="0074355E">
            <w:r w:rsidRPr="0074355E">
              <w:t>Correction to ATSSS TC 10.5.1.1</w:t>
            </w:r>
          </w:p>
        </w:tc>
        <w:tc>
          <w:tcPr>
            <w:tcW w:w="1788" w:type="dxa"/>
            <w:noWrap/>
            <w:hideMark/>
          </w:tcPr>
          <w:p w14:paraId="77E5DB82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822EF4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F435E8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68E16B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409603D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6BDD922" w14:textId="77777777" w:rsidR="0074355E" w:rsidRPr="0074355E" w:rsidRDefault="0074355E">
            <w:r w:rsidRPr="0074355E">
              <w:t>4520</w:t>
            </w:r>
          </w:p>
        </w:tc>
        <w:tc>
          <w:tcPr>
            <w:tcW w:w="425" w:type="dxa"/>
            <w:noWrap/>
            <w:hideMark/>
          </w:tcPr>
          <w:p w14:paraId="0C3FA01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ECF7F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0F2346C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67CC2A4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C365DF5" w14:textId="77777777" w:rsidR="0074355E" w:rsidRPr="0074355E" w:rsidRDefault="0074355E">
            <w:r w:rsidRPr="0074355E">
              <w:t>R5-244275</w:t>
            </w:r>
          </w:p>
        </w:tc>
        <w:tc>
          <w:tcPr>
            <w:tcW w:w="3006" w:type="dxa"/>
            <w:noWrap/>
            <w:hideMark/>
          </w:tcPr>
          <w:p w14:paraId="2CBF5619" w14:textId="77777777" w:rsidR="0074355E" w:rsidRPr="0074355E" w:rsidRDefault="0074355E">
            <w:r w:rsidRPr="0074355E">
              <w:t>Correction to ATSSS TC 10.5.1.2</w:t>
            </w:r>
          </w:p>
        </w:tc>
        <w:tc>
          <w:tcPr>
            <w:tcW w:w="1788" w:type="dxa"/>
            <w:noWrap/>
            <w:hideMark/>
          </w:tcPr>
          <w:p w14:paraId="4356CB9B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3CDE0E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C3B12A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1487FB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5597065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3399A66" w14:textId="77777777" w:rsidR="0074355E" w:rsidRPr="0074355E" w:rsidRDefault="0074355E">
            <w:r w:rsidRPr="0074355E">
              <w:t>4521</w:t>
            </w:r>
          </w:p>
        </w:tc>
        <w:tc>
          <w:tcPr>
            <w:tcW w:w="425" w:type="dxa"/>
            <w:noWrap/>
            <w:hideMark/>
          </w:tcPr>
          <w:p w14:paraId="73E50E5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565521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0C0944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1756B3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7FB972" w14:textId="77777777" w:rsidR="0074355E" w:rsidRPr="0074355E" w:rsidRDefault="0074355E">
            <w:r w:rsidRPr="0074355E">
              <w:t>R5-244276</w:t>
            </w:r>
          </w:p>
        </w:tc>
        <w:tc>
          <w:tcPr>
            <w:tcW w:w="3006" w:type="dxa"/>
            <w:noWrap/>
            <w:hideMark/>
          </w:tcPr>
          <w:p w14:paraId="24FA0C5A" w14:textId="77777777" w:rsidR="0074355E" w:rsidRPr="0074355E" w:rsidRDefault="0074355E">
            <w:r w:rsidRPr="0074355E">
              <w:t>Correction to ATSSS TC 10.5.2.1</w:t>
            </w:r>
          </w:p>
        </w:tc>
        <w:tc>
          <w:tcPr>
            <w:tcW w:w="1788" w:type="dxa"/>
            <w:noWrap/>
            <w:hideMark/>
          </w:tcPr>
          <w:p w14:paraId="27B8AC8B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2C00DC9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CDDC83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355B02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952C1E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6E55B37" w14:textId="77777777" w:rsidR="0074355E" w:rsidRPr="0074355E" w:rsidRDefault="0074355E">
            <w:r w:rsidRPr="0074355E">
              <w:t>4522</w:t>
            </w:r>
          </w:p>
        </w:tc>
        <w:tc>
          <w:tcPr>
            <w:tcW w:w="425" w:type="dxa"/>
            <w:noWrap/>
            <w:hideMark/>
          </w:tcPr>
          <w:p w14:paraId="17E90B7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269E72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D617AB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692E41A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386C75" w14:textId="77777777" w:rsidR="0074355E" w:rsidRPr="0074355E" w:rsidRDefault="0074355E">
            <w:r w:rsidRPr="0074355E">
              <w:t>R5-244277</w:t>
            </w:r>
          </w:p>
        </w:tc>
        <w:tc>
          <w:tcPr>
            <w:tcW w:w="3006" w:type="dxa"/>
            <w:noWrap/>
            <w:hideMark/>
          </w:tcPr>
          <w:p w14:paraId="33A5B892" w14:textId="77777777" w:rsidR="0074355E" w:rsidRPr="0074355E" w:rsidRDefault="0074355E">
            <w:r w:rsidRPr="0074355E">
              <w:t>Correction to ATSSS TC 10.5.2.2</w:t>
            </w:r>
          </w:p>
        </w:tc>
        <w:tc>
          <w:tcPr>
            <w:tcW w:w="1788" w:type="dxa"/>
            <w:noWrap/>
            <w:hideMark/>
          </w:tcPr>
          <w:p w14:paraId="77A67A73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8B47D9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F42242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772BFE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8387D19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A23F7CE" w14:textId="77777777" w:rsidR="0074355E" w:rsidRPr="0074355E" w:rsidRDefault="0074355E">
            <w:r w:rsidRPr="0074355E">
              <w:t>4523</w:t>
            </w:r>
          </w:p>
        </w:tc>
        <w:tc>
          <w:tcPr>
            <w:tcW w:w="425" w:type="dxa"/>
            <w:noWrap/>
            <w:hideMark/>
          </w:tcPr>
          <w:p w14:paraId="10E67DD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57773E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2A759D7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0D30315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E98A3FE" w14:textId="77777777" w:rsidR="0074355E" w:rsidRPr="0074355E" w:rsidRDefault="0074355E">
            <w:r w:rsidRPr="0074355E">
              <w:t>R5-244278</w:t>
            </w:r>
          </w:p>
        </w:tc>
        <w:tc>
          <w:tcPr>
            <w:tcW w:w="3006" w:type="dxa"/>
            <w:noWrap/>
            <w:hideMark/>
          </w:tcPr>
          <w:p w14:paraId="30D82456" w14:textId="77777777" w:rsidR="0074355E" w:rsidRPr="0074355E" w:rsidRDefault="0074355E">
            <w:r w:rsidRPr="0074355E">
              <w:t>Editorial correction to UAC TC 11.3.11</w:t>
            </w:r>
          </w:p>
        </w:tc>
        <w:tc>
          <w:tcPr>
            <w:tcW w:w="1788" w:type="dxa"/>
            <w:noWrap/>
            <w:hideMark/>
          </w:tcPr>
          <w:p w14:paraId="6EF6C1A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B6FBEF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8FD01E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D3E2F3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5A725D4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8631ACC" w14:textId="77777777" w:rsidR="0074355E" w:rsidRPr="0074355E" w:rsidRDefault="0074355E">
            <w:r w:rsidRPr="0074355E">
              <w:t>4524</w:t>
            </w:r>
          </w:p>
        </w:tc>
        <w:tc>
          <w:tcPr>
            <w:tcW w:w="425" w:type="dxa"/>
            <w:noWrap/>
            <w:hideMark/>
          </w:tcPr>
          <w:p w14:paraId="5D07C35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DDE12D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86607C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671B7FB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CE29F18" w14:textId="77777777" w:rsidR="0074355E" w:rsidRPr="0074355E" w:rsidRDefault="0074355E">
            <w:r w:rsidRPr="0074355E">
              <w:t>R5-244279</w:t>
            </w:r>
          </w:p>
        </w:tc>
        <w:tc>
          <w:tcPr>
            <w:tcW w:w="3006" w:type="dxa"/>
            <w:noWrap/>
            <w:hideMark/>
          </w:tcPr>
          <w:p w14:paraId="6CFE1B2E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eCall</w:t>
            </w:r>
            <w:proofErr w:type="spellEnd"/>
            <w:r w:rsidRPr="0074355E">
              <w:t xml:space="preserve"> TC 11.5.3 and 11.5.4</w:t>
            </w:r>
          </w:p>
        </w:tc>
        <w:tc>
          <w:tcPr>
            <w:tcW w:w="1788" w:type="dxa"/>
            <w:noWrap/>
            <w:hideMark/>
          </w:tcPr>
          <w:p w14:paraId="6B65AE24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6D693C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0F077D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432233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27D99A0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77B3BC7" w14:textId="77777777" w:rsidR="0074355E" w:rsidRPr="0074355E" w:rsidRDefault="0074355E">
            <w:r w:rsidRPr="0074355E">
              <w:t>4525</w:t>
            </w:r>
          </w:p>
        </w:tc>
        <w:tc>
          <w:tcPr>
            <w:tcW w:w="425" w:type="dxa"/>
            <w:noWrap/>
            <w:hideMark/>
          </w:tcPr>
          <w:p w14:paraId="4DB14B6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5A5E5D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86E3606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26DE270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5003D4B" w14:textId="77777777" w:rsidR="0074355E" w:rsidRPr="0074355E" w:rsidRDefault="0074355E">
            <w:r w:rsidRPr="0074355E">
              <w:t>R5-244281</w:t>
            </w:r>
          </w:p>
        </w:tc>
        <w:tc>
          <w:tcPr>
            <w:tcW w:w="3006" w:type="dxa"/>
            <w:noWrap/>
            <w:hideMark/>
          </w:tcPr>
          <w:p w14:paraId="153C329A" w14:textId="77777777" w:rsidR="0074355E" w:rsidRPr="0074355E" w:rsidRDefault="0074355E">
            <w:r w:rsidRPr="0074355E">
              <w:t xml:space="preserve">Correction to RRC message </w:t>
            </w:r>
            <w:proofErr w:type="spellStart"/>
            <w:r w:rsidRPr="0074355E">
              <w:t>SCGFailureInformationNR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16DF4F1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25AA7D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E54788" w14:textId="77777777" w:rsidR="0074355E" w:rsidRPr="0074355E" w:rsidRDefault="0074355E">
            <w:r w:rsidRPr="0074355E">
              <w:t>36.508</w:t>
            </w:r>
          </w:p>
        </w:tc>
        <w:tc>
          <w:tcPr>
            <w:tcW w:w="851" w:type="dxa"/>
            <w:noWrap/>
            <w:hideMark/>
          </w:tcPr>
          <w:p w14:paraId="28F60C3E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0240663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B9E0E97" w14:textId="77777777" w:rsidR="0074355E" w:rsidRPr="0074355E" w:rsidRDefault="0074355E">
            <w:r w:rsidRPr="0074355E">
              <w:t>1481</w:t>
            </w:r>
          </w:p>
        </w:tc>
        <w:tc>
          <w:tcPr>
            <w:tcW w:w="425" w:type="dxa"/>
            <w:noWrap/>
            <w:hideMark/>
          </w:tcPr>
          <w:p w14:paraId="79A2A30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F5625B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F24216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3577219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8BF3A3" w14:textId="77777777" w:rsidR="0074355E" w:rsidRPr="0074355E" w:rsidRDefault="0074355E">
            <w:r w:rsidRPr="0074355E">
              <w:t>R5-244282</w:t>
            </w:r>
          </w:p>
        </w:tc>
        <w:tc>
          <w:tcPr>
            <w:tcW w:w="3006" w:type="dxa"/>
            <w:noWrap/>
            <w:hideMark/>
          </w:tcPr>
          <w:p w14:paraId="1B0E819E" w14:textId="77777777" w:rsidR="0074355E" w:rsidRPr="0074355E" w:rsidRDefault="0074355E">
            <w:r w:rsidRPr="0074355E">
              <w:t>Correction to 5GC IMS TC 8.34 and 8.35</w:t>
            </w:r>
          </w:p>
        </w:tc>
        <w:tc>
          <w:tcPr>
            <w:tcW w:w="1788" w:type="dxa"/>
            <w:noWrap/>
            <w:hideMark/>
          </w:tcPr>
          <w:p w14:paraId="168F563B" w14:textId="77777777" w:rsidR="0074355E" w:rsidRPr="0074355E" w:rsidRDefault="0074355E">
            <w:r w:rsidRPr="0074355E">
              <w:t>MediaTek Inc., Anritsu</w:t>
            </w:r>
          </w:p>
        </w:tc>
        <w:tc>
          <w:tcPr>
            <w:tcW w:w="861" w:type="dxa"/>
            <w:noWrap/>
            <w:hideMark/>
          </w:tcPr>
          <w:p w14:paraId="13EBC20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67EF037" w14:textId="77777777" w:rsidR="0074355E" w:rsidRPr="0074355E" w:rsidRDefault="0074355E">
            <w:r w:rsidRPr="0074355E">
              <w:t>34.229-5</w:t>
            </w:r>
          </w:p>
        </w:tc>
        <w:tc>
          <w:tcPr>
            <w:tcW w:w="851" w:type="dxa"/>
            <w:noWrap/>
            <w:hideMark/>
          </w:tcPr>
          <w:p w14:paraId="5ED242DF" w14:textId="77777777" w:rsidR="0074355E" w:rsidRPr="0074355E" w:rsidRDefault="0074355E">
            <w:r w:rsidRPr="0074355E">
              <w:t>17.1.0</w:t>
            </w:r>
          </w:p>
        </w:tc>
        <w:tc>
          <w:tcPr>
            <w:tcW w:w="4396" w:type="dxa"/>
            <w:noWrap/>
            <w:hideMark/>
          </w:tcPr>
          <w:p w14:paraId="435C5D7F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97BADF9" w14:textId="77777777" w:rsidR="0074355E" w:rsidRPr="0074355E" w:rsidRDefault="0074355E">
            <w:r w:rsidRPr="0074355E">
              <w:t>0597</w:t>
            </w:r>
          </w:p>
        </w:tc>
        <w:tc>
          <w:tcPr>
            <w:tcW w:w="425" w:type="dxa"/>
            <w:noWrap/>
            <w:hideMark/>
          </w:tcPr>
          <w:p w14:paraId="28CE055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2AEE8C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256A99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6C92A86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64F61B4" w14:textId="77777777" w:rsidR="0074355E" w:rsidRPr="0074355E" w:rsidRDefault="0074355E">
            <w:r w:rsidRPr="0074355E">
              <w:t>R5-244283</w:t>
            </w:r>
          </w:p>
        </w:tc>
        <w:tc>
          <w:tcPr>
            <w:tcW w:w="3006" w:type="dxa"/>
            <w:noWrap/>
            <w:hideMark/>
          </w:tcPr>
          <w:p w14:paraId="1E63FD20" w14:textId="77777777" w:rsidR="0074355E" w:rsidRPr="0074355E" w:rsidRDefault="0074355E">
            <w:r w:rsidRPr="0074355E">
              <w:t>Update of applicability for FR1 LTM test cases</w:t>
            </w:r>
          </w:p>
        </w:tc>
        <w:tc>
          <w:tcPr>
            <w:tcW w:w="1788" w:type="dxa"/>
            <w:noWrap/>
            <w:hideMark/>
          </w:tcPr>
          <w:p w14:paraId="7CF27A1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D42601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66CC132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453C849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DB75E36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3EA610CA" w14:textId="77777777" w:rsidR="0074355E" w:rsidRPr="0074355E" w:rsidRDefault="0074355E">
            <w:r w:rsidRPr="0074355E">
              <w:t>0446</w:t>
            </w:r>
          </w:p>
        </w:tc>
        <w:tc>
          <w:tcPr>
            <w:tcW w:w="425" w:type="dxa"/>
            <w:noWrap/>
            <w:hideMark/>
          </w:tcPr>
          <w:p w14:paraId="03DEE0B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85E887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DA636D6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7E49C2F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15255CC" w14:textId="77777777" w:rsidR="0074355E" w:rsidRPr="0074355E" w:rsidRDefault="0074355E">
            <w:r w:rsidRPr="0074355E">
              <w:t>R5-244284</w:t>
            </w:r>
          </w:p>
        </w:tc>
        <w:tc>
          <w:tcPr>
            <w:tcW w:w="3006" w:type="dxa"/>
            <w:noWrap/>
            <w:hideMark/>
          </w:tcPr>
          <w:p w14:paraId="5EB254BD" w14:textId="77777777" w:rsidR="0074355E" w:rsidRPr="0074355E" w:rsidRDefault="0074355E">
            <w:r w:rsidRPr="0074355E">
              <w:t>Editorial correction of reference sensitivity for PC3 CA_n3A-n77A</w:t>
            </w:r>
          </w:p>
        </w:tc>
        <w:tc>
          <w:tcPr>
            <w:tcW w:w="1788" w:type="dxa"/>
            <w:noWrap/>
            <w:hideMark/>
          </w:tcPr>
          <w:p w14:paraId="7A69CA7F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478A634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310298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E15445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0EB3E21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BBB5C3D" w14:textId="77777777" w:rsidR="0074355E" w:rsidRPr="0074355E" w:rsidRDefault="0074355E">
            <w:r w:rsidRPr="0074355E">
              <w:t>2867</w:t>
            </w:r>
          </w:p>
        </w:tc>
        <w:tc>
          <w:tcPr>
            <w:tcW w:w="425" w:type="dxa"/>
            <w:noWrap/>
            <w:hideMark/>
          </w:tcPr>
          <w:p w14:paraId="0DCE91B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8B8CF3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4F1E0CB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2561594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EC90A8A" w14:textId="77777777" w:rsidR="0074355E" w:rsidRPr="0074355E" w:rsidRDefault="0074355E">
            <w:r w:rsidRPr="0074355E">
              <w:t>R5-244285</w:t>
            </w:r>
          </w:p>
        </w:tc>
        <w:tc>
          <w:tcPr>
            <w:tcW w:w="3006" w:type="dxa"/>
            <w:noWrap/>
            <w:hideMark/>
          </w:tcPr>
          <w:p w14:paraId="31A652BC" w14:textId="77777777" w:rsidR="0074355E" w:rsidRPr="0074355E" w:rsidRDefault="0074355E">
            <w:r w:rsidRPr="0074355E">
              <w:t xml:space="preserve">Addition of minimum requirements for 6.3.4.0 - FR1 LTM </w:t>
            </w:r>
            <w:proofErr w:type="spellStart"/>
            <w:r w:rsidRPr="0074355E">
              <w:t>Pcell</w:t>
            </w:r>
            <w:proofErr w:type="spellEnd"/>
            <w:r w:rsidRPr="0074355E">
              <w:t xml:space="preserve"> switch</w:t>
            </w:r>
          </w:p>
        </w:tc>
        <w:tc>
          <w:tcPr>
            <w:tcW w:w="1788" w:type="dxa"/>
            <w:noWrap/>
            <w:hideMark/>
          </w:tcPr>
          <w:p w14:paraId="54C0C0D9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1B33AC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E26DA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095BAE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B30C7FF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197580CB" w14:textId="77777777" w:rsidR="0074355E" w:rsidRPr="0074355E" w:rsidRDefault="0074355E">
            <w:r w:rsidRPr="0074355E">
              <w:t>3275</w:t>
            </w:r>
          </w:p>
        </w:tc>
        <w:tc>
          <w:tcPr>
            <w:tcW w:w="425" w:type="dxa"/>
            <w:noWrap/>
            <w:hideMark/>
          </w:tcPr>
          <w:p w14:paraId="4BDAA8A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E854F1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37C3D9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3E41F63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AA3BE1" w14:textId="77777777" w:rsidR="0074355E" w:rsidRPr="0074355E" w:rsidRDefault="0074355E">
            <w:r w:rsidRPr="0074355E">
              <w:lastRenderedPageBreak/>
              <w:t>R5-244286</w:t>
            </w:r>
          </w:p>
        </w:tc>
        <w:tc>
          <w:tcPr>
            <w:tcW w:w="3006" w:type="dxa"/>
            <w:noWrap/>
            <w:hideMark/>
          </w:tcPr>
          <w:p w14:paraId="77C7E6B9" w14:textId="77777777" w:rsidR="0074355E" w:rsidRPr="0074355E" w:rsidRDefault="0074355E">
            <w:r w:rsidRPr="0074355E">
              <w:t xml:space="preserve">Addition of new test case 6.3.4.1 for FR1 LTM intra-f Rach-based </w:t>
            </w:r>
            <w:proofErr w:type="spellStart"/>
            <w:r w:rsidRPr="0074355E">
              <w:t>Pcell</w:t>
            </w:r>
            <w:proofErr w:type="spellEnd"/>
            <w:r w:rsidRPr="0074355E">
              <w:t xml:space="preserve"> switch</w:t>
            </w:r>
          </w:p>
        </w:tc>
        <w:tc>
          <w:tcPr>
            <w:tcW w:w="1788" w:type="dxa"/>
            <w:noWrap/>
            <w:hideMark/>
          </w:tcPr>
          <w:p w14:paraId="4AEB4C0E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FD190E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5AFA86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EDC7F1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C055381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436138C8" w14:textId="77777777" w:rsidR="0074355E" w:rsidRPr="0074355E" w:rsidRDefault="0074355E">
            <w:r w:rsidRPr="0074355E">
              <w:t>3276</w:t>
            </w:r>
          </w:p>
        </w:tc>
        <w:tc>
          <w:tcPr>
            <w:tcW w:w="425" w:type="dxa"/>
            <w:noWrap/>
            <w:hideMark/>
          </w:tcPr>
          <w:p w14:paraId="03CC1DF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8A7116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5399D9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23BF466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8F9AC3" w14:textId="77777777" w:rsidR="0074355E" w:rsidRPr="0074355E" w:rsidRDefault="0074355E">
            <w:r w:rsidRPr="0074355E">
              <w:t>R5-244287</w:t>
            </w:r>
          </w:p>
        </w:tc>
        <w:tc>
          <w:tcPr>
            <w:tcW w:w="3006" w:type="dxa"/>
            <w:noWrap/>
            <w:hideMark/>
          </w:tcPr>
          <w:p w14:paraId="3730EB34" w14:textId="77777777" w:rsidR="0074355E" w:rsidRPr="0074355E" w:rsidRDefault="0074355E">
            <w:r w:rsidRPr="0074355E">
              <w:t xml:space="preserve">Addition of new test case 6.3.4.2 for FR1 LTM inter-f Rach-based </w:t>
            </w:r>
            <w:proofErr w:type="spellStart"/>
            <w:r w:rsidRPr="0074355E">
              <w:t>Pcell</w:t>
            </w:r>
            <w:proofErr w:type="spellEnd"/>
            <w:r w:rsidRPr="0074355E">
              <w:t xml:space="preserve"> switch</w:t>
            </w:r>
          </w:p>
        </w:tc>
        <w:tc>
          <w:tcPr>
            <w:tcW w:w="1788" w:type="dxa"/>
            <w:noWrap/>
            <w:hideMark/>
          </w:tcPr>
          <w:p w14:paraId="6ABC04DA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A130CA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7D9BE0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75D194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9A035E7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0240A8BA" w14:textId="77777777" w:rsidR="0074355E" w:rsidRPr="0074355E" w:rsidRDefault="0074355E">
            <w:r w:rsidRPr="0074355E">
              <w:t>3277</w:t>
            </w:r>
          </w:p>
        </w:tc>
        <w:tc>
          <w:tcPr>
            <w:tcW w:w="425" w:type="dxa"/>
            <w:noWrap/>
            <w:hideMark/>
          </w:tcPr>
          <w:p w14:paraId="059597D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6EE529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FE372FE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41E424C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FCA5DF" w14:textId="77777777" w:rsidR="0074355E" w:rsidRPr="0074355E" w:rsidRDefault="0074355E">
            <w:r w:rsidRPr="0074355E">
              <w:t>R5-244288</w:t>
            </w:r>
          </w:p>
        </w:tc>
        <w:tc>
          <w:tcPr>
            <w:tcW w:w="3006" w:type="dxa"/>
            <w:noWrap/>
            <w:hideMark/>
          </w:tcPr>
          <w:p w14:paraId="26744EA7" w14:textId="77777777" w:rsidR="0074355E" w:rsidRPr="0074355E" w:rsidRDefault="0074355E">
            <w:r w:rsidRPr="0074355E">
              <w:t>Correction to table E.4-1 for LTM FR1 TCs</w:t>
            </w:r>
          </w:p>
        </w:tc>
        <w:tc>
          <w:tcPr>
            <w:tcW w:w="1788" w:type="dxa"/>
            <w:noWrap/>
            <w:hideMark/>
          </w:tcPr>
          <w:p w14:paraId="56FA3336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78B709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B6B1FC2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7AE133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C241898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3FD0638C" w14:textId="77777777" w:rsidR="0074355E" w:rsidRPr="0074355E" w:rsidRDefault="0074355E">
            <w:r w:rsidRPr="0074355E">
              <w:t>3278</w:t>
            </w:r>
          </w:p>
        </w:tc>
        <w:tc>
          <w:tcPr>
            <w:tcW w:w="425" w:type="dxa"/>
            <w:noWrap/>
            <w:hideMark/>
          </w:tcPr>
          <w:p w14:paraId="3887D41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DE0553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31F72C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324C63D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864DA29" w14:textId="77777777" w:rsidR="0074355E" w:rsidRPr="0074355E" w:rsidRDefault="0074355E">
            <w:r w:rsidRPr="0074355E">
              <w:t>R5-244292</w:t>
            </w:r>
          </w:p>
        </w:tc>
        <w:tc>
          <w:tcPr>
            <w:tcW w:w="3006" w:type="dxa"/>
            <w:noWrap/>
            <w:hideMark/>
          </w:tcPr>
          <w:p w14:paraId="0012433F" w14:textId="77777777" w:rsidR="0074355E" w:rsidRPr="0074355E" w:rsidRDefault="0074355E">
            <w:r w:rsidRPr="0074355E">
              <w:t xml:space="preserve">Addition of LTM Candidate TCI State Configurations to align with core </w:t>
            </w:r>
            <w:proofErr w:type="spellStart"/>
            <w:r w:rsidRPr="0074355E">
              <w:t>speces</w:t>
            </w:r>
            <w:proofErr w:type="spellEnd"/>
          </w:p>
        </w:tc>
        <w:tc>
          <w:tcPr>
            <w:tcW w:w="1788" w:type="dxa"/>
            <w:noWrap/>
            <w:hideMark/>
          </w:tcPr>
          <w:p w14:paraId="57AA6E06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04BC77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307EF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D84B0C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67EF90B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3024F5BC" w14:textId="77777777" w:rsidR="0074355E" w:rsidRPr="0074355E" w:rsidRDefault="0074355E">
            <w:r w:rsidRPr="0074355E">
              <w:t>3281</w:t>
            </w:r>
          </w:p>
        </w:tc>
        <w:tc>
          <w:tcPr>
            <w:tcW w:w="425" w:type="dxa"/>
            <w:noWrap/>
            <w:hideMark/>
          </w:tcPr>
          <w:p w14:paraId="14F405D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091BD9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222F637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3962844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79EEA00" w14:textId="77777777" w:rsidR="0074355E" w:rsidRPr="0074355E" w:rsidRDefault="0074355E">
            <w:r w:rsidRPr="0074355E">
              <w:t>R5-244293</w:t>
            </w:r>
          </w:p>
        </w:tc>
        <w:tc>
          <w:tcPr>
            <w:tcW w:w="3006" w:type="dxa"/>
            <w:noWrap/>
            <w:hideMark/>
          </w:tcPr>
          <w:p w14:paraId="6683D2FF" w14:textId="77777777" w:rsidR="0074355E" w:rsidRPr="0074355E" w:rsidRDefault="0074355E">
            <w:r w:rsidRPr="0074355E">
              <w:t>Editorial correction of Redcap inter-RAT CGI test case 16.6.5.4</w:t>
            </w:r>
          </w:p>
        </w:tc>
        <w:tc>
          <w:tcPr>
            <w:tcW w:w="1788" w:type="dxa"/>
            <w:noWrap/>
            <w:hideMark/>
          </w:tcPr>
          <w:p w14:paraId="6A426809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09E149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B8886E0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FAB04A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EDF881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0749E05" w14:textId="77777777" w:rsidR="0074355E" w:rsidRPr="0074355E" w:rsidRDefault="0074355E">
            <w:r w:rsidRPr="0074355E">
              <w:t>3282</w:t>
            </w:r>
          </w:p>
        </w:tc>
        <w:tc>
          <w:tcPr>
            <w:tcW w:w="425" w:type="dxa"/>
            <w:noWrap/>
            <w:hideMark/>
          </w:tcPr>
          <w:p w14:paraId="34DEDA1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462827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35148F" w14:textId="77777777" w:rsidR="0074355E" w:rsidRPr="0074355E" w:rsidRDefault="0074355E">
            <w:r w:rsidRPr="0074355E">
              <w:t>RP-242249</w:t>
            </w:r>
          </w:p>
        </w:tc>
      </w:tr>
      <w:tr w:rsidR="0074355E" w:rsidRPr="0074355E" w14:paraId="6FA3C3B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7A22FE" w14:textId="77777777" w:rsidR="0074355E" w:rsidRPr="0074355E" w:rsidRDefault="0074355E">
            <w:r w:rsidRPr="0074355E">
              <w:t>R5-244302</w:t>
            </w:r>
          </w:p>
        </w:tc>
        <w:tc>
          <w:tcPr>
            <w:tcW w:w="3006" w:type="dxa"/>
            <w:noWrap/>
            <w:hideMark/>
          </w:tcPr>
          <w:p w14:paraId="4F9D1369" w14:textId="77777777" w:rsidR="0074355E" w:rsidRPr="0074355E" w:rsidRDefault="0074355E">
            <w:r w:rsidRPr="0074355E">
              <w:t>Correction to NR NTN test case 8.1.4.4.6</w:t>
            </w:r>
          </w:p>
        </w:tc>
        <w:tc>
          <w:tcPr>
            <w:tcW w:w="1788" w:type="dxa"/>
            <w:noWrap/>
            <w:hideMark/>
          </w:tcPr>
          <w:p w14:paraId="57FE724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77293B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199945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BDDBF86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5096EAA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5E75AAE" w14:textId="77777777" w:rsidR="0074355E" w:rsidRPr="0074355E" w:rsidRDefault="0074355E">
            <w:r w:rsidRPr="0074355E">
              <w:t>4526</w:t>
            </w:r>
          </w:p>
        </w:tc>
        <w:tc>
          <w:tcPr>
            <w:tcW w:w="425" w:type="dxa"/>
            <w:noWrap/>
            <w:hideMark/>
          </w:tcPr>
          <w:p w14:paraId="078EA6C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6A09A1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43A1D1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23409BB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990A51" w14:textId="77777777" w:rsidR="0074355E" w:rsidRPr="0074355E" w:rsidRDefault="0074355E">
            <w:r w:rsidRPr="0074355E">
              <w:t>R5-244303</w:t>
            </w:r>
          </w:p>
        </w:tc>
        <w:tc>
          <w:tcPr>
            <w:tcW w:w="3006" w:type="dxa"/>
            <w:noWrap/>
            <w:hideMark/>
          </w:tcPr>
          <w:p w14:paraId="222DAB8E" w14:textId="77777777" w:rsidR="0074355E" w:rsidRPr="0074355E" w:rsidRDefault="0074355E">
            <w:r w:rsidRPr="0074355E">
              <w:t>Correction to NR NTN test case 8.1.4.4.7</w:t>
            </w:r>
          </w:p>
        </w:tc>
        <w:tc>
          <w:tcPr>
            <w:tcW w:w="1788" w:type="dxa"/>
            <w:noWrap/>
            <w:hideMark/>
          </w:tcPr>
          <w:p w14:paraId="4D1B303D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2716833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5B44313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F7DF9E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EEA0AFB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3B43220" w14:textId="77777777" w:rsidR="0074355E" w:rsidRPr="0074355E" w:rsidRDefault="0074355E">
            <w:r w:rsidRPr="0074355E">
              <w:t>4527</w:t>
            </w:r>
          </w:p>
        </w:tc>
        <w:tc>
          <w:tcPr>
            <w:tcW w:w="425" w:type="dxa"/>
            <w:noWrap/>
            <w:hideMark/>
          </w:tcPr>
          <w:p w14:paraId="52F3C1A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C59F1B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19A306D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63C32FB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0A1A3D4" w14:textId="77777777" w:rsidR="0074355E" w:rsidRPr="0074355E" w:rsidRDefault="0074355E">
            <w:r w:rsidRPr="0074355E">
              <w:t>R5-244313</w:t>
            </w:r>
          </w:p>
        </w:tc>
        <w:tc>
          <w:tcPr>
            <w:tcW w:w="3006" w:type="dxa"/>
            <w:noWrap/>
            <w:hideMark/>
          </w:tcPr>
          <w:p w14:paraId="5416BD47" w14:textId="77777777" w:rsidR="0074355E" w:rsidRPr="0074355E" w:rsidRDefault="0074355E">
            <w:r w:rsidRPr="0074355E">
              <w:t xml:space="preserve">Update IE </w:t>
            </w:r>
            <w:proofErr w:type="spellStart"/>
            <w:r w:rsidRPr="0074355E">
              <w:t>AppLayerMeasConfig</w:t>
            </w:r>
            <w:proofErr w:type="spellEnd"/>
          </w:p>
        </w:tc>
        <w:tc>
          <w:tcPr>
            <w:tcW w:w="1788" w:type="dxa"/>
            <w:noWrap/>
            <w:hideMark/>
          </w:tcPr>
          <w:p w14:paraId="07682EA7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42D2842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1248A96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1E55BB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6FCFA77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52215F6D" w14:textId="77777777" w:rsidR="0074355E" w:rsidRPr="0074355E" w:rsidRDefault="0074355E">
            <w:r w:rsidRPr="0074355E">
              <w:t>3242</w:t>
            </w:r>
          </w:p>
        </w:tc>
        <w:tc>
          <w:tcPr>
            <w:tcW w:w="425" w:type="dxa"/>
            <w:noWrap/>
            <w:hideMark/>
          </w:tcPr>
          <w:p w14:paraId="6556BB4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B5B75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A825EA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591EB1A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0A51AD" w14:textId="77777777" w:rsidR="0074355E" w:rsidRPr="0074355E" w:rsidRDefault="0074355E">
            <w:r w:rsidRPr="0074355E">
              <w:t>R5-244314</w:t>
            </w:r>
          </w:p>
        </w:tc>
        <w:tc>
          <w:tcPr>
            <w:tcW w:w="3006" w:type="dxa"/>
            <w:noWrap/>
            <w:hideMark/>
          </w:tcPr>
          <w:p w14:paraId="70EC3DA6" w14:textId="77777777" w:rsidR="0074355E" w:rsidRPr="0074355E" w:rsidRDefault="0074355E">
            <w:r w:rsidRPr="0074355E">
              <w:t xml:space="preserve">Update IE </w:t>
            </w:r>
            <w:proofErr w:type="spellStart"/>
            <w:r w:rsidRPr="0074355E">
              <w:t>MeasConfigAppLayerId</w:t>
            </w:r>
            <w:proofErr w:type="spellEnd"/>
          </w:p>
        </w:tc>
        <w:tc>
          <w:tcPr>
            <w:tcW w:w="1788" w:type="dxa"/>
            <w:noWrap/>
            <w:hideMark/>
          </w:tcPr>
          <w:p w14:paraId="32060769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2C57159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3E448E1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7CC9F5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00A21B3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2FBBC059" w14:textId="77777777" w:rsidR="0074355E" w:rsidRPr="0074355E" w:rsidRDefault="0074355E">
            <w:r w:rsidRPr="0074355E">
              <w:t>3243</w:t>
            </w:r>
          </w:p>
        </w:tc>
        <w:tc>
          <w:tcPr>
            <w:tcW w:w="425" w:type="dxa"/>
            <w:noWrap/>
            <w:hideMark/>
          </w:tcPr>
          <w:p w14:paraId="50CED48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9BBE96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8F4F9C5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1373B8C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91A777" w14:textId="77777777" w:rsidR="0074355E" w:rsidRPr="0074355E" w:rsidRDefault="0074355E">
            <w:r w:rsidRPr="0074355E">
              <w:t>R5-244315</w:t>
            </w:r>
          </w:p>
        </w:tc>
        <w:tc>
          <w:tcPr>
            <w:tcW w:w="3006" w:type="dxa"/>
            <w:noWrap/>
            <w:hideMark/>
          </w:tcPr>
          <w:p w14:paraId="33D22D43" w14:textId="77777777" w:rsidR="0074355E" w:rsidRPr="0074355E" w:rsidRDefault="0074355E">
            <w:r w:rsidRPr="0074355E">
              <w:t>Update RRCReconfiguration configuration for SRB4</w:t>
            </w:r>
          </w:p>
        </w:tc>
        <w:tc>
          <w:tcPr>
            <w:tcW w:w="1788" w:type="dxa"/>
            <w:noWrap/>
            <w:hideMark/>
          </w:tcPr>
          <w:p w14:paraId="211F438D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476F346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39B4B3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0D5FEB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C9A459D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456D97A3" w14:textId="77777777" w:rsidR="0074355E" w:rsidRPr="0074355E" w:rsidRDefault="0074355E">
            <w:r w:rsidRPr="0074355E">
              <w:t>3244</w:t>
            </w:r>
          </w:p>
        </w:tc>
        <w:tc>
          <w:tcPr>
            <w:tcW w:w="425" w:type="dxa"/>
            <w:noWrap/>
            <w:hideMark/>
          </w:tcPr>
          <w:p w14:paraId="185F2EF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698AE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A6BC50F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566EFD9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9837198" w14:textId="77777777" w:rsidR="0074355E" w:rsidRPr="0074355E" w:rsidRDefault="0074355E">
            <w:r w:rsidRPr="0074355E">
              <w:t>R5-244317</w:t>
            </w:r>
          </w:p>
        </w:tc>
        <w:tc>
          <w:tcPr>
            <w:tcW w:w="3006" w:type="dxa"/>
            <w:noWrap/>
            <w:hideMark/>
          </w:tcPr>
          <w:p w14:paraId="22A9B7E0" w14:textId="77777777" w:rsidR="0074355E" w:rsidRPr="0074355E" w:rsidRDefault="0074355E">
            <w:r w:rsidRPr="0074355E">
              <w:t>Addition of MU and TT for NR-U test case</w:t>
            </w:r>
          </w:p>
        </w:tc>
        <w:tc>
          <w:tcPr>
            <w:tcW w:w="1788" w:type="dxa"/>
            <w:noWrap/>
            <w:hideMark/>
          </w:tcPr>
          <w:p w14:paraId="63FFD62D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68C8795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DE36474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791A74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9CB59C9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9404BAF" w14:textId="77777777" w:rsidR="0074355E" w:rsidRPr="0074355E" w:rsidRDefault="0074355E">
            <w:r w:rsidRPr="0074355E">
              <w:t>2869</w:t>
            </w:r>
          </w:p>
        </w:tc>
        <w:tc>
          <w:tcPr>
            <w:tcW w:w="425" w:type="dxa"/>
            <w:noWrap/>
            <w:hideMark/>
          </w:tcPr>
          <w:p w14:paraId="42A4665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7F71BC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F18B05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6947241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040563" w14:textId="77777777" w:rsidR="0074355E" w:rsidRPr="0074355E" w:rsidRDefault="0074355E">
            <w:r w:rsidRPr="0074355E">
              <w:lastRenderedPageBreak/>
              <w:t>R5-244318</w:t>
            </w:r>
          </w:p>
        </w:tc>
        <w:tc>
          <w:tcPr>
            <w:tcW w:w="3006" w:type="dxa"/>
            <w:noWrap/>
            <w:hideMark/>
          </w:tcPr>
          <w:p w14:paraId="644F9E40" w14:textId="77777777" w:rsidR="0074355E" w:rsidRPr="0074355E" w:rsidRDefault="0074355E">
            <w:r w:rsidRPr="0074355E">
              <w:t>Correction of Redcap RRM-16.7.4.0.3 and 16.7.4.0.4 CSI-RS L1-RSRP accuracy requirements</w:t>
            </w:r>
          </w:p>
        </w:tc>
        <w:tc>
          <w:tcPr>
            <w:tcW w:w="1788" w:type="dxa"/>
            <w:noWrap/>
            <w:hideMark/>
          </w:tcPr>
          <w:p w14:paraId="5D76DDAE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42353A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4CCF4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FB9F8E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C8E31F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61EF924" w14:textId="77777777" w:rsidR="0074355E" w:rsidRPr="0074355E" w:rsidRDefault="0074355E">
            <w:r w:rsidRPr="0074355E">
              <w:t>3287</w:t>
            </w:r>
          </w:p>
        </w:tc>
        <w:tc>
          <w:tcPr>
            <w:tcW w:w="425" w:type="dxa"/>
            <w:noWrap/>
            <w:hideMark/>
          </w:tcPr>
          <w:p w14:paraId="3D48A6F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739C66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7DC04C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201EC27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94133CA" w14:textId="77777777" w:rsidR="0074355E" w:rsidRPr="0074355E" w:rsidRDefault="0074355E">
            <w:r w:rsidRPr="0074355E">
              <w:t>R5-244321</w:t>
            </w:r>
          </w:p>
        </w:tc>
        <w:tc>
          <w:tcPr>
            <w:tcW w:w="3006" w:type="dxa"/>
            <w:noWrap/>
            <w:hideMark/>
          </w:tcPr>
          <w:p w14:paraId="056CC2A0" w14:textId="77777777" w:rsidR="0074355E" w:rsidRPr="0074355E" w:rsidRDefault="0074355E">
            <w:r w:rsidRPr="0074355E">
              <w:t>Updates for CA_n5B</w:t>
            </w:r>
          </w:p>
        </w:tc>
        <w:tc>
          <w:tcPr>
            <w:tcW w:w="1788" w:type="dxa"/>
            <w:noWrap/>
            <w:hideMark/>
          </w:tcPr>
          <w:p w14:paraId="3873195D" w14:textId="77777777" w:rsidR="0074355E" w:rsidRPr="0074355E" w:rsidRDefault="0074355E">
            <w:r w:rsidRPr="0074355E">
              <w:t>Verizon France</w:t>
            </w:r>
          </w:p>
        </w:tc>
        <w:tc>
          <w:tcPr>
            <w:tcW w:w="861" w:type="dxa"/>
            <w:noWrap/>
            <w:hideMark/>
          </w:tcPr>
          <w:p w14:paraId="32A0E93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21EBF8F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50A7CB1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026C151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79D30E59" w14:textId="77777777" w:rsidR="0074355E" w:rsidRPr="0074355E" w:rsidRDefault="0074355E">
            <w:r w:rsidRPr="0074355E">
              <w:t>0922</w:t>
            </w:r>
          </w:p>
        </w:tc>
        <w:tc>
          <w:tcPr>
            <w:tcW w:w="425" w:type="dxa"/>
            <w:noWrap/>
            <w:hideMark/>
          </w:tcPr>
          <w:p w14:paraId="30DA68F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5F89BB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7AEE8E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661F79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715F81C" w14:textId="77777777" w:rsidR="0074355E" w:rsidRPr="0074355E" w:rsidRDefault="0074355E">
            <w:r w:rsidRPr="0074355E">
              <w:t>R5-244324</w:t>
            </w:r>
          </w:p>
        </w:tc>
        <w:tc>
          <w:tcPr>
            <w:tcW w:w="3006" w:type="dxa"/>
            <w:noWrap/>
            <w:hideMark/>
          </w:tcPr>
          <w:p w14:paraId="00DC3792" w14:textId="77777777" w:rsidR="0074355E" w:rsidRPr="0074355E" w:rsidRDefault="0074355E">
            <w:r w:rsidRPr="0074355E">
              <w:t>Update for additional NR-DC band configurations between FR1 and FR2</w:t>
            </w:r>
          </w:p>
        </w:tc>
        <w:tc>
          <w:tcPr>
            <w:tcW w:w="1788" w:type="dxa"/>
            <w:noWrap/>
            <w:hideMark/>
          </w:tcPr>
          <w:p w14:paraId="1B4C9703" w14:textId="77777777" w:rsidR="0074355E" w:rsidRPr="0074355E" w:rsidRDefault="0074355E">
            <w:r w:rsidRPr="0074355E">
              <w:t>Verizon France</w:t>
            </w:r>
          </w:p>
        </w:tc>
        <w:tc>
          <w:tcPr>
            <w:tcW w:w="861" w:type="dxa"/>
            <w:noWrap/>
            <w:hideMark/>
          </w:tcPr>
          <w:p w14:paraId="6449FFB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E31816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741FB9A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021A485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25B13100" w14:textId="77777777" w:rsidR="0074355E" w:rsidRPr="0074355E" w:rsidRDefault="0074355E">
            <w:r w:rsidRPr="0074355E">
              <w:t>0662</w:t>
            </w:r>
          </w:p>
        </w:tc>
        <w:tc>
          <w:tcPr>
            <w:tcW w:w="425" w:type="dxa"/>
            <w:noWrap/>
            <w:hideMark/>
          </w:tcPr>
          <w:p w14:paraId="19B186B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A893DA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0EBAC3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5E5825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9142DB" w14:textId="77777777" w:rsidR="0074355E" w:rsidRPr="0074355E" w:rsidRDefault="0074355E">
            <w:r w:rsidRPr="0074355E">
              <w:t>R5-244326</w:t>
            </w:r>
          </w:p>
        </w:tc>
        <w:tc>
          <w:tcPr>
            <w:tcW w:w="3006" w:type="dxa"/>
            <w:noWrap/>
            <w:hideMark/>
          </w:tcPr>
          <w:p w14:paraId="3FBEB608" w14:textId="77777777" w:rsidR="0074355E" w:rsidRPr="0074355E" w:rsidRDefault="0074355E">
            <w:r w:rsidRPr="0074355E">
              <w:t>Updates for test configuration of CA_n2A-n5A-n66A</w:t>
            </w:r>
          </w:p>
        </w:tc>
        <w:tc>
          <w:tcPr>
            <w:tcW w:w="1788" w:type="dxa"/>
            <w:noWrap/>
            <w:hideMark/>
          </w:tcPr>
          <w:p w14:paraId="125A2F05" w14:textId="77777777" w:rsidR="0074355E" w:rsidRPr="0074355E" w:rsidRDefault="0074355E">
            <w:r w:rsidRPr="0074355E">
              <w:t>Verizon</w:t>
            </w:r>
          </w:p>
        </w:tc>
        <w:tc>
          <w:tcPr>
            <w:tcW w:w="861" w:type="dxa"/>
            <w:noWrap/>
            <w:hideMark/>
          </w:tcPr>
          <w:p w14:paraId="28CA8BB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D5DB39A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EC024E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C5401BC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3DD3915E" w14:textId="77777777" w:rsidR="0074355E" w:rsidRPr="0074355E" w:rsidRDefault="0074355E">
            <w:r w:rsidRPr="0074355E">
              <w:t>3249</w:t>
            </w:r>
          </w:p>
        </w:tc>
        <w:tc>
          <w:tcPr>
            <w:tcW w:w="425" w:type="dxa"/>
            <w:noWrap/>
            <w:hideMark/>
          </w:tcPr>
          <w:p w14:paraId="787C979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ED070E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D87D089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08F1E2B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6AA859C" w14:textId="77777777" w:rsidR="0074355E" w:rsidRPr="0074355E" w:rsidRDefault="0074355E">
            <w:r w:rsidRPr="0074355E">
              <w:t>R5-244327</w:t>
            </w:r>
          </w:p>
        </w:tc>
        <w:tc>
          <w:tcPr>
            <w:tcW w:w="3006" w:type="dxa"/>
            <w:noWrap/>
            <w:hideMark/>
          </w:tcPr>
          <w:p w14:paraId="06D4A61D" w14:textId="77777777" w:rsidR="0074355E" w:rsidRPr="0074355E" w:rsidRDefault="0074355E">
            <w:r w:rsidRPr="0074355E">
              <w:t>Updates for test configuration of CA_n2A-n5A-n66A</w:t>
            </w:r>
          </w:p>
        </w:tc>
        <w:tc>
          <w:tcPr>
            <w:tcW w:w="1788" w:type="dxa"/>
            <w:noWrap/>
            <w:hideMark/>
          </w:tcPr>
          <w:p w14:paraId="26F56481" w14:textId="77777777" w:rsidR="0074355E" w:rsidRPr="0074355E" w:rsidRDefault="0074355E">
            <w:r w:rsidRPr="0074355E">
              <w:t>Verizon France</w:t>
            </w:r>
          </w:p>
        </w:tc>
        <w:tc>
          <w:tcPr>
            <w:tcW w:w="861" w:type="dxa"/>
            <w:noWrap/>
            <w:hideMark/>
          </w:tcPr>
          <w:p w14:paraId="2F1D64A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5AB58ED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697F320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FAFC7CE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259114B0" w14:textId="77777777" w:rsidR="0074355E" w:rsidRPr="0074355E" w:rsidRDefault="0074355E">
            <w:r w:rsidRPr="0074355E">
              <w:t>0663</w:t>
            </w:r>
          </w:p>
        </w:tc>
        <w:tc>
          <w:tcPr>
            <w:tcW w:w="425" w:type="dxa"/>
            <w:noWrap/>
            <w:hideMark/>
          </w:tcPr>
          <w:p w14:paraId="49D3582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BEA0DE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239401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54C62D7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92BC14" w14:textId="77777777" w:rsidR="0074355E" w:rsidRPr="0074355E" w:rsidRDefault="0074355E">
            <w:r w:rsidRPr="0074355E">
              <w:t>R5-244328</w:t>
            </w:r>
          </w:p>
        </w:tc>
        <w:tc>
          <w:tcPr>
            <w:tcW w:w="3006" w:type="dxa"/>
            <w:noWrap/>
            <w:hideMark/>
          </w:tcPr>
          <w:p w14:paraId="124616F2" w14:textId="77777777" w:rsidR="0074355E" w:rsidRPr="0074355E" w:rsidRDefault="0074355E">
            <w:r w:rsidRPr="0074355E">
              <w:t>Updates for test configuration of CA_n2A-n5A-n66A</w:t>
            </w:r>
          </w:p>
        </w:tc>
        <w:tc>
          <w:tcPr>
            <w:tcW w:w="1788" w:type="dxa"/>
            <w:noWrap/>
            <w:hideMark/>
          </w:tcPr>
          <w:p w14:paraId="25EB06ED" w14:textId="77777777" w:rsidR="0074355E" w:rsidRPr="0074355E" w:rsidRDefault="0074355E">
            <w:r w:rsidRPr="0074355E">
              <w:t>Verizon France</w:t>
            </w:r>
          </w:p>
        </w:tc>
        <w:tc>
          <w:tcPr>
            <w:tcW w:w="861" w:type="dxa"/>
            <w:noWrap/>
            <w:hideMark/>
          </w:tcPr>
          <w:p w14:paraId="447570B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72D6CD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8A7760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B66BDAE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5F87BAB0" w14:textId="77777777" w:rsidR="0074355E" w:rsidRPr="0074355E" w:rsidRDefault="0074355E">
            <w:r w:rsidRPr="0074355E">
              <w:t>2870</w:t>
            </w:r>
          </w:p>
        </w:tc>
        <w:tc>
          <w:tcPr>
            <w:tcW w:w="425" w:type="dxa"/>
            <w:noWrap/>
            <w:hideMark/>
          </w:tcPr>
          <w:p w14:paraId="7511E32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A443A9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898528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454F8F4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1CC0C12" w14:textId="77777777" w:rsidR="0074355E" w:rsidRPr="0074355E" w:rsidRDefault="0074355E">
            <w:r w:rsidRPr="0074355E">
              <w:t>R5-244329</w:t>
            </w:r>
          </w:p>
        </w:tc>
        <w:tc>
          <w:tcPr>
            <w:tcW w:w="3006" w:type="dxa"/>
            <w:noWrap/>
            <w:hideMark/>
          </w:tcPr>
          <w:p w14:paraId="1BF7EB74" w14:textId="77777777" w:rsidR="0074355E" w:rsidRPr="0074355E" w:rsidRDefault="0074355E">
            <w:r w:rsidRPr="0074355E">
              <w:t>Update reference sensitivity test exception table for CA_n2A-n5A-n66A</w:t>
            </w:r>
          </w:p>
        </w:tc>
        <w:tc>
          <w:tcPr>
            <w:tcW w:w="1788" w:type="dxa"/>
            <w:noWrap/>
            <w:hideMark/>
          </w:tcPr>
          <w:p w14:paraId="11107D9C" w14:textId="77777777" w:rsidR="0074355E" w:rsidRPr="0074355E" w:rsidRDefault="0074355E">
            <w:r w:rsidRPr="0074355E">
              <w:t>Verizon</w:t>
            </w:r>
          </w:p>
        </w:tc>
        <w:tc>
          <w:tcPr>
            <w:tcW w:w="861" w:type="dxa"/>
            <w:noWrap/>
            <w:hideMark/>
          </w:tcPr>
          <w:p w14:paraId="40AF938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ABC65CF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189A8B0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BD409F7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108F500E" w14:textId="77777777" w:rsidR="0074355E" w:rsidRPr="0074355E" w:rsidRDefault="0074355E">
            <w:r w:rsidRPr="0074355E">
              <w:t>0923</w:t>
            </w:r>
          </w:p>
        </w:tc>
        <w:tc>
          <w:tcPr>
            <w:tcW w:w="425" w:type="dxa"/>
            <w:noWrap/>
            <w:hideMark/>
          </w:tcPr>
          <w:p w14:paraId="64FEDE5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A54EE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CFF751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135A61D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38811F" w14:textId="77777777" w:rsidR="0074355E" w:rsidRPr="0074355E" w:rsidRDefault="0074355E">
            <w:r w:rsidRPr="0074355E">
              <w:t>R5-244331</w:t>
            </w:r>
          </w:p>
        </w:tc>
        <w:tc>
          <w:tcPr>
            <w:tcW w:w="3006" w:type="dxa"/>
            <w:noWrap/>
            <w:hideMark/>
          </w:tcPr>
          <w:p w14:paraId="4ABE3789" w14:textId="77777777" w:rsidR="0074355E" w:rsidRPr="0074355E" w:rsidRDefault="0074355E">
            <w:r w:rsidRPr="0074355E">
              <w:t>Updates for additional test configurations</w:t>
            </w:r>
          </w:p>
        </w:tc>
        <w:tc>
          <w:tcPr>
            <w:tcW w:w="1788" w:type="dxa"/>
            <w:noWrap/>
            <w:hideMark/>
          </w:tcPr>
          <w:p w14:paraId="7E65623A" w14:textId="77777777" w:rsidR="0074355E" w:rsidRPr="0074355E" w:rsidRDefault="0074355E">
            <w:r w:rsidRPr="0074355E">
              <w:t>Verizon</w:t>
            </w:r>
          </w:p>
        </w:tc>
        <w:tc>
          <w:tcPr>
            <w:tcW w:w="861" w:type="dxa"/>
            <w:noWrap/>
            <w:hideMark/>
          </w:tcPr>
          <w:p w14:paraId="127634A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CE753B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A7449B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A3D309F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187F2B9D" w14:textId="77777777" w:rsidR="0074355E" w:rsidRPr="0074355E" w:rsidRDefault="0074355E">
            <w:r w:rsidRPr="0074355E">
              <w:t>3250</w:t>
            </w:r>
          </w:p>
        </w:tc>
        <w:tc>
          <w:tcPr>
            <w:tcW w:w="425" w:type="dxa"/>
            <w:noWrap/>
            <w:hideMark/>
          </w:tcPr>
          <w:p w14:paraId="61B8F69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FD8961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3028950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6F4C24C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D6802D3" w14:textId="77777777" w:rsidR="0074355E" w:rsidRPr="0074355E" w:rsidRDefault="0074355E">
            <w:r w:rsidRPr="0074355E">
              <w:t>R5-244334</w:t>
            </w:r>
          </w:p>
        </w:tc>
        <w:tc>
          <w:tcPr>
            <w:tcW w:w="3006" w:type="dxa"/>
            <w:noWrap/>
            <w:hideMark/>
          </w:tcPr>
          <w:p w14:paraId="6A4105FB" w14:textId="77777777" w:rsidR="0074355E" w:rsidRPr="0074355E" w:rsidRDefault="0074355E">
            <w:r w:rsidRPr="0074355E">
              <w:t xml:space="preserve">Editorial correction of 1Rx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- L1-RSRP measurement for beam reporting</w:t>
            </w:r>
          </w:p>
        </w:tc>
        <w:tc>
          <w:tcPr>
            <w:tcW w:w="1788" w:type="dxa"/>
            <w:noWrap/>
            <w:hideMark/>
          </w:tcPr>
          <w:p w14:paraId="5B8F6A43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27EC84C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7AD8F9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86B806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28FD3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2877ACE" w14:textId="77777777" w:rsidR="0074355E" w:rsidRPr="0074355E" w:rsidRDefault="0074355E">
            <w:r w:rsidRPr="0074355E">
              <w:t>3288</w:t>
            </w:r>
          </w:p>
        </w:tc>
        <w:tc>
          <w:tcPr>
            <w:tcW w:w="425" w:type="dxa"/>
            <w:noWrap/>
            <w:hideMark/>
          </w:tcPr>
          <w:p w14:paraId="727EF77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BE981A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1EC3D9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04EA82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72D1641" w14:textId="77777777" w:rsidR="0074355E" w:rsidRPr="0074355E" w:rsidRDefault="0074355E">
            <w:r w:rsidRPr="0074355E">
              <w:t>R5-244340</w:t>
            </w:r>
          </w:p>
        </w:tc>
        <w:tc>
          <w:tcPr>
            <w:tcW w:w="3006" w:type="dxa"/>
            <w:noWrap/>
            <w:hideMark/>
          </w:tcPr>
          <w:p w14:paraId="77BB9B98" w14:textId="77777777" w:rsidR="0074355E" w:rsidRPr="0074355E" w:rsidRDefault="0074355E">
            <w:r w:rsidRPr="0074355E">
              <w:t>Correction to setup for SIB31 and SIB31-NB</w:t>
            </w:r>
          </w:p>
        </w:tc>
        <w:tc>
          <w:tcPr>
            <w:tcW w:w="1788" w:type="dxa"/>
            <w:noWrap/>
            <w:hideMark/>
          </w:tcPr>
          <w:p w14:paraId="734D0A34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6D8D73F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6A77791" w14:textId="77777777" w:rsidR="0074355E" w:rsidRPr="0074355E" w:rsidRDefault="0074355E">
            <w:r w:rsidRPr="0074355E">
              <w:t>36.521-3</w:t>
            </w:r>
          </w:p>
        </w:tc>
        <w:tc>
          <w:tcPr>
            <w:tcW w:w="851" w:type="dxa"/>
            <w:noWrap/>
            <w:hideMark/>
          </w:tcPr>
          <w:p w14:paraId="41A2DA9B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FA9397D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3A0F2755" w14:textId="77777777" w:rsidR="0074355E" w:rsidRPr="0074355E" w:rsidRDefault="0074355E">
            <w:r w:rsidRPr="0074355E">
              <w:t>3046</w:t>
            </w:r>
          </w:p>
        </w:tc>
        <w:tc>
          <w:tcPr>
            <w:tcW w:w="425" w:type="dxa"/>
            <w:noWrap/>
            <w:hideMark/>
          </w:tcPr>
          <w:p w14:paraId="7264C72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F3A581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51B070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2EEDD53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AB51BF" w14:textId="77777777" w:rsidR="0074355E" w:rsidRPr="0074355E" w:rsidRDefault="0074355E">
            <w:r w:rsidRPr="0074355E">
              <w:t>R5-244341</w:t>
            </w:r>
          </w:p>
        </w:tc>
        <w:tc>
          <w:tcPr>
            <w:tcW w:w="3006" w:type="dxa"/>
            <w:noWrap/>
            <w:hideMark/>
          </w:tcPr>
          <w:p w14:paraId="4E6BD0B9" w14:textId="77777777" w:rsidR="0074355E" w:rsidRPr="0074355E" w:rsidRDefault="0074355E">
            <w:r w:rsidRPr="0074355E">
              <w:t>Editorial update of test procedure in NTN DCQR cases</w:t>
            </w:r>
          </w:p>
        </w:tc>
        <w:tc>
          <w:tcPr>
            <w:tcW w:w="1788" w:type="dxa"/>
            <w:noWrap/>
            <w:hideMark/>
          </w:tcPr>
          <w:p w14:paraId="193315DD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57DA6BC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1662089" w14:textId="77777777" w:rsidR="0074355E" w:rsidRPr="0074355E" w:rsidRDefault="0074355E">
            <w:r w:rsidRPr="0074355E">
              <w:t>36.521-3</w:t>
            </w:r>
          </w:p>
        </w:tc>
        <w:tc>
          <w:tcPr>
            <w:tcW w:w="851" w:type="dxa"/>
            <w:noWrap/>
            <w:hideMark/>
          </w:tcPr>
          <w:p w14:paraId="75FB2725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3F19AE8D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574A37A7" w14:textId="77777777" w:rsidR="0074355E" w:rsidRPr="0074355E" w:rsidRDefault="0074355E">
            <w:r w:rsidRPr="0074355E">
              <w:t>3047</w:t>
            </w:r>
          </w:p>
        </w:tc>
        <w:tc>
          <w:tcPr>
            <w:tcW w:w="425" w:type="dxa"/>
            <w:noWrap/>
            <w:hideMark/>
          </w:tcPr>
          <w:p w14:paraId="5545F91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87248D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36042C1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404D819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51A2095" w14:textId="77777777" w:rsidR="0074355E" w:rsidRPr="0074355E" w:rsidRDefault="0074355E">
            <w:r w:rsidRPr="0074355E">
              <w:lastRenderedPageBreak/>
              <w:t>R5-244346</w:t>
            </w:r>
          </w:p>
        </w:tc>
        <w:tc>
          <w:tcPr>
            <w:tcW w:w="3006" w:type="dxa"/>
            <w:noWrap/>
            <w:hideMark/>
          </w:tcPr>
          <w:p w14:paraId="0660E067" w14:textId="77777777" w:rsidR="0074355E" w:rsidRPr="0074355E" w:rsidRDefault="0074355E">
            <w:r w:rsidRPr="0074355E">
              <w:t>Correction to rank restriction of CSI Table 4 test cases</w:t>
            </w:r>
          </w:p>
        </w:tc>
        <w:tc>
          <w:tcPr>
            <w:tcW w:w="1788" w:type="dxa"/>
            <w:noWrap/>
            <w:hideMark/>
          </w:tcPr>
          <w:p w14:paraId="4D8D9507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4B9AFD9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FE7D38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2516832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BB1E5F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2CF8E5F" w14:textId="77777777" w:rsidR="0074355E" w:rsidRPr="0074355E" w:rsidRDefault="0074355E">
            <w:r w:rsidRPr="0074355E">
              <w:t>0859</w:t>
            </w:r>
          </w:p>
        </w:tc>
        <w:tc>
          <w:tcPr>
            <w:tcW w:w="425" w:type="dxa"/>
            <w:noWrap/>
            <w:hideMark/>
          </w:tcPr>
          <w:p w14:paraId="0F9585F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6420C9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E98984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6D3CE69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725D1E" w14:textId="77777777" w:rsidR="0074355E" w:rsidRPr="0074355E" w:rsidRDefault="0074355E">
            <w:r w:rsidRPr="0074355E">
              <w:t>R5-244349</w:t>
            </w:r>
          </w:p>
        </w:tc>
        <w:tc>
          <w:tcPr>
            <w:tcW w:w="3006" w:type="dxa"/>
            <w:noWrap/>
            <w:hideMark/>
          </w:tcPr>
          <w:p w14:paraId="566B361E" w14:textId="77777777" w:rsidR="0074355E" w:rsidRPr="0074355E" w:rsidRDefault="0074355E">
            <w:r w:rsidRPr="0074355E">
              <w:t>Correction on test requirements in Redcap RLM test cases</w:t>
            </w:r>
          </w:p>
        </w:tc>
        <w:tc>
          <w:tcPr>
            <w:tcW w:w="1788" w:type="dxa"/>
            <w:noWrap/>
            <w:hideMark/>
          </w:tcPr>
          <w:p w14:paraId="6A07FE3A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4FB0F56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C32D5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4AF099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A0EEAE5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956509F" w14:textId="77777777" w:rsidR="0074355E" w:rsidRPr="0074355E" w:rsidRDefault="0074355E">
            <w:r w:rsidRPr="0074355E">
              <w:t>3289</w:t>
            </w:r>
          </w:p>
        </w:tc>
        <w:tc>
          <w:tcPr>
            <w:tcW w:w="425" w:type="dxa"/>
            <w:noWrap/>
            <w:hideMark/>
          </w:tcPr>
          <w:p w14:paraId="5F5FC02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75B4A3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3B2D13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3913A28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46689D7" w14:textId="77777777" w:rsidR="0074355E" w:rsidRPr="0074355E" w:rsidRDefault="0074355E">
            <w:r w:rsidRPr="0074355E">
              <w:t>R5-244350</w:t>
            </w:r>
          </w:p>
        </w:tc>
        <w:tc>
          <w:tcPr>
            <w:tcW w:w="3006" w:type="dxa"/>
            <w:noWrap/>
            <w:hideMark/>
          </w:tcPr>
          <w:p w14:paraId="7CC2E16E" w14:textId="77777777" w:rsidR="0074355E" w:rsidRPr="0074355E" w:rsidRDefault="0074355E">
            <w:r w:rsidRPr="0074355E">
              <w:t>Addition of new sub-clause 6.3.2.4.0 for LTM</w:t>
            </w:r>
          </w:p>
        </w:tc>
        <w:tc>
          <w:tcPr>
            <w:tcW w:w="1788" w:type="dxa"/>
            <w:noWrap/>
            <w:hideMark/>
          </w:tcPr>
          <w:p w14:paraId="5B4F417B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0A8FE3B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201A7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3A3C3B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C97E25A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09D36A3E" w14:textId="77777777" w:rsidR="0074355E" w:rsidRPr="0074355E" w:rsidRDefault="0074355E">
            <w:r w:rsidRPr="0074355E">
              <w:t>3290</w:t>
            </w:r>
          </w:p>
        </w:tc>
        <w:tc>
          <w:tcPr>
            <w:tcW w:w="425" w:type="dxa"/>
            <w:noWrap/>
            <w:hideMark/>
          </w:tcPr>
          <w:p w14:paraId="0E9F944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B094EA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1A253E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6EF0E41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4FCBB2" w14:textId="77777777" w:rsidR="0074355E" w:rsidRPr="0074355E" w:rsidRDefault="0074355E">
            <w:r w:rsidRPr="0074355E">
              <w:t>R5-244351</w:t>
            </w:r>
          </w:p>
        </w:tc>
        <w:tc>
          <w:tcPr>
            <w:tcW w:w="3006" w:type="dxa"/>
            <w:noWrap/>
            <w:hideMark/>
          </w:tcPr>
          <w:p w14:paraId="2D4648A7" w14:textId="77777777" w:rsidR="0074355E" w:rsidRPr="0074355E" w:rsidRDefault="0074355E">
            <w:r w:rsidRPr="0074355E">
              <w:t>Addition of new test case 6.3.2.4.1 for LTM</w:t>
            </w:r>
          </w:p>
        </w:tc>
        <w:tc>
          <w:tcPr>
            <w:tcW w:w="1788" w:type="dxa"/>
            <w:noWrap/>
            <w:hideMark/>
          </w:tcPr>
          <w:p w14:paraId="7C5DF21A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3B1DBB9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EB187B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BB0296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0306D8B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4CE73859" w14:textId="77777777" w:rsidR="0074355E" w:rsidRPr="0074355E" w:rsidRDefault="0074355E">
            <w:r w:rsidRPr="0074355E">
              <w:t>3291</w:t>
            </w:r>
          </w:p>
        </w:tc>
        <w:tc>
          <w:tcPr>
            <w:tcW w:w="425" w:type="dxa"/>
            <w:noWrap/>
            <w:hideMark/>
          </w:tcPr>
          <w:p w14:paraId="5D6999C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73D534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B027BA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660387A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6BE256" w14:textId="77777777" w:rsidR="0074355E" w:rsidRPr="0074355E" w:rsidRDefault="0074355E">
            <w:r w:rsidRPr="0074355E">
              <w:t>R5-244352</w:t>
            </w:r>
          </w:p>
        </w:tc>
        <w:tc>
          <w:tcPr>
            <w:tcW w:w="3006" w:type="dxa"/>
            <w:noWrap/>
            <w:hideMark/>
          </w:tcPr>
          <w:p w14:paraId="07D6C0E8" w14:textId="77777777" w:rsidR="0074355E" w:rsidRPr="0074355E" w:rsidRDefault="0074355E">
            <w:r w:rsidRPr="0074355E">
              <w:t>Addition of new test case 6.3.2.4.2 for LTM</w:t>
            </w:r>
          </w:p>
        </w:tc>
        <w:tc>
          <w:tcPr>
            <w:tcW w:w="1788" w:type="dxa"/>
            <w:noWrap/>
            <w:hideMark/>
          </w:tcPr>
          <w:p w14:paraId="54B33895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7A8E7DB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77A1AF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26A549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43D2324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2879EB94" w14:textId="77777777" w:rsidR="0074355E" w:rsidRPr="0074355E" w:rsidRDefault="0074355E">
            <w:r w:rsidRPr="0074355E">
              <w:t>3292</w:t>
            </w:r>
          </w:p>
        </w:tc>
        <w:tc>
          <w:tcPr>
            <w:tcW w:w="425" w:type="dxa"/>
            <w:noWrap/>
            <w:hideMark/>
          </w:tcPr>
          <w:p w14:paraId="684F5BE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7850C7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3C6535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79E411D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77227A" w14:textId="77777777" w:rsidR="0074355E" w:rsidRPr="0074355E" w:rsidRDefault="0074355E">
            <w:r w:rsidRPr="0074355E">
              <w:t>R5-244353</w:t>
            </w:r>
          </w:p>
        </w:tc>
        <w:tc>
          <w:tcPr>
            <w:tcW w:w="3006" w:type="dxa"/>
            <w:noWrap/>
            <w:hideMark/>
          </w:tcPr>
          <w:p w14:paraId="657266E1" w14:textId="77777777" w:rsidR="0074355E" w:rsidRPr="0074355E" w:rsidRDefault="0074355E">
            <w:r w:rsidRPr="0074355E">
              <w:t>Addition of new test case 6.3.2.4.3 for LTM</w:t>
            </w:r>
          </w:p>
        </w:tc>
        <w:tc>
          <w:tcPr>
            <w:tcW w:w="1788" w:type="dxa"/>
            <w:noWrap/>
            <w:hideMark/>
          </w:tcPr>
          <w:p w14:paraId="70E1A74B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1BDBD51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8BB6E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9F41E4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539336C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3E769C96" w14:textId="77777777" w:rsidR="0074355E" w:rsidRPr="0074355E" w:rsidRDefault="0074355E">
            <w:r w:rsidRPr="0074355E">
              <w:t>3293</w:t>
            </w:r>
          </w:p>
        </w:tc>
        <w:tc>
          <w:tcPr>
            <w:tcW w:w="425" w:type="dxa"/>
            <w:noWrap/>
            <w:hideMark/>
          </w:tcPr>
          <w:p w14:paraId="676204F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665C68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7E35D4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0537455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8CF01F" w14:textId="77777777" w:rsidR="0074355E" w:rsidRPr="0074355E" w:rsidRDefault="0074355E">
            <w:r w:rsidRPr="0074355E">
              <w:t>R5-244354</w:t>
            </w:r>
          </w:p>
        </w:tc>
        <w:tc>
          <w:tcPr>
            <w:tcW w:w="3006" w:type="dxa"/>
            <w:noWrap/>
            <w:hideMark/>
          </w:tcPr>
          <w:p w14:paraId="62E4A3B6" w14:textId="77777777" w:rsidR="0074355E" w:rsidRPr="0074355E" w:rsidRDefault="0074355E">
            <w:r w:rsidRPr="0074355E">
              <w:t>Editorial correction on TS 37.571-1 test case titles</w:t>
            </w:r>
          </w:p>
        </w:tc>
        <w:tc>
          <w:tcPr>
            <w:tcW w:w="1788" w:type="dxa"/>
            <w:noWrap/>
            <w:hideMark/>
          </w:tcPr>
          <w:p w14:paraId="78695DC6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7D3F5AE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28F585E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503DB8C8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6AE6B80F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02FFB68" w14:textId="77777777" w:rsidR="0074355E" w:rsidRPr="0074355E" w:rsidRDefault="0074355E">
            <w:r w:rsidRPr="0074355E">
              <w:t>0551</w:t>
            </w:r>
          </w:p>
        </w:tc>
        <w:tc>
          <w:tcPr>
            <w:tcW w:w="425" w:type="dxa"/>
            <w:noWrap/>
            <w:hideMark/>
          </w:tcPr>
          <w:p w14:paraId="3BCC843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FA38F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67E134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16CA143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6BA59F" w14:textId="77777777" w:rsidR="0074355E" w:rsidRPr="0074355E" w:rsidRDefault="0074355E">
            <w:r w:rsidRPr="0074355E">
              <w:t>R5-244361</w:t>
            </w:r>
          </w:p>
        </w:tc>
        <w:tc>
          <w:tcPr>
            <w:tcW w:w="3006" w:type="dxa"/>
            <w:noWrap/>
            <w:hideMark/>
          </w:tcPr>
          <w:p w14:paraId="20BD9324" w14:textId="77777777" w:rsidR="0074355E" w:rsidRPr="0074355E" w:rsidRDefault="0074355E">
            <w:r w:rsidRPr="0074355E">
              <w:t>Editorial correction to clause 4.5.3.0 and TC 4.5.2.3</w:t>
            </w:r>
          </w:p>
        </w:tc>
        <w:tc>
          <w:tcPr>
            <w:tcW w:w="1788" w:type="dxa"/>
            <w:noWrap/>
            <w:hideMark/>
          </w:tcPr>
          <w:p w14:paraId="23C27F68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779E7C8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1BB59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012090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EF1C4C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C16378A" w14:textId="77777777" w:rsidR="0074355E" w:rsidRPr="0074355E" w:rsidRDefault="0074355E">
            <w:r w:rsidRPr="0074355E">
              <w:t>3294</w:t>
            </w:r>
          </w:p>
        </w:tc>
        <w:tc>
          <w:tcPr>
            <w:tcW w:w="425" w:type="dxa"/>
            <w:noWrap/>
            <w:hideMark/>
          </w:tcPr>
          <w:p w14:paraId="2B5DAD0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3C2F39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907440B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0465D09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7660FD" w14:textId="77777777" w:rsidR="0074355E" w:rsidRPr="0074355E" w:rsidRDefault="0074355E">
            <w:r w:rsidRPr="0074355E">
              <w:t>R5-244362</w:t>
            </w:r>
          </w:p>
        </w:tc>
        <w:tc>
          <w:tcPr>
            <w:tcW w:w="3006" w:type="dxa"/>
            <w:noWrap/>
            <w:hideMark/>
          </w:tcPr>
          <w:p w14:paraId="1573B00A" w14:textId="77777777" w:rsidR="0074355E" w:rsidRPr="0074355E" w:rsidRDefault="0074355E">
            <w:r w:rsidRPr="0074355E">
              <w:t>Clarification of UL RMC and CSI report configuration in Rel-15 FR2 aperiodic CSI reporting test cases</w:t>
            </w:r>
          </w:p>
        </w:tc>
        <w:tc>
          <w:tcPr>
            <w:tcW w:w="1788" w:type="dxa"/>
            <w:noWrap/>
            <w:hideMark/>
          </w:tcPr>
          <w:p w14:paraId="12353937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  <w:r w:rsidRPr="0074355E">
              <w:t>, ROHDE &amp; SCHWARZ</w:t>
            </w:r>
          </w:p>
        </w:tc>
        <w:tc>
          <w:tcPr>
            <w:tcW w:w="861" w:type="dxa"/>
            <w:noWrap/>
            <w:hideMark/>
          </w:tcPr>
          <w:p w14:paraId="1EE0B4B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D80CF9B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41A936F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3AE6A6A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5351F54" w14:textId="77777777" w:rsidR="0074355E" w:rsidRPr="0074355E" w:rsidRDefault="0074355E">
            <w:r w:rsidRPr="0074355E">
              <w:t>0861</w:t>
            </w:r>
          </w:p>
        </w:tc>
        <w:tc>
          <w:tcPr>
            <w:tcW w:w="425" w:type="dxa"/>
            <w:noWrap/>
            <w:hideMark/>
          </w:tcPr>
          <w:p w14:paraId="01FFA38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731F70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2DE4765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4FDA9DE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1004E6E" w14:textId="77777777" w:rsidR="0074355E" w:rsidRPr="0074355E" w:rsidRDefault="0074355E">
            <w:r w:rsidRPr="0074355E">
              <w:t>R5-244364</w:t>
            </w:r>
          </w:p>
        </w:tc>
        <w:tc>
          <w:tcPr>
            <w:tcW w:w="3006" w:type="dxa"/>
            <w:noWrap/>
            <w:hideMark/>
          </w:tcPr>
          <w:p w14:paraId="13CDAB6E" w14:textId="77777777" w:rsidR="0074355E" w:rsidRPr="0074355E" w:rsidRDefault="0074355E">
            <w:r w:rsidRPr="0074355E">
              <w:t>Editorial correction to applicability of TC 12.2.2.1</w:t>
            </w:r>
          </w:p>
        </w:tc>
        <w:tc>
          <w:tcPr>
            <w:tcW w:w="1788" w:type="dxa"/>
            <w:noWrap/>
            <w:hideMark/>
          </w:tcPr>
          <w:p w14:paraId="543649CA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41B9B86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CE32D98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0258D73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5453F42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6C989E7E" w14:textId="77777777" w:rsidR="0074355E" w:rsidRPr="0074355E" w:rsidRDefault="0074355E">
            <w:r w:rsidRPr="0074355E">
              <w:t>0487</w:t>
            </w:r>
          </w:p>
        </w:tc>
        <w:tc>
          <w:tcPr>
            <w:tcW w:w="425" w:type="dxa"/>
            <w:noWrap/>
            <w:hideMark/>
          </w:tcPr>
          <w:p w14:paraId="36053E9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23FC3D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47AD92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629E408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E93616" w14:textId="77777777" w:rsidR="0074355E" w:rsidRPr="0074355E" w:rsidRDefault="0074355E">
            <w:r w:rsidRPr="0074355E">
              <w:t>R5-244369</w:t>
            </w:r>
          </w:p>
        </w:tc>
        <w:tc>
          <w:tcPr>
            <w:tcW w:w="3006" w:type="dxa"/>
            <w:noWrap/>
            <w:hideMark/>
          </w:tcPr>
          <w:p w14:paraId="5DCCAB2E" w14:textId="77777777" w:rsidR="0074355E" w:rsidRPr="0074355E" w:rsidRDefault="0074355E">
            <w:r w:rsidRPr="0074355E">
              <w:t>Editorial correction to TC 12.2.2.1</w:t>
            </w:r>
          </w:p>
        </w:tc>
        <w:tc>
          <w:tcPr>
            <w:tcW w:w="1788" w:type="dxa"/>
            <w:noWrap/>
            <w:hideMark/>
          </w:tcPr>
          <w:p w14:paraId="0FCFDE9A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349B7A1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BA7640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FB61A3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817B0FA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7FED454D" w14:textId="77777777" w:rsidR="0074355E" w:rsidRPr="0074355E" w:rsidRDefault="0074355E">
            <w:r w:rsidRPr="0074355E">
              <w:t>4531</w:t>
            </w:r>
          </w:p>
        </w:tc>
        <w:tc>
          <w:tcPr>
            <w:tcW w:w="425" w:type="dxa"/>
            <w:noWrap/>
            <w:hideMark/>
          </w:tcPr>
          <w:p w14:paraId="4C889D0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FDBBC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19F379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18B47A5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C1F21A9" w14:textId="77777777" w:rsidR="0074355E" w:rsidRPr="0074355E" w:rsidRDefault="0074355E">
            <w:r w:rsidRPr="0074355E">
              <w:t>R5-244370</w:t>
            </w:r>
          </w:p>
        </w:tc>
        <w:tc>
          <w:tcPr>
            <w:tcW w:w="3006" w:type="dxa"/>
            <w:noWrap/>
            <w:hideMark/>
          </w:tcPr>
          <w:p w14:paraId="015B3254" w14:textId="77777777" w:rsidR="0074355E" w:rsidRPr="0074355E" w:rsidRDefault="0074355E">
            <w:r w:rsidRPr="0074355E">
              <w:t>Correction to TC 12.1.4.2</w:t>
            </w:r>
          </w:p>
        </w:tc>
        <w:tc>
          <w:tcPr>
            <w:tcW w:w="1788" w:type="dxa"/>
            <w:noWrap/>
            <w:hideMark/>
          </w:tcPr>
          <w:p w14:paraId="22A68394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69128E0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7E03A1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02055E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38D1DF8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47C387C3" w14:textId="77777777" w:rsidR="0074355E" w:rsidRPr="0074355E" w:rsidRDefault="0074355E">
            <w:r w:rsidRPr="0074355E">
              <w:t>4532</w:t>
            </w:r>
          </w:p>
        </w:tc>
        <w:tc>
          <w:tcPr>
            <w:tcW w:w="425" w:type="dxa"/>
            <w:noWrap/>
            <w:hideMark/>
          </w:tcPr>
          <w:p w14:paraId="333C276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5C11D1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C851646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267A35B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EC6E9DF" w14:textId="77777777" w:rsidR="0074355E" w:rsidRPr="0074355E" w:rsidRDefault="0074355E">
            <w:r w:rsidRPr="0074355E">
              <w:lastRenderedPageBreak/>
              <w:t>R5-244371</w:t>
            </w:r>
          </w:p>
        </w:tc>
        <w:tc>
          <w:tcPr>
            <w:tcW w:w="3006" w:type="dxa"/>
            <w:noWrap/>
            <w:hideMark/>
          </w:tcPr>
          <w:p w14:paraId="1006F0AC" w14:textId="77777777" w:rsidR="0074355E" w:rsidRPr="0074355E" w:rsidRDefault="0074355E">
            <w:r w:rsidRPr="0074355E">
              <w:t>Correction to UPIP TC 8.2.6.4.2-4 for PDCP-Config</w:t>
            </w:r>
          </w:p>
        </w:tc>
        <w:tc>
          <w:tcPr>
            <w:tcW w:w="1788" w:type="dxa"/>
            <w:noWrap/>
            <w:hideMark/>
          </w:tcPr>
          <w:p w14:paraId="754BB618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7495BF1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FD09F5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17C7E5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007342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F69B6A2" w14:textId="77777777" w:rsidR="0074355E" w:rsidRPr="0074355E" w:rsidRDefault="0074355E">
            <w:r w:rsidRPr="0074355E">
              <w:t>4533</w:t>
            </w:r>
          </w:p>
        </w:tc>
        <w:tc>
          <w:tcPr>
            <w:tcW w:w="425" w:type="dxa"/>
            <w:noWrap/>
            <w:hideMark/>
          </w:tcPr>
          <w:p w14:paraId="55902A3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6B1214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5686B3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2C55521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6B0877" w14:textId="77777777" w:rsidR="0074355E" w:rsidRPr="0074355E" w:rsidRDefault="0074355E">
            <w:r w:rsidRPr="0074355E">
              <w:t>R5-244372</w:t>
            </w:r>
          </w:p>
        </w:tc>
        <w:tc>
          <w:tcPr>
            <w:tcW w:w="3006" w:type="dxa"/>
            <w:noWrap/>
            <w:hideMark/>
          </w:tcPr>
          <w:p w14:paraId="5A30A169" w14:textId="77777777" w:rsidR="0074355E" w:rsidRPr="0074355E" w:rsidRDefault="0074355E">
            <w:r w:rsidRPr="0074355E">
              <w:t>Frequency related parameters corrections for n100</w:t>
            </w:r>
          </w:p>
        </w:tc>
        <w:tc>
          <w:tcPr>
            <w:tcW w:w="1788" w:type="dxa"/>
            <w:noWrap/>
            <w:hideMark/>
          </w:tcPr>
          <w:p w14:paraId="16AD0D5E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07E688E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21F7AEF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CBBFB5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2A519C2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2D9FE52" w14:textId="77777777" w:rsidR="0074355E" w:rsidRPr="0074355E" w:rsidRDefault="0074355E">
            <w:r w:rsidRPr="0074355E">
              <w:t>3251</w:t>
            </w:r>
          </w:p>
        </w:tc>
        <w:tc>
          <w:tcPr>
            <w:tcW w:w="425" w:type="dxa"/>
            <w:noWrap/>
            <w:hideMark/>
          </w:tcPr>
          <w:p w14:paraId="1FFE574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B66D6D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4D0213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6BC292E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3A34BC" w14:textId="77777777" w:rsidR="0074355E" w:rsidRPr="0074355E" w:rsidRDefault="0074355E">
            <w:r w:rsidRPr="0074355E">
              <w:t>R5-244377</w:t>
            </w:r>
          </w:p>
        </w:tc>
        <w:tc>
          <w:tcPr>
            <w:tcW w:w="3006" w:type="dxa"/>
            <w:noWrap/>
            <w:hideMark/>
          </w:tcPr>
          <w:p w14:paraId="3405F2FA" w14:textId="77777777" w:rsidR="0074355E" w:rsidRPr="0074355E" w:rsidRDefault="0074355E">
            <w:r w:rsidRPr="0074355E">
              <w:t>FR1 UL MIMO - Spurious test cases corrections</w:t>
            </w:r>
          </w:p>
        </w:tc>
        <w:tc>
          <w:tcPr>
            <w:tcW w:w="1788" w:type="dxa"/>
            <w:noWrap/>
            <w:hideMark/>
          </w:tcPr>
          <w:p w14:paraId="63474320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3FE7087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3C1E36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65FCFD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4B4425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262E7E3" w14:textId="77777777" w:rsidR="0074355E" w:rsidRPr="0074355E" w:rsidRDefault="0074355E">
            <w:r w:rsidRPr="0074355E">
              <w:t>2872</w:t>
            </w:r>
          </w:p>
        </w:tc>
        <w:tc>
          <w:tcPr>
            <w:tcW w:w="425" w:type="dxa"/>
            <w:noWrap/>
            <w:hideMark/>
          </w:tcPr>
          <w:p w14:paraId="3766E43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14D789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17AFDE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3984388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8B1A5A" w14:textId="77777777" w:rsidR="0074355E" w:rsidRPr="0074355E" w:rsidRDefault="0074355E">
            <w:r w:rsidRPr="0074355E">
              <w:t>R5-244379</w:t>
            </w:r>
          </w:p>
        </w:tc>
        <w:tc>
          <w:tcPr>
            <w:tcW w:w="3006" w:type="dxa"/>
            <w:noWrap/>
            <w:hideMark/>
          </w:tcPr>
          <w:p w14:paraId="4D7EA9D0" w14:textId="77777777" w:rsidR="0074355E" w:rsidRPr="0074355E" w:rsidRDefault="0074355E">
            <w:r w:rsidRPr="0074355E">
              <w:t>CBW clarification in case of asymmetric BW</w:t>
            </w:r>
          </w:p>
        </w:tc>
        <w:tc>
          <w:tcPr>
            <w:tcW w:w="1788" w:type="dxa"/>
            <w:noWrap/>
            <w:hideMark/>
          </w:tcPr>
          <w:p w14:paraId="0F457678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76DE8E4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04BB24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78C386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95CCFF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8A2023A" w14:textId="77777777" w:rsidR="0074355E" w:rsidRPr="0074355E" w:rsidRDefault="0074355E">
            <w:r w:rsidRPr="0074355E">
              <w:t>3252</w:t>
            </w:r>
          </w:p>
        </w:tc>
        <w:tc>
          <w:tcPr>
            <w:tcW w:w="425" w:type="dxa"/>
            <w:noWrap/>
            <w:hideMark/>
          </w:tcPr>
          <w:p w14:paraId="5A3C555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7A1F3F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1A42DE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193A194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07A8DCF" w14:textId="77777777" w:rsidR="0074355E" w:rsidRPr="0074355E" w:rsidRDefault="0074355E">
            <w:r w:rsidRPr="0074355E">
              <w:t>R5-244380</w:t>
            </w:r>
          </w:p>
        </w:tc>
        <w:tc>
          <w:tcPr>
            <w:tcW w:w="3006" w:type="dxa"/>
            <w:noWrap/>
            <w:hideMark/>
          </w:tcPr>
          <w:p w14:paraId="189EF918" w14:textId="77777777" w:rsidR="0074355E" w:rsidRPr="0074355E" w:rsidRDefault="0074355E">
            <w:r w:rsidRPr="0074355E">
              <w:t xml:space="preserve">Clarification on rules to </w:t>
            </w:r>
            <w:proofErr w:type="spellStart"/>
            <w:r w:rsidRPr="0074355E">
              <w:t>calcualate</w:t>
            </w:r>
            <w:proofErr w:type="spellEnd"/>
            <w:r w:rsidRPr="0074355E">
              <w:t xml:space="preserve"> Low and High DL frequency in case of asymmetric UL and DL BW</w:t>
            </w:r>
          </w:p>
        </w:tc>
        <w:tc>
          <w:tcPr>
            <w:tcW w:w="1788" w:type="dxa"/>
            <w:noWrap/>
            <w:hideMark/>
          </w:tcPr>
          <w:p w14:paraId="25C6DEB8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595AF9E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231200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1A7817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21E9DE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B9C816F" w14:textId="77777777" w:rsidR="0074355E" w:rsidRPr="0074355E" w:rsidRDefault="0074355E">
            <w:r w:rsidRPr="0074355E">
              <w:t>3253</w:t>
            </w:r>
          </w:p>
        </w:tc>
        <w:tc>
          <w:tcPr>
            <w:tcW w:w="425" w:type="dxa"/>
            <w:noWrap/>
            <w:hideMark/>
          </w:tcPr>
          <w:p w14:paraId="7E1E4E7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BB5D46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A20F84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19836E0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4E8F9A8" w14:textId="77777777" w:rsidR="0074355E" w:rsidRPr="0074355E" w:rsidRDefault="0074355E">
            <w:r w:rsidRPr="0074355E">
              <w:t>R5-244381</w:t>
            </w:r>
          </w:p>
        </w:tc>
        <w:tc>
          <w:tcPr>
            <w:tcW w:w="3006" w:type="dxa"/>
            <w:noWrap/>
            <w:hideMark/>
          </w:tcPr>
          <w:p w14:paraId="58BE90B3" w14:textId="77777777" w:rsidR="0074355E" w:rsidRPr="0074355E" w:rsidRDefault="0074355E">
            <w:r w:rsidRPr="0074355E">
              <w:t>FR2 UL MIMO - MOP test procedure update</w:t>
            </w:r>
          </w:p>
        </w:tc>
        <w:tc>
          <w:tcPr>
            <w:tcW w:w="1788" w:type="dxa"/>
            <w:noWrap/>
            <w:hideMark/>
          </w:tcPr>
          <w:p w14:paraId="21C207BC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2BAF6F9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457F754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3DB8095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84B0E71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275FBF6" w14:textId="77777777" w:rsidR="0074355E" w:rsidRPr="0074355E" w:rsidRDefault="0074355E">
            <w:r w:rsidRPr="0074355E">
              <w:t>1067</w:t>
            </w:r>
          </w:p>
        </w:tc>
        <w:tc>
          <w:tcPr>
            <w:tcW w:w="425" w:type="dxa"/>
            <w:noWrap/>
            <w:hideMark/>
          </w:tcPr>
          <w:p w14:paraId="134FF05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CC35F7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3244B9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2C990AB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2025DB" w14:textId="77777777" w:rsidR="0074355E" w:rsidRPr="0074355E" w:rsidRDefault="0074355E">
            <w:r w:rsidRPr="0074355E">
              <w:t>R5-244382</w:t>
            </w:r>
          </w:p>
        </w:tc>
        <w:tc>
          <w:tcPr>
            <w:tcW w:w="3006" w:type="dxa"/>
            <w:noWrap/>
            <w:hideMark/>
          </w:tcPr>
          <w:p w14:paraId="06592851" w14:textId="77777777" w:rsidR="0074355E" w:rsidRPr="0074355E" w:rsidRDefault="0074355E">
            <w:r w:rsidRPr="0074355E">
              <w:t>Correction to PDCP TC 7.1.3.6.x</w:t>
            </w:r>
          </w:p>
        </w:tc>
        <w:tc>
          <w:tcPr>
            <w:tcW w:w="1788" w:type="dxa"/>
            <w:noWrap/>
            <w:hideMark/>
          </w:tcPr>
          <w:p w14:paraId="256C522A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4798EB9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09249D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7274BA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98DB58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C7B06C4" w14:textId="77777777" w:rsidR="0074355E" w:rsidRPr="0074355E" w:rsidRDefault="0074355E">
            <w:r w:rsidRPr="0074355E">
              <w:t>4534</w:t>
            </w:r>
          </w:p>
        </w:tc>
        <w:tc>
          <w:tcPr>
            <w:tcW w:w="425" w:type="dxa"/>
            <w:noWrap/>
            <w:hideMark/>
          </w:tcPr>
          <w:p w14:paraId="06BF628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7346A6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0E3C212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571F673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63D416A" w14:textId="77777777" w:rsidR="0074355E" w:rsidRPr="0074355E" w:rsidRDefault="0074355E">
            <w:r w:rsidRPr="0074355E">
              <w:t>R5-244383</w:t>
            </w:r>
          </w:p>
        </w:tc>
        <w:tc>
          <w:tcPr>
            <w:tcW w:w="3006" w:type="dxa"/>
            <w:noWrap/>
            <w:hideMark/>
          </w:tcPr>
          <w:p w14:paraId="770329B0" w14:textId="77777777" w:rsidR="0074355E" w:rsidRPr="0074355E" w:rsidRDefault="0074355E">
            <w:r w:rsidRPr="0074355E">
              <w:t>Correction to TC 7.1.1.1.12-14 for derivation path</w:t>
            </w:r>
          </w:p>
        </w:tc>
        <w:tc>
          <w:tcPr>
            <w:tcW w:w="1788" w:type="dxa"/>
            <w:noWrap/>
            <w:hideMark/>
          </w:tcPr>
          <w:p w14:paraId="4F634F41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2FE4567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5D5011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798D47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D1B704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0B05E71" w14:textId="77777777" w:rsidR="0074355E" w:rsidRPr="0074355E" w:rsidRDefault="0074355E">
            <w:r w:rsidRPr="0074355E">
              <w:t>4535</w:t>
            </w:r>
          </w:p>
        </w:tc>
        <w:tc>
          <w:tcPr>
            <w:tcW w:w="425" w:type="dxa"/>
            <w:noWrap/>
            <w:hideMark/>
          </w:tcPr>
          <w:p w14:paraId="2923E38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0DB862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0B69282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755E400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AC832C0" w14:textId="77777777" w:rsidR="0074355E" w:rsidRPr="0074355E" w:rsidRDefault="0074355E">
            <w:r w:rsidRPr="0074355E">
              <w:t>R5-244384</w:t>
            </w:r>
          </w:p>
        </w:tc>
        <w:tc>
          <w:tcPr>
            <w:tcW w:w="3006" w:type="dxa"/>
            <w:noWrap/>
            <w:hideMark/>
          </w:tcPr>
          <w:p w14:paraId="1D4FD44E" w14:textId="77777777" w:rsidR="0074355E" w:rsidRPr="0074355E" w:rsidRDefault="0074355E">
            <w:r w:rsidRPr="0074355E">
              <w:t>Correction to TC 6.3.2.1-4</w:t>
            </w:r>
          </w:p>
        </w:tc>
        <w:tc>
          <w:tcPr>
            <w:tcW w:w="1788" w:type="dxa"/>
            <w:noWrap/>
            <w:hideMark/>
          </w:tcPr>
          <w:p w14:paraId="1A908530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3552358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DDCC454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964922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247882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D3F43E4" w14:textId="77777777" w:rsidR="0074355E" w:rsidRPr="0074355E" w:rsidRDefault="0074355E">
            <w:r w:rsidRPr="0074355E">
              <w:t>4536</w:t>
            </w:r>
          </w:p>
        </w:tc>
        <w:tc>
          <w:tcPr>
            <w:tcW w:w="425" w:type="dxa"/>
            <w:noWrap/>
            <w:hideMark/>
          </w:tcPr>
          <w:p w14:paraId="3F1C684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FD86B1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9042C4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334B5E2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CA484C" w14:textId="77777777" w:rsidR="0074355E" w:rsidRPr="0074355E" w:rsidRDefault="0074355E">
            <w:r w:rsidRPr="0074355E">
              <w:t>R5-244386</w:t>
            </w:r>
          </w:p>
        </w:tc>
        <w:tc>
          <w:tcPr>
            <w:tcW w:w="3006" w:type="dxa"/>
            <w:noWrap/>
            <w:hideMark/>
          </w:tcPr>
          <w:p w14:paraId="5A444EAB" w14:textId="77777777" w:rsidR="0074355E" w:rsidRPr="0074355E" w:rsidRDefault="0074355E">
            <w:r w:rsidRPr="0074355E">
              <w:t>Introduction of test channel bandwidths and test frequencies for bands n31 and n72</w:t>
            </w:r>
          </w:p>
        </w:tc>
        <w:tc>
          <w:tcPr>
            <w:tcW w:w="1788" w:type="dxa"/>
            <w:noWrap/>
            <w:hideMark/>
          </w:tcPr>
          <w:p w14:paraId="098AE5C5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309D5C6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FEED13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7DCA66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6E8E0E9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3F093185" w14:textId="77777777" w:rsidR="0074355E" w:rsidRPr="0074355E" w:rsidRDefault="0074355E">
            <w:r w:rsidRPr="0074355E">
              <w:t>3254</w:t>
            </w:r>
          </w:p>
        </w:tc>
        <w:tc>
          <w:tcPr>
            <w:tcW w:w="425" w:type="dxa"/>
            <w:noWrap/>
            <w:hideMark/>
          </w:tcPr>
          <w:p w14:paraId="5EBDA43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C51B73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5EE554D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0E5778B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674585" w14:textId="77777777" w:rsidR="0074355E" w:rsidRPr="0074355E" w:rsidRDefault="0074355E">
            <w:r w:rsidRPr="0074355E">
              <w:t>R5-244388</w:t>
            </w:r>
          </w:p>
        </w:tc>
        <w:tc>
          <w:tcPr>
            <w:tcW w:w="3006" w:type="dxa"/>
            <w:noWrap/>
            <w:hideMark/>
          </w:tcPr>
          <w:p w14:paraId="2DE2F33B" w14:textId="77777777" w:rsidR="0074355E" w:rsidRPr="0074355E" w:rsidRDefault="0074355E">
            <w:r w:rsidRPr="0074355E">
              <w:t>Demodulation test frequencies for bands n31 and n72</w:t>
            </w:r>
          </w:p>
        </w:tc>
        <w:tc>
          <w:tcPr>
            <w:tcW w:w="1788" w:type="dxa"/>
            <w:noWrap/>
            <w:hideMark/>
          </w:tcPr>
          <w:p w14:paraId="7699F845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BD6671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3E29FC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ADD84B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38FDA0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4866D637" w14:textId="77777777" w:rsidR="0074355E" w:rsidRPr="0074355E" w:rsidRDefault="0074355E">
            <w:r w:rsidRPr="0074355E">
              <w:t>3256</w:t>
            </w:r>
          </w:p>
        </w:tc>
        <w:tc>
          <w:tcPr>
            <w:tcW w:w="425" w:type="dxa"/>
            <w:noWrap/>
            <w:hideMark/>
          </w:tcPr>
          <w:p w14:paraId="2C34D5D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1FBAAF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EDA78C2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0E4690A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CBE7425" w14:textId="77777777" w:rsidR="0074355E" w:rsidRPr="0074355E" w:rsidRDefault="0074355E">
            <w:r w:rsidRPr="0074355E">
              <w:t>R5-244389</w:t>
            </w:r>
          </w:p>
        </w:tc>
        <w:tc>
          <w:tcPr>
            <w:tcW w:w="3006" w:type="dxa"/>
            <w:noWrap/>
            <w:hideMark/>
          </w:tcPr>
          <w:p w14:paraId="417A98B7" w14:textId="77777777" w:rsidR="0074355E" w:rsidRPr="0074355E" w:rsidRDefault="0074355E">
            <w:r w:rsidRPr="0074355E">
              <w:t>Introduction of bands n31 and n72 for physical layer baseline implementation capabilities</w:t>
            </w:r>
          </w:p>
        </w:tc>
        <w:tc>
          <w:tcPr>
            <w:tcW w:w="1788" w:type="dxa"/>
            <w:noWrap/>
            <w:hideMark/>
          </w:tcPr>
          <w:p w14:paraId="17418631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47C5B3E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692B3C8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4507A87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1D7C363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5D6F9018" w14:textId="77777777" w:rsidR="0074355E" w:rsidRPr="0074355E" w:rsidRDefault="0074355E">
            <w:r w:rsidRPr="0074355E">
              <w:t>0664</w:t>
            </w:r>
          </w:p>
        </w:tc>
        <w:tc>
          <w:tcPr>
            <w:tcW w:w="425" w:type="dxa"/>
            <w:noWrap/>
            <w:hideMark/>
          </w:tcPr>
          <w:p w14:paraId="1BF7CE7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CB8C51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6CA6C5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1506D8D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427721D" w14:textId="77777777" w:rsidR="0074355E" w:rsidRPr="0074355E" w:rsidRDefault="0074355E">
            <w:r w:rsidRPr="0074355E">
              <w:lastRenderedPageBreak/>
              <w:t>R5-244390</w:t>
            </w:r>
          </w:p>
        </w:tc>
        <w:tc>
          <w:tcPr>
            <w:tcW w:w="3006" w:type="dxa"/>
            <w:noWrap/>
            <w:hideMark/>
          </w:tcPr>
          <w:p w14:paraId="3851A584" w14:textId="77777777" w:rsidR="0074355E" w:rsidRPr="0074355E" w:rsidRDefault="0074355E">
            <w:r w:rsidRPr="0074355E">
              <w:t>Introduction of bands n31 and n72 to NR band group for FR1</w:t>
            </w:r>
          </w:p>
        </w:tc>
        <w:tc>
          <w:tcPr>
            <w:tcW w:w="1788" w:type="dxa"/>
            <w:noWrap/>
            <w:hideMark/>
          </w:tcPr>
          <w:p w14:paraId="2F4790C5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6789AAE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6E823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5863C1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9BC1C78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609CE076" w14:textId="77777777" w:rsidR="0074355E" w:rsidRPr="0074355E" w:rsidRDefault="0074355E">
            <w:r w:rsidRPr="0074355E">
              <w:t>3295</w:t>
            </w:r>
          </w:p>
        </w:tc>
        <w:tc>
          <w:tcPr>
            <w:tcW w:w="425" w:type="dxa"/>
            <w:noWrap/>
            <w:hideMark/>
          </w:tcPr>
          <w:p w14:paraId="7D5C09E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EF4A02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9B021A1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11F118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B937D3" w14:textId="77777777" w:rsidR="0074355E" w:rsidRPr="0074355E" w:rsidRDefault="0074355E">
            <w:r w:rsidRPr="0074355E">
              <w:t>R5-244391</w:t>
            </w:r>
          </w:p>
        </w:tc>
        <w:tc>
          <w:tcPr>
            <w:tcW w:w="3006" w:type="dxa"/>
            <w:noWrap/>
            <w:hideMark/>
          </w:tcPr>
          <w:p w14:paraId="569F6853" w14:textId="77777777" w:rsidR="0074355E" w:rsidRPr="0074355E" w:rsidRDefault="0074355E">
            <w:r w:rsidRPr="0074355E">
              <w:t>Adding transmitter requirements for bands n31 and n72</w:t>
            </w:r>
          </w:p>
        </w:tc>
        <w:tc>
          <w:tcPr>
            <w:tcW w:w="1788" w:type="dxa"/>
            <w:noWrap/>
            <w:hideMark/>
          </w:tcPr>
          <w:p w14:paraId="3C722DB7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3509F1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F43ED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31BF09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1E98E9A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781050D4" w14:textId="77777777" w:rsidR="0074355E" w:rsidRPr="0074355E" w:rsidRDefault="0074355E">
            <w:r w:rsidRPr="0074355E">
              <w:t>2874</w:t>
            </w:r>
          </w:p>
        </w:tc>
        <w:tc>
          <w:tcPr>
            <w:tcW w:w="425" w:type="dxa"/>
            <w:noWrap/>
            <w:hideMark/>
          </w:tcPr>
          <w:p w14:paraId="24F9DFA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1053C1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0E024D0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75E777D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93A5828" w14:textId="77777777" w:rsidR="0074355E" w:rsidRPr="0074355E" w:rsidRDefault="0074355E">
            <w:r w:rsidRPr="0074355E">
              <w:t>R5-244392</w:t>
            </w:r>
          </w:p>
        </w:tc>
        <w:tc>
          <w:tcPr>
            <w:tcW w:w="3006" w:type="dxa"/>
            <w:noWrap/>
            <w:hideMark/>
          </w:tcPr>
          <w:p w14:paraId="7E54EB7E" w14:textId="77777777" w:rsidR="0074355E" w:rsidRPr="0074355E" w:rsidRDefault="0074355E">
            <w:r w:rsidRPr="0074355E">
              <w:t>Adding receiver requirements for bands n31 and n72</w:t>
            </w:r>
          </w:p>
        </w:tc>
        <w:tc>
          <w:tcPr>
            <w:tcW w:w="1788" w:type="dxa"/>
            <w:noWrap/>
            <w:hideMark/>
          </w:tcPr>
          <w:p w14:paraId="1ADB2F5F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65B506E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CD5EEDB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63930D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133D29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6C1E294E" w14:textId="77777777" w:rsidR="0074355E" w:rsidRPr="0074355E" w:rsidRDefault="0074355E">
            <w:r w:rsidRPr="0074355E">
              <w:t>2875</w:t>
            </w:r>
          </w:p>
        </w:tc>
        <w:tc>
          <w:tcPr>
            <w:tcW w:w="425" w:type="dxa"/>
            <w:noWrap/>
            <w:hideMark/>
          </w:tcPr>
          <w:p w14:paraId="5C23864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9E23B4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7085666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2363951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EC9B4A" w14:textId="77777777" w:rsidR="0074355E" w:rsidRPr="0074355E" w:rsidRDefault="0074355E">
            <w:r w:rsidRPr="0074355E">
              <w:t>R5-244397</w:t>
            </w:r>
          </w:p>
        </w:tc>
        <w:tc>
          <w:tcPr>
            <w:tcW w:w="3006" w:type="dxa"/>
            <w:noWrap/>
            <w:hideMark/>
          </w:tcPr>
          <w:p w14:paraId="4F0E4438" w14:textId="77777777" w:rsidR="0074355E" w:rsidRPr="0074355E" w:rsidRDefault="0074355E">
            <w:r w:rsidRPr="0074355E">
              <w:t>Editorial CR implementation correction for CBWs and notes</w:t>
            </w:r>
          </w:p>
        </w:tc>
        <w:tc>
          <w:tcPr>
            <w:tcW w:w="1788" w:type="dxa"/>
            <w:noWrap/>
            <w:hideMark/>
          </w:tcPr>
          <w:p w14:paraId="715BE61E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6D97FB9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A9ACE7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FEF1DD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357C77F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498D348B" w14:textId="77777777" w:rsidR="0074355E" w:rsidRPr="0074355E" w:rsidRDefault="0074355E">
            <w:r w:rsidRPr="0074355E">
              <w:t>2876</w:t>
            </w:r>
          </w:p>
        </w:tc>
        <w:tc>
          <w:tcPr>
            <w:tcW w:w="425" w:type="dxa"/>
            <w:noWrap/>
            <w:hideMark/>
          </w:tcPr>
          <w:p w14:paraId="4925976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22F361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83C10F7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1EAAA1A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5A9600" w14:textId="77777777" w:rsidR="0074355E" w:rsidRPr="0074355E" w:rsidRDefault="0074355E">
            <w:r w:rsidRPr="0074355E">
              <w:t>R5-244401</w:t>
            </w:r>
          </w:p>
        </w:tc>
        <w:tc>
          <w:tcPr>
            <w:tcW w:w="3006" w:type="dxa"/>
            <w:noWrap/>
            <w:hideMark/>
          </w:tcPr>
          <w:p w14:paraId="34395C43" w14:textId="77777777" w:rsidR="0074355E" w:rsidRPr="0074355E" w:rsidRDefault="0074355E">
            <w:r w:rsidRPr="0074355E">
              <w:t>Addition of test point analysis for band n41 NS_04 PC1</w:t>
            </w:r>
          </w:p>
        </w:tc>
        <w:tc>
          <w:tcPr>
            <w:tcW w:w="1788" w:type="dxa"/>
            <w:noWrap/>
            <w:hideMark/>
          </w:tcPr>
          <w:p w14:paraId="17953D26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5357A73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4B766C3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6AEE28F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DA79687" w14:textId="77777777" w:rsidR="0074355E" w:rsidRPr="0074355E" w:rsidRDefault="0074355E">
            <w:r w:rsidRPr="0074355E">
              <w:t>LTE_NR_HPUE_FWVM_R18-UEConTest</w:t>
            </w:r>
          </w:p>
        </w:tc>
        <w:tc>
          <w:tcPr>
            <w:tcW w:w="707" w:type="dxa"/>
            <w:noWrap/>
            <w:hideMark/>
          </w:tcPr>
          <w:p w14:paraId="3146956E" w14:textId="77777777" w:rsidR="0074355E" w:rsidRPr="0074355E" w:rsidRDefault="0074355E">
            <w:r w:rsidRPr="0074355E">
              <w:t>0924</w:t>
            </w:r>
          </w:p>
        </w:tc>
        <w:tc>
          <w:tcPr>
            <w:tcW w:w="425" w:type="dxa"/>
            <w:noWrap/>
            <w:hideMark/>
          </w:tcPr>
          <w:p w14:paraId="7BDF755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6A6CA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7B750FD" w14:textId="77777777" w:rsidR="0074355E" w:rsidRPr="0074355E" w:rsidRDefault="0074355E">
            <w:r w:rsidRPr="0074355E">
              <w:t>RP-242301</w:t>
            </w:r>
          </w:p>
        </w:tc>
      </w:tr>
      <w:tr w:rsidR="0074355E" w:rsidRPr="0074355E" w14:paraId="5F881F6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0734F2" w14:textId="77777777" w:rsidR="0074355E" w:rsidRPr="0074355E" w:rsidRDefault="0074355E">
            <w:r w:rsidRPr="0074355E">
              <w:t>R5-244402</w:t>
            </w:r>
          </w:p>
        </w:tc>
        <w:tc>
          <w:tcPr>
            <w:tcW w:w="3006" w:type="dxa"/>
            <w:noWrap/>
            <w:hideMark/>
          </w:tcPr>
          <w:p w14:paraId="1686D5C6" w14:textId="77777777" w:rsidR="0074355E" w:rsidRPr="0074355E" w:rsidRDefault="0074355E">
            <w:r w:rsidRPr="0074355E">
              <w:t>Addition of test point analysis for band n7 NS_46 PC1</w:t>
            </w:r>
          </w:p>
        </w:tc>
        <w:tc>
          <w:tcPr>
            <w:tcW w:w="1788" w:type="dxa"/>
            <w:noWrap/>
            <w:hideMark/>
          </w:tcPr>
          <w:p w14:paraId="4DC3C6B3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6AAA9C9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462559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54138EA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54E69A" w14:textId="77777777" w:rsidR="0074355E" w:rsidRPr="0074355E" w:rsidRDefault="0074355E">
            <w:r w:rsidRPr="0074355E">
              <w:t>LTE_NR_HPUE_FWVM_R18-UEConTest</w:t>
            </w:r>
          </w:p>
        </w:tc>
        <w:tc>
          <w:tcPr>
            <w:tcW w:w="707" w:type="dxa"/>
            <w:noWrap/>
            <w:hideMark/>
          </w:tcPr>
          <w:p w14:paraId="0D1F696E" w14:textId="77777777" w:rsidR="0074355E" w:rsidRPr="0074355E" w:rsidRDefault="0074355E">
            <w:r w:rsidRPr="0074355E">
              <w:t>0925</w:t>
            </w:r>
          </w:p>
        </w:tc>
        <w:tc>
          <w:tcPr>
            <w:tcW w:w="425" w:type="dxa"/>
            <w:noWrap/>
            <w:hideMark/>
          </w:tcPr>
          <w:p w14:paraId="091C5F6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83CB7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21ECD8" w14:textId="77777777" w:rsidR="0074355E" w:rsidRPr="0074355E" w:rsidRDefault="0074355E">
            <w:r w:rsidRPr="0074355E">
              <w:t>RP-242301</w:t>
            </w:r>
          </w:p>
        </w:tc>
      </w:tr>
      <w:tr w:rsidR="0074355E" w:rsidRPr="0074355E" w14:paraId="6E7F89A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29222A" w14:textId="77777777" w:rsidR="0074355E" w:rsidRPr="0074355E" w:rsidRDefault="0074355E">
            <w:r w:rsidRPr="0074355E">
              <w:t>R5-244404</w:t>
            </w:r>
          </w:p>
        </w:tc>
        <w:tc>
          <w:tcPr>
            <w:tcW w:w="3006" w:type="dxa"/>
            <w:noWrap/>
            <w:hideMark/>
          </w:tcPr>
          <w:p w14:paraId="391048C6" w14:textId="77777777" w:rsidR="0074355E" w:rsidRPr="0074355E" w:rsidRDefault="0074355E">
            <w:r w:rsidRPr="0074355E">
              <w:t>Addition of PC1 operation for bands n25, n40, n66 and n77</w:t>
            </w:r>
          </w:p>
        </w:tc>
        <w:tc>
          <w:tcPr>
            <w:tcW w:w="1788" w:type="dxa"/>
            <w:noWrap/>
            <w:hideMark/>
          </w:tcPr>
          <w:p w14:paraId="40C4B184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54DAE9C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D471C15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C0D329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15A8022" w14:textId="77777777" w:rsidR="0074355E" w:rsidRPr="0074355E" w:rsidRDefault="0074355E">
            <w:r w:rsidRPr="0074355E">
              <w:t>LTE_NR_HPUE_FWVM_R18-UEConTest</w:t>
            </w:r>
          </w:p>
        </w:tc>
        <w:tc>
          <w:tcPr>
            <w:tcW w:w="707" w:type="dxa"/>
            <w:noWrap/>
            <w:hideMark/>
          </w:tcPr>
          <w:p w14:paraId="07F25173" w14:textId="77777777" w:rsidR="0074355E" w:rsidRPr="0074355E" w:rsidRDefault="0074355E">
            <w:r w:rsidRPr="0074355E">
              <w:t>2877</w:t>
            </w:r>
          </w:p>
        </w:tc>
        <w:tc>
          <w:tcPr>
            <w:tcW w:w="425" w:type="dxa"/>
            <w:noWrap/>
            <w:hideMark/>
          </w:tcPr>
          <w:p w14:paraId="762B6BF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ADAABA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F71223" w14:textId="77777777" w:rsidR="0074355E" w:rsidRPr="0074355E" w:rsidRDefault="0074355E">
            <w:r w:rsidRPr="0074355E">
              <w:t>RP-242301</w:t>
            </w:r>
          </w:p>
        </w:tc>
      </w:tr>
      <w:tr w:rsidR="0074355E" w:rsidRPr="0074355E" w14:paraId="3BF4FB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DD19E32" w14:textId="77777777" w:rsidR="0074355E" w:rsidRPr="0074355E" w:rsidRDefault="0074355E">
            <w:r w:rsidRPr="0074355E">
              <w:t>R5-244405</w:t>
            </w:r>
          </w:p>
        </w:tc>
        <w:tc>
          <w:tcPr>
            <w:tcW w:w="3006" w:type="dxa"/>
            <w:noWrap/>
            <w:hideMark/>
          </w:tcPr>
          <w:p w14:paraId="5DAEB0D0" w14:textId="77777777" w:rsidR="0074355E" w:rsidRPr="0074355E" w:rsidRDefault="0074355E">
            <w:r w:rsidRPr="0074355E">
              <w:t>Addition of PC1 operation for bands n71 and n85</w:t>
            </w:r>
          </w:p>
        </w:tc>
        <w:tc>
          <w:tcPr>
            <w:tcW w:w="1788" w:type="dxa"/>
            <w:noWrap/>
            <w:hideMark/>
          </w:tcPr>
          <w:p w14:paraId="11C214CD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5DA4ABE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6395F0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47BC39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B0A9867" w14:textId="77777777" w:rsidR="0074355E" w:rsidRPr="0074355E" w:rsidRDefault="0074355E">
            <w:r w:rsidRPr="0074355E">
              <w:t>LTE_NR_HPUE_FWVM_R18-UEConTest</w:t>
            </w:r>
          </w:p>
        </w:tc>
        <w:tc>
          <w:tcPr>
            <w:tcW w:w="707" w:type="dxa"/>
            <w:noWrap/>
            <w:hideMark/>
          </w:tcPr>
          <w:p w14:paraId="30854B29" w14:textId="77777777" w:rsidR="0074355E" w:rsidRPr="0074355E" w:rsidRDefault="0074355E">
            <w:r w:rsidRPr="0074355E">
              <w:t>2878</w:t>
            </w:r>
          </w:p>
        </w:tc>
        <w:tc>
          <w:tcPr>
            <w:tcW w:w="425" w:type="dxa"/>
            <w:noWrap/>
            <w:hideMark/>
          </w:tcPr>
          <w:p w14:paraId="04A1300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6BC1EA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9F01F7D" w14:textId="77777777" w:rsidR="0074355E" w:rsidRPr="0074355E" w:rsidRDefault="0074355E">
            <w:r w:rsidRPr="0074355E">
              <w:t>RP-242301</w:t>
            </w:r>
          </w:p>
        </w:tc>
      </w:tr>
      <w:tr w:rsidR="0074355E" w:rsidRPr="0074355E" w14:paraId="67AB88B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5464A8" w14:textId="77777777" w:rsidR="0074355E" w:rsidRPr="0074355E" w:rsidRDefault="0074355E">
            <w:r w:rsidRPr="0074355E">
              <w:t>R5-244406</w:t>
            </w:r>
          </w:p>
        </w:tc>
        <w:tc>
          <w:tcPr>
            <w:tcW w:w="3006" w:type="dxa"/>
            <w:noWrap/>
            <w:hideMark/>
          </w:tcPr>
          <w:p w14:paraId="00A6582D" w14:textId="77777777" w:rsidR="0074355E" w:rsidRPr="0074355E" w:rsidRDefault="0074355E">
            <w:r w:rsidRPr="0074355E">
              <w:t>Addition of test point analysis for band n85 NS_06 PC1</w:t>
            </w:r>
          </w:p>
        </w:tc>
        <w:tc>
          <w:tcPr>
            <w:tcW w:w="1788" w:type="dxa"/>
            <w:noWrap/>
            <w:hideMark/>
          </w:tcPr>
          <w:p w14:paraId="08917358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4F02A4E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37CFE29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5D2F2A9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5817F1A" w14:textId="77777777" w:rsidR="0074355E" w:rsidRPr="0074355E" w:rsidRDefault="0074355E">
            <w:r w:rsidRPr="0074355E">
              <w:t>LTE_NR_HPUE_FWVM_R18-UEConTest</w:t>
            </w:r>
          </w:p>
        </w:tc>
        <w:tc>
          <w:tcPr>
            <w:tcW w:w="707" w:type="dxa"/>
            <w:noWrap/>
            <w:hideMark/>
          </w:tcPr>
          <w:p w14:paraId="03F5F4A5" w14:textId="77777777" w:rsidR="0074355E" w:rsidRPr="0074355E" w:rsidRDefault="0074355E">
            <w:r w:rsidRPr="0074355E">
              <w:t>0926</w:t>
            </w:r>
          </w:p>
        </w:tc>
        <w:tc>
          <w:tcPr>
            <w:tcW w:w="425" w:type="dxa"/>
            <w:noWrap/>
            <w:hideMark/>
          </w:tcPr>
          <w:p w14:paraId="0DB71C8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4CD746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F770B5" w14:textId="77777777" w:rsidR="0074355E" w:rsidRPr="0074355E" w:rsidRDefault="0074355E">
            <w:r w:rsidRPr="0074355E">
              <w:t>RP-242301</w:t>
            </w:r>
          </w:p>
        </w:tc>
      </w:tr>
      <w:tr w:rsidR="0074355E" w:rsidRPr="0074355E" w14:paraId="23C6E86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AA816AA" w14:textId="77777777" w:rsidR="0074355E" w:rsidRPr="0074355E" w:rsidRDefault="0074355E">
            <w:r w:rsidRPr="0074355E">
              <w:t>R5-244407</w:t>
            </w:r>
          </w:p>
        </w:tc>
        <w:tc>
          <w:tcPr>
            <w:tcW w:w="3006" w:type="dxa"/>
            <w:noWrap/>
            <w:hideMark/>
          </w:tcPr>
          <w:p w14:paraId="5D7A5737" w14:textId="77777777" w:rsidR="0074355E" w:rsidRPr="0074355E" w:rsidRDefault="0074355E">
            <w:r w:rsidRPr="0074355E">
              <w:t>Addition of test point analysis for band n71 NS_35 PC1</w:t>
            </w:r>
          </w:p>
        </w:tc>
        <w:tc>
          <w:tcPr>
            <w:tcW w:w="1788" w:type="dxa"/>
            <w:noWrap/>
            <w:hideMark/>
          </w:tcPr>
          <w:p w14:paraId="3970C28E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35E498C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C6DACC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70C4944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07975A2" w14:textId="77777777" w:rsidR="0074355E" w:rsidRPr="0074355E" w:rsidRDefault="0074355E">
            <w:r w:rsidRPr="0074355E">
              <w:t>LTE_NR_HPUE_FWVM_R18-UEConTest</w:t>
            </w:r>
          </w:p>
        </w:tc>
        <w:tc>
          <w:tcPr>
            <w:tcW w:w="707" w:type="dxa"/>
            <w:noWrap/>
            <w:hideMark/>
          </w:tcPr>
          <w:p w14:paraId="0EA29BD9" w14:textId="77777777" w:rsidR="0074355E" w:rsidRPr="0074355E" w:rsidRDefault="0074355E">
            <w:r w:rsidRPr="0074355E">
              <w:t>0927</w:t>
            </w:r>
          </w:p>
        </w:tc>
        <w:tc>
          <w:tcPr>
            <w:tcW w:w="425" w:type="dxa"/>
            <w:noWrap/>
            <w:hideMark/>
          </w:tcPr>
          <w:p w14:paraId="0F419F1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37FEA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4F3C3E" w14:textId="77777777" w:rsidR="0074355E" w:rsidRPr="0074355E" w:rsidRDefault="0074355E">
            <w:r w:rsidRPr="0074355E">
              <w:t>RP-242301</w:t>
            </w:r>
          </w:p>
        </w:tc>
      </w:tr>
      <w:tr w:rsidR="0074355E" w:rsidRPr="0074355E" w14:paraId="69C0194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0CF3F2B" w14:textId="77777777" w:rsidR="0074355E" w:rsidRPr="0074355E" w:rsidRDefault="0074355E">
            <w:r w:rsidRPr="0074355E">
              <w:t>R5-244408</w:t>
            </w:r>
          </w:p>
        </w:tc>
        <w:tc>
          <w:tcPr>
            <w:tcW w:w="3006" w:type="dxa"/>
            <w:noWrap/>
            <w:hideMark/>
          </w:tcPr>
          <w:p w14:paraId="49B7167C" w14:textId="77777777" w:rsidR="0074355E" w:rsidRPr="0074355E" w:rsidRDefault="0074355E">
            <w:r w:rsidRPr="0074355E">
              <w:t>Correct IE CSI-</w:t>
            </w:r>
            <w:proofErr w:type="spellStart"/>
            <w:r w:rsidRPr="0074355E">
              <w:t>ReportSubConfig</w:t>
            </w:r>
            <w:proofErr w:type="spellEnd"/>
          </w:p>
        </w:tc>
        <w:tc>
          <w:tcPr>
            <w:tcW w:w="1788" w:type="dxa"/>
            <w:noWrap/>
            <w:hideMark/>
          </w:tcPr>
          <w:p w14:paraId="0FE65FED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13FAC88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EB1306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34580F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C70FE30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05D44059" w14:textId="77777777" w:rsidR="0074355E" w:rsidRPr="0074355E" w:rsidRDefault="0074355E">
            <w:r w:rsidRPr="0074355E">
              <w:t>3257</w:t>
            </w:r>
          </w:p>
        </w:tc>
        <w:tc>
          <w:tcPr>
            <w:tcW w:w="425" w:type="dxa"/>
            <w:noWrap/>
            <w:hideMark/>
          </w:tcPr>
          <w:p w14:paraId="3AB53FB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6594D5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F87C2A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6795072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9646E2" w14:textId="77777777" w:rsidR="0074355E" w:rsidRPr="0074355E" w:rsidRDefault="0074355E">
            <w:r w:rsidRPr="0074355E">
              <w:t>R5-244409</w:t>
            </w:r>
          </w:p>
        </w:tc>
        <w:tc>
          <w:tcPr>
            <w:tcW w:w="3006" w:type="dxa"/>
            <w:noWrap/>
            <w:hideMark/>
          </w:tcPr>
          <w:p w14:paraId="652A0545" w14:textId="77777777" w:rsidR="0074355E" w:rsidRPr="0074355E" w:rsidRDefault="0074355E">
            <w:r w:rsidRPr="0074355E">
              <w:t xml:space="preserve">Update IE </w:t>
            </w:r>
            <w:proofErr w:type="spellStart"/>
            <w:r w:rsidRPr="0074355E">
              <w:t>FeatureCombination</w:t>
            </w:r>
            <w:proofErr w:type="spellEnd"/>
          </w:p>
        </w:tc>
        <w:tc>
          <w:tcPr>
            <w:tcW w:w="1788" w:type="dxa"/>
            <w:noWrap/>
            <w:hideMark/>
          </w:tcPr>
          <w:p w14:paraId="1819189D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15D1EBC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4EA8E7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1B2729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5E21DE9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6EA2496F" w14:textId="77777777" w:rsidR="0074355E" w:rsidRPr="0074355E" w:rsidRDefault="0074355E">
            <w:r w:rsidRPr="0074355E">
              <w:t>3258</w:t>
            </w:r>
          </w:p>
        </w:tc>
        <w:tc>
          <w:tcPr>
            <w:tcW w:w="425" w:type="dxa"/>
            <w:noWrap/>
            <w:hideMark/>
          </w:tcPr>
          <w:p w14:paraId="62E826B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21992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FCB413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5629B4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406398" w14:textId="77777777" w:rsidR="0074355E" w:rsidRPr="0074355E" w:rsidRDefault="0074355E">
            <w:r w:rsidRPr="0074355E">
              <w:t>R5-244410</w:t>
            </w:r>
          </w:p>
        </w:tc>
        <w:tc>
          <w:tcPr>
            <w:tcW w:w="3006" w:type="dxa"/>
            <w:noWrap/>
            <w:hideMark/>
          </w:tcPr>
          <w:p w14:paraId="5039A4CB" w14:textId="77777777" w:rsidR="0074355E" w:rsidRPr="0074355E" w:rsidRDefault="0074355E">
            <w:r w:rsidRPr="0074355E">
              <w:t xml:space="preserve">Add IE </w:t>
            </w:r>
            <w:proofErr w:type="spellStart"/>
            <w:r w:rsidRPr="0074355E">
              <w:t>MeasurementValidityDuration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E73F323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143551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F232E5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3B680A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732CFD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7C91ABF7" w14:textId="77777777" w:rsidR="0074355E" w:rsidRPr="0074355E" w:rsidRDefault="0074355E">
            <w:r w:rsidRPr="0074355E">
              <w:t>3259</w:t>
            </w:r>
          </w:p>
        </w:tc>
        <w:tc>
          <w:tcPr>
            <w:tcW w:w="425" w:type="dxa"/>
            <w:noWrap/>
            <w:hideMark/>
          </w:tcPr>
          <w:p w14:paraId="7B7F1C9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677A7A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76704A3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669C094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90584C1" w14:textId="77777777" w:rsidR="0074355E" w:rsidRPr="0074355E" w:rsidRDefault="0074355E">
            <w:r w:rsidRPr="0074355E">
              <w:lastRenderedPageBreak/>
              <w:t>R5-244411</w:t>
            </w:r>
          </w:p>
        </w:tc>
        <w:tc>
          <w:tcPr>
            <w:tcW w:w="3006" w:type="dxa"/>
            <w:noWrap/>
            <w:hideMark/>
          </w:tcPr>
          <w:p w14:paraId="03C2982A" w14:textId="77777777" w:rsidR="0074355E" w:rsidRPr="0074355E" w:rsidRDefault="0074355E">
            <w:r w:rsidRPr="0074355E">
              <w:t>Correction to NR-NTN testcase 9.4.1.1</w:t>
            </w:r>
          </w:p>
        </w:tc>
        <w:tc>
          <w:tcPr>
            <w:tcW w:w="1788" w:type="dxa"/>
            <w:noWrap/>
            <w:hideMark/>
          </w:tcPr>
          <w:p w14:paraId="5B5431A3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480124C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EEC31EA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643DF7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4E16D18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722EB7C" w14:textId="77777777" w:rsidR="0074355E" w:rsidRPr="0074355E" w:rsidRDefault="0074355E">
            <w:r w:rsidRPr="0074355E">
              <w:t>4537</w:t>
            </w:r>
          </w:p>
        </w:tc>
        <w:tc>
          <w:tcPr>
            <w:tcW w:w="425" w:type="dxa"/>
            <w:noWrap/>
            <w:hideMark/>
          </w:tcPr>
          <w:p w14:paraId="11B0F5F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CD92A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30D65A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39D7A16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1D70D8" w14:textId="77777777" w:rsidR="0074355E" w:rsidRPr="0074355E" w:rsidRDefault="0074355E">
            <w:r w:rsidRPr="0074355E">
              <w:t>R5-244413</w:t>
            </w:r>
          </w:p>
        </w:tc>
        <w:tc>
          <w:tcPr>
            <w:tcW w:w="3006" w:type="dxa"/>
            <w:noWrap/>
            <w:hideMark/>
          </w:tcPr>
          <w:p w14:paraId="037EC5D8" w14:textId="77777777" w:rsidR="0074355E" w:rsidRPr="0074355E" w:rsidRDefault="0074355E">
            <w:r w:rsidRPr="0074355E">
              <w:t>Undoing the Correction of 7.3B.2.3 for exception and no exception requirements</w:t>
            </w:r>
          </w:p>
        </w:tc>
        <w:tc>
          <w:tcPr>
            <w:tcW w:w="1788" w:type="dxa"/>
            <w:noWrap/>
            <w:hideMark/>
          </w:tcPr>
          <w:p w14:paraId="3178ABDD" w14:textId="77777777" w:rsidR="0074355E" w:rsidRPr="0074355E" w:rsidRDefault="0074355E">
            <w:r w:rsidRPr="0074355E">
              <w:t>ETSI MCC (CAICT)</w:t>
            </w:r>
          </w:p>
        </w:tc>
        <w:tc>
          <w:tcPr>
            <w:tcW w:w="861" w:type="dxa"/>
            <w:noWrap/>
            <w:hideMark/>
          </w:tcPr>
          <w:p w14:paraId="7D66003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225FDF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3AC4C27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964D12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BB9A0EA" w14:textId="77777777" w:rsidR="0074355E" w:rsidRPr="0074355E" w:rsidRDefault="0074355E">
            <w:r w:rsidRPr="0074355E">
              <w:t>1802</w:t>
            </w:r>
          </w:p>
        </w:tc>
        <w:tc>
          <w:tcPr>
            <w:tcW w:w="425" w:type="dxa"/>
            <w:noWrap/>
            <w:hideMark/>
          </w:tcPr>
          <w:p w14:paraId="3B5EE44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2679B1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B64090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6584D29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05835D4" w14:textId="77777777" w:rsidR="0074355E" w:rsidRPr="0074355E" w:rsidRDefault="0074355E">
            <w:r w:rsidRPr="0074355E">
              <w:t>R5-244414</w:t>
            </w:r>
          </w:p>
        </w:tc>
        <w:tc>
          <w:tcPr>
            <w:tcW w:w="3006" w:type="dxa"/>
            <w:noWrap/>
            <w:hideMark/>
          </w:tcPr>
          <w:p w14:paraId="7315C314" w14:textId="77777777" w:rsidR="0074355E" w:rsidRPr="0074355E" w:rsidRDefault="0074355E">
            <w:r w:rsidRPr="0074355E">
              <w:t>Correction to NR5GC testcase 9.1.5.1.4</w:t>
            </w:r>
          </w:p>
        </w:tc>
        <w:tc>
          <w:tcPr>
            <w:tcW w:w="1788" w:type="dxa"/>
            <w:noWrap/>
            <w:hideMark/>
          </w:tcPr>
          <w:p w14:paraId="24E9D7E5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3A0C28F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F8C24C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E6AF39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80F4B2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DC327ED" w14:textId="77777777" w:rsidR="0074355E" w:rsidRPr="0074355E" w:rsidRDefault="0074355E">
            <w:r w:rsidRPr="0074355E">
              <w:t>4539</w:t>
            </w:r>
          </w:p>
        </w:tc>
        <w:tc>
          <w:tcPr>
            <w:tcW w:w="425" w:type="dxa"/>
            <w:noWrap/>
            <w:hideMark/>
          </w:tcPr>
          <w:p w14:paraId="72DFAC9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9ED736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700536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6A471F0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8ED886" w14:textId="77777777" w:rsidR="0074355E" w:rsidRPr="0074355E" w:rsidRDefault="0074355E">
            <w:r w:rsidRPr="0074355E">
              <w:t>R5-244415</w:t>
            </w:r>
          </w:p>
        </w:tc>
        <w:tc>
          <w:tcPr>
            <w:tcW w:w="3006" w:type="dxa"/>
            <w:noWrap/>
            <w:hideMark/>
          </w:tcPr>
          <w:p w14:paraId="0A1549FA" w14:textId="77777777" w:rsidR="0074355E" w:rsidRPr="0074355E" w:rsidRDefault="0074355E">
            <w:r w:rsidRPr="0074355E">
              <w:t>Correction to NR MAC TBS testcases 7.1.1.4.x</w:t>
            </w:r>
          </w:p>
        </w:tc>
        <w:tc>
          <w:tcPr>
            <w:tcW w:w="1788" w:type="dxa"/>
            <w:noWrap/>
            <w:hideMark/>
          </w:tcPr>
          <w:p w14:paraId="6DC39F42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4C1A3F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3BBC6F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5CBFCB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DA9F6C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C6D2063" w14:textId="77777777" w:rsidR="0074355E" w:rsidRPr="0074355E" w:rsidRDefault="0074355E">
            <w:r w:rsidRPr="0074355E">
              <w:t>4540</w:t>
            </w:r>
          </w:p>
        </w:tc>
        <w:tc>
          <w:tcPr>
            <w:tcW w:w="425" w:type="dxa"/>
            <w:noWrap/>
            <w:hideMark/>
          </w:tcPr>
          <w:p w14:paraId="2180459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0FB751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C80A7C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35D4760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57EEDB2" w14:textId="77777777" w:rsidR="0074355E" w:rsidRPr="0074355E" w:rsidRDefault="0074355E">
            <w:r w:rsidRPr="0074355E">
              <w:t>R5-244417</w:t>
            </w:r>
          </w:p>
        </w:tc>
        <w:tc>
          <w:tcPr>
            <w:tcW w:w="3006" w:type="dxa"/>
            <w:noWrap/>
            <w:hideMark/>
          </w:tcPr>
          <w:p w14:paraId="31719371" w14:textId="77777777" w:rsidR="0074355E" w:rsidRPr="0074355E" w:rsidRDefault="0074355E">
            <w:r w:rsidRPr="0074355E">
              <w:t>Updates to default message and other information elements content</w:t>
            </w:r>
          </w:p>
        </w:tc>
        <w:tc>
          <w:tcPr>
            <w:tcW w:w="1788" w:type="dxa"/>
            <w:noWrap/>
            <w:hideMark/>
          </w:tcPr>
          <w:p w14:paraId="6D321E5B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36C36DC3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0256B07A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52BCFB9B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70D477F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137CA9FB" w14:textId="77777777" w:rsidR="0074355E" w:rsidRPr="0074355E" w:rsidRDefault="0074355E">
            <w:r w:rsidRPr="0074355E">
              <w:t>0361</w:t>
            </w:r>
          </w:p>
        </w:tc>
        <w:tc>
          <w:tcPr>
            <w:tcW w:w="425" w:type="dxa"/>
            <w:noWrap/>
            <w:hideMark/>
          </w:tcPr>
          <w:p w14:paraId="3091C9A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3F2638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E1645F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00E7A06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2C13C32" w14:textId="77777777" w:rsidR="0074355E" w:rsidRPr="0074355E" w:rsidRDefault="0074355E">
            <w:r w:rsidRPr="0074355E">
              <w:t>R5-244418</w:t>
            </w:r>
          </w:p>
        </w:tc>
        <w:tc>
          <w:tcPr>
            <w:tcW w:w="3006" w:type="dxa"/>
            <w:noWrap/>
            <w:hideMark/>
          </w:tcPr>
          <w:p w14:paraId="3A2F067B" w14:textId="77777777" w:rsidR="0074355E" w:rsidRPr="0074355E" w:rsidRDefault="0074355E">
            <w:r w:rsidRPr="0074355E">
              <w:t>Correction of test case 5.10</w:t>
            </w:r>
          </w:p>
        </w:tc>
        <w:tc>
          <w:tcPr>
            <w:tcW w:w="1788" w:type="dxa"/>
            <w:noWrap/>
            <w:hideMark/>
          </w:tcPr>
          <w:p w14:paraId="39187EFE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7BCC95BC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29947BA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7D61A347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25C1CC9C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16D35338" w14:textId="77777777" w:rsidR="0074355E" w:rsidRPr="0074355E" w:rsidRDefault="0074355E">
            <w:r w:rsidRPr="0074355E">
              <w:t>0372</w:t>
            </w:r>
          </w:p>
        </w:tc>
        <w:tc>
          <w:tcPr>
            <w:tcW w:w="425" w:type="dxa"/>
            <w:noWrap/>
            <w:hideMark/>
          </w:tcPr>
          <w:p w14:paraId="442C36F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F44FD8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4BF7B3D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05BF30B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101C066" w14:textId="77777777" w:rsidR="0074355E" w:rsidRPr="0074355E" w:rsidRDefault="0074355E">
            <w:r w:rsidRPr="0074355E">
              <w:t>R5-244419</w:t>
            </w:r>
          </w:p>
        </w:tc>
        <w:tc>
          <w:tcPr>
            <w:tcW w:w="3006" w:type="dxa"/>
            <w:noWrap/>
            <w:hideMark/>
          </w:tcPr>
          <w:p w14:paraId="4B3EE43E" w14:textId="77777777" w:rsidR="0074355E" w:rsidRPr="0074355E" w:rsidRDefault="0074355E">
            <w:r w:rsidRPr="0074355E">
              <w:t>Correction to the applicability of MCPTT TC 5.9</w:t>
            </w:r>
          </w:p>
        </w:tc>
        <w:tc>
          <w:tcPr>
            <w:tcW w:w="1788" w:type="dxa"/>
            <w:noWrap/>
            <w:hideMark/>
          </w:tcPr>
          <w:p w14:paraId="46C70600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5C3E01EB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51DC7EFE" w14:textId="77777777" w:rsidR="0074355E" w:rsidRPr="0074355E" w:rsidRDefault="0074355E">
            <w:r w:rsidRPr="0074355E">
              <w:t>36.579-4</w:t>
            </w:r>
          </w:p>
        </w:tc>
        <w:tc>
          <w:tcPr>
            <w:tcW w:w="851" w:type="dxa"/>
            <w:noWrap/>
            <w:hideMark/>
          </w:tcPr>
          <w:p w14:paraId="1300C253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1F2B9AC8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66DDC013" w14:textId="77777777" w:rsidR="0074355E" w:rsidRPr="0074355E" w:rsidRDefault="0074355E">
            <w:r w:rsidRPr="0074355E">
              <w:t>0035</w:t>
            </w:r>
          </w:p>
        </w:tc>
        <w:tc>
          <w:tcPr>
            <w:tcW w:w="425" w:type="dxa"/>
            <w:noWrap/>
            <w:hideMark/>
          </w:tcPr>
          <w:p w14:paraId="641E757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8C300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01BCE1E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1A86BA0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BB96F9" w14:textId="77777777" w:rsidR="0074355E" w:rsidRPr="0074355E" w:rsidRDefault="0074355E">
            <w:r w:rsidRPr="0074355E">
              <w:t>R5-244420</w:t>
            </w:r>
          </w:p>
        </w:tc>
        <w:tc>
          <w:tcPr>
            <w:tcW w:w="3006" w:type="dxa"/>
            <w:noWrap/>
            <w:hideMark/>
          </w:tcPr>
          <w:p w14:paraId="419B896D" w14:textId="77777777" w:rsidR="0074355E" w:rsidRPr="0074355E" w:rsidRDefault="0074355E">
            <w:r w:rsidRPr="0074355E">
              <w:t>NR-U: Test Model updates</w:t>
            </w:r>
          </w:p>
        </w:tc>
        <w:tc>
          <w:tcPr>
            <w:tcW w:w="1788" w:type="dxa"/>
            <w:noWrap/>
            <w:hideMark/>
          </w:tcPr>
          <w:p w14:paraId="06F3F291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57AD619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185D18C" w14:textId="77777777" w:rsidR="0074355E" w:rsidRPr="0074355E" w:rsidRDefault="0074355E">
            <w:r w:rsidRPr="0074355E">
              <w:t>38.523-3</w:t>
            </w:r>
          </w:p>
        </w:tc>
        <w:tc>
          <w:tcPr>
            <w:tcW w:w="851" w:type="dxa"/>
            <w:noWrap/>
            <w:hideMark/>
          </w:tcPr>
          <w:p w14:paraId="75C4ACB7" w14:textId="77777777" w:rsidR="0074355E" w:rsidRPr="0074355E" w:rsidRDefault="0074355E">
            <w:r w:rsidRPr="0074355E">
              <w:t>17.11.0</w:t>
            </w:r>
          </w:p>
        </w:tc>
        <w:tc>
          <w:tcPr>
            <w:tcW w:w="4396" w:type="dxa"/>
            <w:noWrap/>
            <w:hideMark/>
          </w:tcPr>
          <w:p w14:paraId="1522E5EA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6DAF82E" w14:textId="77777777" w:rsidR="0074355E" w:rsidRPr="0074355E" w:rsidRDefault="0074355E">
            <w:r w:rsidRPr="0074355E">
              <w:t>3500</w:t>
            </w:r>
          </w:p>
        </w:tc>
        <w:tc>
          <w:tcPr>
            <w:tcW w:w="425" w:type="dxa"/>
            <w:noWrap/>
            <w:hideMark/>
          </w:tcPr>
          <w:p w14:paraId="496FE31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466BB7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31EE10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7B3CD53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9A51D7" w14:textId="77777777" w:rsidR="0074355E" w:rsidRPr="0074355E" w:rsidRDefault="0074355E">
            <w:r w:rsidRPr="0074355E">
              <w:t>R5-244421</w:t>
            </w:r>
          </w:p>
        </w:tc>
        <w:tc>
          <w:tcPr>
            <w:tcW w:w="3006" w:type="dxa"/>
            <w:noWrap/>
            <w:hideMark/>
          </w:tcPr>
          <w:p w14:paraId="644275A7" w14:textId="77777777" w:rsidR="0074355E" w:rsidRPr="0074355E" w:rsidRDefault="0074355E">
            <w:r w:rsidRPr="0074355E">
              <w:t>Updates to NR NTN RLC test case 7.1.2.2.5a</w:t>
            </w:r>
          </w:p>
        </w:tc>
        <w:tc>
          <w:tcPr>
            <w:tcW w:w="1788" w:type="dxa"/>
            <w:noWrap/>
            <w:hideMark/>
          </w:tcPr>
          <w:p w14:paraId="64A86B9F" w14:textId="77777777" w:rsidR="0074355E" w:rsidRPr="0074355E" w:rsidRDefault="0074355E">
            <w:r w:rsidRPr="0074355E">
              <w:t>MCC   TF 160</w:t>
            </w:r>
          </w:p>
        </w:tc>
        <w:tc>
          <w:tcPr>
            <w:tcW w:w="861" w:type="dxa"/>
            <w:noWrap/>
            <w:hideMark/>
          </w:tcPr>
          <w:p w14:paraId="2C35987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F25ED3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D08FE8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D18CAA6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B22FABA" w14:textId="77777777" w:rsidR="0074355E" w:rsidRPr="0074355E" w:rsidRDefault="0074355E">
            <w:r w:rsidRPr="0074355E">
              <w:t>4541</w:t>
            </w:r>
          </w:p>
        </w:tc>
        <w:tc>
          <w:tcPr>
            <w:tcW w:w="425" w:type="dxa"/>
            <w:noWrap/>
            <w:hideMark/>
          </w:tcPr>
          <w:p w14:paraId="77F982C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A1B7BB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64F5F7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7EF21FA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CC08E0" w14:textId="77777777" w:rsidR="0074355E" w:rsidRPr="0074355E" w:rsidRDefault="0074355E">
            <w:r w:rsidRPr="0074355E">
              <w:t>R5-244422</w:t>
            </w:r>
          </w:p>
        </w:tc>
        <w:tc>
          <w:tcPr>
            <w:tcW w:w="3006" w:type="dxa"/>
            <w:noWrap/>
            <w:hideMark/>
          </w:tcPr>
          <w:p w14:paraId="197D6340" w14:textId="77777777" w:rsidR="0074355E" w:rsidRPr="0074355E" w:rsidRDefault="0074355E">
            <w:r w:rsidRPr="0074355E">
              <w:t>NR NTN: Addition of NGSO Test Model</w:t>
            </w:r>
          </w:p>
        </w:tc>
        <w:tc>
          <w:tcPr>
            <w:tcW w:w="1788" w:type="dxa"/>
            <w:noWrap/>
            <w:hideMark/>
          </w:tcPr>
          <w:p w14:paraId="7A555AF9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379002A9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AC2DF25" w14:textId="77777777" w:rsidR="0074355E" w:rsidRPr="0074355E" w:rsidRDefault="0074355E">
            <w:r w:rsidRPr="0074355E">
              <w:t>38.523-3</w:t>
            </w:r>
          </w:p>
        </w:tc>
        <w:tc>
          <w:tcPr>
            <w:tcW w:w="851" w:type="dxa"/>
            <w:noWrap/>
            <w:hideMark/>
          </w:tcPr>
          <w:p w14:paraId="10F74870" w14:textId="77777777" w:rsidR="0074355E" w:rsidRPr="0074355E" w:rsidRDefault="0074355E">
            <w:r w:rsidRPr="0074355E">
              <w:t>17.11.0</w:t>
            </w:r>
          </w:p>
        </w:tc>
        <w:tc>
          <w:tcPr>
            <w:tcW w:w="4396" w:type="dxa"/>
            <w:noWrap/>
            <w:hideMark/>
          </w:tcPr>
          <w:p w14:paraId="79A2BACA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2E4C9DF" w14:textId="77777777" w:rsidR="0074355E" w:rsidRPr="0074355E" w:rsidRDefault="0074355E">
            <w:r w:rsidRPr="0074355E">
              <w:t>3501</w:t>
            </w:r>
          </w:p>
        </w:tc>
        <w:tc>
          <w:tcPr>
            <w:tcW w:w="425" w:type="dxa"/>
            <w:noWrap/>
            <w:hideMark/>
          </w:tcPr>
          <w:p w14:paraId="4E215ED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13FDDB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2A2C4C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52B2558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9B5EEF0" w14:textId="77777777" w:rsidR="0074355E" w:rsidRPr="0074355E" w:rsidRDefault="0074355E">
            <w:r w:rsidRPr="0074355E">
              <w:t>R5-244429</w:t>
            </w:r>
          </w:p>
        </w:tc>
        <w:tc>
          <w:tcPr>
            <w:tcW w:w="3006" w:type="dxa"/>
            <w:noWrap/>
            <w:hideMark/>
          </w:tcPr>
          <w:p w14:paraId="439C44EE" w14:textId="77777777" w:rsidR="0074355E" w:rsidRPr="0074355E" w:rsidRDefault="0074355E">
            <w:r w:rsidRPr="0074355E">
              <w:t>Updates to 5G TC 9.3.1.6</w:t>
            </w:r>
          </w:p>
        </w:tc>
        <w:tc>
          <w:tcPr>
            <w:tcW w:w="1788" w:type="dxa"/>
            <w:noWrap/>
            <w:hideMark/>
          </w:tcPr>
          <w:p w14:paraId="5D0D2CD6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5D7DE76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224510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6468E16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BC5891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429A39B" w14:textId="77777777" w:rsidR="0074355E" w:rsidRPr="0074355E" w:rsidRDefault="0074355E">
            <w:r w:rsidRPr="0074355E">
              <w:t>4547</w:t>
            </w:r>
          </w:p>
        </w:tc>
        <w:tc>
          <w:tcPr>
            <w:tcW w:w="425" w:type="dxa"/>
            <w:noWrap/>
            <w:hideMark/>
          </w:tcPr>
          <w:p w14:paraId="0C76402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87357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11BCDC8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7A1224F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88478E" w14:textId="77777777" w:rsidR="0074355E" w:rsidRPr="0074355E" w:rsidRDefault="0074355E">
            <w:r w:rsidRPr="0074355E">
              <w:t>R5-244431</w:t>
            </w:r>
          </w:p>
        </w:tc>
        <w:tc>
          <w:tcPr>
            <w:tcW w:w="3006" w:type="dxa"/>
            <w:noWrap/>
            <w:hideMark/>
          </w:tcPr>
          <w:p w14:paraId="6D2DE3CE" w14:textId="77777777" w:rsidR="0074355E" w:rsidRPr="0074355E" w:rsidRDefault="0074355E">
            <w:r w:rsidRPr="0074355E">
              <w:t>Routine maintenance for TS 38.523-3</w:t>
            </w:r>
          </w:p>
        </w:tc>
        <w:tc>
          <w:tcPr>
            <w:tcW w:w="1788" w:type="dxa"/>
            <w:noWrap/>
            <w:hideMark/>
          </w:tcPr>
          <w:p w14:paraId="14895225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7321161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759DA48" w14:textId="77777777" w:rsidR="0074355E" w:rsidRPr="0074355E" w:rsidRDefault="0074355E">
            <w:r w:rsidRPr="0074355E">
              <w:t>38.523-3</w:t>
            </w:r>
          </w:p>
        </w:tc>
        <w:tc>
          <w:tcPr>
            <w:tcW w:w="851" w:type="dxa"/>
            <w:noWrap/>
            <w:hideMark/>
          </w:tcPr>
          <w:p w14:paraId="2D17D94B" w14:textId="77777777" w:rsidR="0074355E" w:rsidRPr="0074355E" w:rsidRDefault="0074355E">
            <w:r w:rsidRPr="0074355E">
              <w:t>17.11.0</w:t>
            </w:r>
          </w:p>
        </w:tc>
        <w:tc>
          <w:tcPr>
            <w:tcW w:w="4396" w:type="dxa"/>
            <w:noWrap/>
            <w:hideMark/>
          </w:tcPr>
          <w:p w14:paraId="06F7E39F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EE40846" w14:textId="77777777" w:rsidR="0074355E" w:rsidRPr="0074355E" w:rsidRDefault="0074355E">
            <w:r w:rsidRPr="0074355E">
              <w:t>3502</w:t>
            </w:r>
          </w:p>
        </w:tc>
        <w:tc>
          <w:tcPr>
            <w:tcW w:w="425" w:type="dxa"/>
            <w:noWrap/>
            <w:hideMark/>
          </w:tcPr>
          <w:p w14:paraId="3D1E6A8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2E8A11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79D5F6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6D3F4CC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52024F1" w14:textId="77777777" w:rsidR="0074355E" w:rsidRPr="0074355E" w:rsidRDefault="0074355E">
            <w:r w:rsidRPr="0074355E">
              <w:t>R5-244433</w:t>
            </w:r>
          </w:p>
        </w:tc>
        <w:tc>
          <w:tcPr>
            <w:tcW w:w="3006" w:type="dxa"/>
            <w:noWrap/>
            <w:hideMark/>
          </w:tcPr>
          <w:p w14:paraId="5D3600E6" w14:textId="77777777" w:rsidR="0074355E" w:rsidRPr="0074355E" w:rsidRDefault="0074355E">
            <w:r w:rsidRPr="0074355E">
              <w:t>Updates to LTE PDCP test case 7.3.6.2</w:t>
            </w:r>
          </w:p>
        </w:tc>
        <w:tc>
          <w:tcPr>
            <w:tcW w:w="1788" w:type="dxa"/>
            <w:noWrap/>
            <w:hideMark/>
          </w:tcPr>
          <w:p w14:paraId="7BCD5F1A" w14:textId="77777777" w:rsidR="0074355E" w:rsidRPr="0074355E" w:rsidRDefault="0074355E">
            <w:r w:rsidRPr="0074355E">
              <w:t>MCC TF 160</w:t>
            </w:r>
          </w:p>
        </w:tc>
        <w:tc>
          <w:tcPr>
            <w:tcW w:w="861" w:type="dxa"/>
            <w:noWrap/>
            <w:hideMark/>
          </w:tcPr>
          <w:p w14:paraId="10C669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6D1B83E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5695EF8C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5113C392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E429F96" w14:textId="77777777" w:rsidR="0074355E" w:rsidRPr="0074355E" w:rsidRDefault="0074355E">
            <w:r w:rsidRPr="0074355E">
              <w:t>5327</w:t>
            </w:r>
          </w:p>
        </w:tc>
        <w:tc>
          <w:tcPr>
            <w:tcW w:w="425" w:type="dxa"/>
            <w:noWrap/>
            <w:hideMark/>
          </w:tcPr>
          <w:p w14:paraId="5CF13EB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00E5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37511F8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0BBCE2B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726277" w14:textId="77777777" w:rsidR="0074355E" w:rsidRPr="0074355E" w:rsidRDefault="0074355E">
            <w:r w:rsidRPr="0074355E">
              <w:lastRenderedPageBreak/>
              <w:t>R5-244434</w:t>
            </w:r>
          </w:p>
        </w:tc>
        <w:tc>
          <w:tcPr>
            <w:tcW w:w="3006" w:type="dxa"/>
            <w:noWrap/>
            <w:hideMark/>
          </w:tcPr>
          <w:p w14:paraId="2F382ACD" w14:textId="77777777" w:rsidR="0074355E" w:rsidRPr="0074355E" w:rsidRDefault="0074355E">
            <w:r w:rsidRPr="0074355E">
              <w:t>Updates to LTE RRC test case 8.1.2.15</w:t>
            </w:r>
          </w:p>
        </w:tc>
        <w:tc>
          <w:tcPr>
            <w:tcW w:w="1788" w:type="dxa"/>
            <w:noWrap/>
            <w:hideMark/>
          </w:tcPr>
          <w:p w14:paraId="18CEBD76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4E471A2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C42709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381A5352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64FB3C77" w14:textId="77777777" w:rsidR="0074355E" w:rsidRPr="0074355E" w:rsidRDefault="0074355E">
            <w:r w:rsidRPr="0074355E">
              <w:t>TEI8_Test</w:t>
            </w:r>
          </w:p>
        </w:tc>
        <w:tc>
          <w:tcPr>
            <w:tcW w:w="707" w:type="dxa"/>
            <w:noWrap/>
            <w:hideMark/>
          </w:tcPr>
          <w:p w14:paraId="154B8C9B" w14:textId="77777777" w:rsidR="0074355E" w:rsidRPr="0074355E" w:rsidRDefault="0074355E">
            <w:r w:rsidRPr="0074355E">
              <w:t>5328</w:t>
            </w:r>
          </w:p>
        </w:tc>
        <w:tc>
          <w:tcPr>
            <w:tcW w:w="425" w:type="dxa"/>
            <w:noWrap/>
            <w:hideMark/>
          </w:tcPr>
          <w:p w14:paraId="0E5DD4F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0BF426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640267" w14:textId="77777777" w:rsidR="0074355E" w:rsidRPr="0074355E" w:rsidRDefault="0074355E">
            <w:r w:rsidRPr="0074355E">
              <w:t>RP-242310</w:t>
            </w:r>
          </w:p>
        </w:tc>
      </w:tr>
      <w:tr w:rsidR="0074355E" w:rsidRPr="0074355E" w14:paraId="057F227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85344C6" w14:textId="77777777" w:rsidR="0074355E" w:rsidRPr="0074355E" w:rsidRDefault="0074355E">
            <w:r w:rsidRPr="0074355E">
              <w:t>R5-244435</w:t>
            </w:r>
          </w:p>
        </w:tc>
        <w:tc>
          <w:tcPr>
            <w:tcW w:w="3006" w:type="dxa"/>
            <w:noWrap/>
            <w:hideMark/>
          </w:tcPr>
          <w:p w14:paraId="5D825125" w14:textId="77777777" w:rsidR="0074355E" w:rsidRPr="0074355E" w:rsidRDefault="0074355E">
            <w:r w:rsidRPr="0074355E">
              <w:t>Updates to LTE RRC test case 8.5.4.1</w:t>
            </w:r>
          </w:p>
        </w:tc>
        <w:tc>
          <w:tcPr>
            <w:tcW w:w="1788" w:type="dxa"/>
            <w:noWrap/>
            <w:hideMark/>
          </w:tcPr>
          <w:p w14:paraId="6B6FE3E3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3E86677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53B03C9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040D1688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05261116" w14:textId="77777777" w:rsidR="0074355E" w:rsidRPr="0074355E" w:rsidRDefault="0074355E">
            <w:r w:rsidRPr="0074355E">
              <w:t>TEI8_Test</w:t>
            </w:r>
          </w:p>
        </w:tc>
        <w:tc>
          <w:tcPr>
            <w:tcW w:w="707" w:type="dxa"/>
            <w:noWrap/>
            <w:hideMark/>
          </w:tcPr>
          <w:p w14:paraId="206A3CE1" w14:textId="77777777" w:rsidR="0074355E" w:rsidRPr="0074355E" w:rsidRDefault="0074355E">
            <w:r w:rsidRPr="0074355E">
              <w:t>5329</w:t>
            </w:r>
          </w:p>
        </w:tc>
        <w:tc>
          <w:tcPr>
            <w:tcW w:w="425" w:type="dxa"/>
            <w:noWrap/>
            <w:hideMark/>
          </w:tcPr>
          <w:p w14:paraId="26AE4CF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7CAA52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2E765B" w14:textId="77777777" w:rsidR="0074355E" w:rsidRPr="0074355E" w:rsidRDefault="0074355E">
            <w:r w:rsidRPr="0074355E">
              <w:t>RP-242310</w:t>
            </w:r>
          </w:p>
        </w:tc>
      </w:tr>
      <w:tr w:rsidR="0074355E" w:rsidRPr="0074355E" w14:paraId="06D6020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95A7C9B" w14:textId="77777777" w:rsidR="0074355E" w:rsidRPr="0074355E" w:rsidRDefault="0074355E">
            <w:r w:rsidRPr="0074355E">
              <w:t>R5-244436</w:t>
            </w:r>
          </w:p>
        </w:tc>
        <w:tc>
          <w:tcPr>
            <w:tcW w:w="3006" w:type="dxa"/>
            <w:noWrap/>
            <w:hideMark/>
          </w:tcPr>
          <w:p w14:paraId="1F6B41CB" w14:textId="77777777" w:rsidR="0074355E" w:rsidRPr="0074355E" w:rsidRDefault="0074355E">
            <w:r w:rsidRPr="0074355E">
              <w:t>Updates to the applicability of LTE extended/spare fields test cases</w:t>
            </w:r>
          </w:p>
        </w:tc>
        <w:tc>
          <w:tcPr>
            <w:tcW w:w="1788" w:type="dxa"/>
            <w:noWrap/>
            <w:hideMark/>
          </w:tcPr>
          <w:p w14:paraId="70C7C968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3B86919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48D3789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28985425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76E0CCF4" w14:textId="77777777" w:rsidR="0074355E" w:rsidRPr="0074355E" w:rsidRDefault="0074355E">
            <w:r w:rsidRPr="0074355E">
              <w:t>TEI8_Test</w:t>
            </w:r>
          </w:p>
        </w:tc>
        <w:tc>
          <w:tcPr>
            <w:tcW w:w="707" w:type="dxa"/>
            <w:noWrap/>
            <w:hideMark/>
          </w:tcPr>
          <w:p w14:paraId="2923B1B7" w14:textId="77777777" w:rsidR="0074355E" w:rsidRPr="0074355E" w:rsidRDefault="0074355E">
            <w:r w:rsidRPr="0074355E">
              <w:t>1457</w:t>
            </w:r>
          </w:p>
        </w:tc>
        <w:tc>
          <w:tcPr>
            <w:tcW w:w="425" w:type="dxa"/>
            <w:noWrap/>
            <w:hideMark/>
          </w:tcPr>
          <w:p w14:paraId="596583B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67B9D5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F50B8FF" w14:textId="77777777" w:rsidR="0074355E" w:rsidRPr="0074355E" w:rsidRDefault="0074355E">
            <w:r w:rsidRPr="0074355E">
              <w:t>RP-242310</w:t>
            </w:r>
          </w:p>
        </w:tc>
      </w:tr>
      <w:tr w:rsidR="0074355E" w:rsidRPr="0074355E" w14:paraId="3AE3AF1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1895E4" w14:textId="77777777" w:rsidR="0074355E" w:rsidRPr="0074355E" w:rsidRDefault="0074355E">
            <w:r w:rsidRPr="0074355E">
              <w:t>R5-244437</w:t>
            </w:r>
          </w:p>
        </w:tc>
        <w:tc>
          <w:tcPr>
            <w:tcW w:w="3006" w:type="dxa"/>
            <w:noWrap/>
            <w:hideMark/>
          </w:tcPr>
          <w:p w14:paraId="593B3361" w14:textId="77777777" w:rsidR="0074355E" w:rsidRPr="0074355E" w:rsidRDefault="0074355E">
            <w:r w:rsidRPr="0074355E">
              <w:t>Routine maintenance for TS 34.123-3</w:t>
            </w:r>
          </w:p>
        </w:tc>
        <w:tc>
          <w:tcPr>
            <w:tcW w:w="1788" w:type="dxa"/>
            <w:noWrap/>
            <w:hideMark/>
          </w:tcPr>
          <w:p w14:paraId="4F2EEB20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55FF112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540E50C" w14:textId="77777777" w:rsidR="0074355E" w:rsidRPr="0074355E" w:rsidRDefault="0074355E">
            <w:r w:rsidRPr="0074355E">
              <w:t>34.123-3</w:t>
            </w:r>
          </w:p>
        </w:tc>
        <w:tc>
          <w:tcPr>
            <w:tcW w:w="851" w:type="dxa"/>
            <w:noWrap/>
            <w:hideMark/>
          </w:tcPr>
          <w:p w14:paraId="159FD0D5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2F1B3C31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42E10236" w14:textId="77777777" w:rsidR="0074355E" w:rsidRPr="0074355E" w:rsidRDefault="0074355E">
            <w:r w:rsidRPr="0074355E">
              <w:t>3683</w:t>
            </w:r>
          </w:p>
        </w:tc>
        <w:tc>
          <w:tcPr>
            <w:tcW w:w="425" w:type="dxa"/>
            <w:noWrap/>
            <w:hideMark/>
          </w:tcPr>
          <w:p w14:paraId="4D1EA65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BE101F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2156C2B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109D9C2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C12720" w14:textId="77777777" w:rsidR="0074355E" w:rsidRPr="0074355E" w:rsidRDefault="0074355E">
            <w:r w:rsidRPr="0074355E">
              <w:t>R5-244438</w:t>
            </w:r>
          </w:p>
        </w:tc>
        <w:tc>
          <w:tcPr>
            <w:tcW w:w="3006" w:type="dxa"/>
            <w:noWrap/>
            <w:hideMark/>
          </w:tcPr>
          <w:p w14:paraId="4C06D6AF" w14:textId="77777777" w:rsidR="0074355E" w:rsidRPr="0074355E" w:rsidRDefault="0074355E">
            <w:r w:rsidRPr="0074355E">
              <w:t>Correction of A.4.2a and A.5.1</w:t>
            </w:r>
          </w:p>
        </w:tc>
        <w:tc>
          <w:tcPr>
            <w:tcW w:w="1788" w:type="dxa"/>
            <w:noWrap/>
            <w:hideMark/>
          </w:tcPr>
          <w:p w14:paraId="3D66CC2B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2BB36A3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CFF46C2" w14:textId="77777777" w:rsidR="0074355E" w:rsidRPr="0074355E" w:rsidRDefault="0074355E">
            <w:r w:rsidRPr="0074355E">
              <w:t>34.229-5</w:t>
            </w:r>
          </w:p>
        </w:tc>
        <w:tc>
          <w:tcPr>
            <w:tcW w:w="851" w:type="dxa"/>
            <w:noWrap/>
            <w:hideMark/>
          </w:tcPr>
          <w:p w14:paraId="084A347B" w14:textId="77777777" w:rsidR="0074355E" w:rsidRPr="0074355E" w:rsidRDefault="0074355E">
            <w:r w:rsidRPr="0074355E">
              <w:t>17.1.0</w:t>
            </w:r>
          </w:p>
        </w:tc>
        <w:tc>
          <w:tcPr>
            <w:tcW w:w="4396" w:type="dxa"/>
            <w:noWrap/>
            <w:hideMark/>
          </w:tcPr>
          <w:p w14:paraId="21CC086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B6B60B0" w14:textId="77777777" w:rsidR="0074355E" w:rsidRPr="0074355E" w:rsidRDefault="0074355E">
            <w:r w:rsidRPr="0074355E">
              <w:t>0598</w:t>
            </w:r>
          </w:p>
        </w:tc>
        <w:tc>
          <w:tcPr>
            <w:tcW w:w="425" w:type="dxa"/>
            <w:noWrap/>
            <w:hideMark/>
          </w:tcPr>
          <w:p w14:paraId="516910C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6B5C87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D9123E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7D176AC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7C76E3" w14:textId="77777777" w:rsidR="0074355E" w:rsidRPr="0074355E" w:rsidRDefault="0074355E">
            <w:r w:rsidRPr="0074355E">
              <w:t>R5-244440</w:t>
            </w:r>
          </w:p>
        </w:tc>
        <w:tc>
          <w:tcPr>
            <w:tcW w:w="3006" w:type="dxa"/>
            <w:noWrap/>
            <w:hideMark/>
          </w:tcPr>
          <w:p w14:paraId="06E99977" w14:textId="77777777" w:rsidR="0074355E" w:rsidRPr="0074355E" w:rsidRDefault="0074355E">
            <w:r w:rsidRPr="0074355E">
              <w:t>Correction of generic procedures 5.4.3 and 5.4.4</w:t>
            </w:r>
          </w:p>
        </w:tc>
        <w:tc>
          <w:tcPr>
            <w:tcW w:w="1788" w:type="dxa"/>
            <w:noWrap/>
            <w:hideMark/>
          </w:tcPr>
          <w:p w14:paraId="4AB12A25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09AAA4F6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2872AD6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468339CB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34D09DF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2D8083C8" w14:textId="77777777" w:rsidR="0074355E" w:rsidRPr="0074355E" w:rsidRDefault="0074355E">
            <w:r w:rsidRPr="0074355E">
              <w:t>0362</w:t>
            </w:r>
          </w:p>
        </w:tc>
        <w:tc>
          <w:tcPr>
            <w:tcW w:w="425" w:type="dxa"/>
            <w:noWrap/>
            <w:hideMark/>
          </w:tcPr>
          <w:p w14:paraId="364C6C5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CE539E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0EADC6E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24B171D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668808F" w14:textId="77777777" w:rsidR="0074355E" w:rsidRPr="0074355E" w:rsidRDefault="0074355E">
            <w:r w:rsidRPr="0074355E">
              <w:t>R5-244442</w:t>
            </w:r>
          </w:p>
        </w:tc>
        <w:tc>
          <w:tcPr>
            <w:tcW w:w="3006" w:type="dxa"/>
            <w:noWrap/>
            <w:hideMark/>
          </w:tcPr>
          <w:p w14:paraId="721891D6" w14:textId="77777777" w:rsidR="0074355E" w:rsidRPr="0074355E" w:rsidRDefault="0074355E">
            <w:r w:rsidRPr="0074355E">
              <w:t xml:space="preserve">Correction of SE </w:t>
            </w:r>
            <w:proofErr w:type="spellStart"/>
            <w:r w:rsidRPr="0074355E">
              <w:t>QoQZ</w:t>
            </w:r>
            <w:proofErr w:type="spellEnd"/>
            <w:r w:rsidRPr="0074355E">
              <w:t xml:space="preserve"> Validation Frequencies</w:t>
            </w:r>
          </w:p>
        </w:tc>
        <w:tc>
          <w:tcPr>
            <w:tcW w:w="1788" w:type="dxa"/>
            <w:noWrap/>
            <w:hideMark/>
          </w:tcPr>
          <w:p w14:paraId="339FBF2C" w14:textId="77777777" w:rsidR="0074355E" w:rsidRPr="0074355E" w:rsidRDefault="0074355E">
            <w:r w:rsidRPr="0074355E">
              <w:t>Keysight Technologies UK Ltd</w:t>
            </w:r>
          </w:p>
        </w:tc>
        <w:tc>
          <w:tcPr>
            <w:tcW w:w="861" w:type="dxa"/>
            <w:noWrap/>
            <w:hideMark/>
          </w:tcPr>
          <w:p w14:paraId="1275BB5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9A1204B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4560CAB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D4DB6C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969EA81" w14:textId="77777777" w:rsidR="0074355E" w:rsidRPr="0074355E" w:rsidRDefault="0074355E">
            <w:r w:rsidRPr="0074355E">
              <w:t>1068</w:t>
            </w:r>
          </w:p>
        </w:tc>
        <w:tc>
          <w:tcPr>
            <w:tcW w:w="425" w:type="dxa"/>
            <w:noWrap/>
            <w:hideMark/>
          </w:tcPr>
          <w:p w14:paraId="0F56142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4500C5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F615DC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5125D83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669F610" w14:textId="77777777" w:rsidR="0074355E" w:rsidRPr="0074355E" w:rsidRDefault="0074355E">
            <w:r w:rsidRPr="0074355E">
              <w:t>R5-244445</w:t>
            </w:r>
          </w:p>
        </w:tc>
        <w:tc>
          <w:tcPr>
            <w:tcW w:w="3006" w:type="dxa"/>
            <w:noWrap/>
            <w:hideMark/>
          </w:tcPr>
          <w:p w14:paraId="6A11A84A" w14:textId="77777777" w:rsidR="0074355E" w:rsidRPr="0074355E" w:rsidRDefault="0074355E">
            <w:r w:rsidRPr="0074355E">
              <w:t>Clarification of voltage environmental requirement</w:t>
            </w:r>
          </w:p>
        </w:tc>
        <w:tc>
          <w:tcPr>
            <w:tcW w:w="1788" w:type="dxa"/>
            <w:noWrap/>
            <w:hideMark/>
          </w:tcPr>
          <w:p w14:paraId="42720EFA" w14:textId="77777777" w:rsidR="0074355E" w:rsidRPr="0074355E" w:rsidRDefault="0074355E">
            <w:r w:rsidRPr="0074355E">
              <w:t>Keysight Technologies UK Ltd, MVG, Rohde &amp; Schwarz, ETS-Lindgren</w:t>
            </w:r>
          </w:p>
        </w:tc>
        <w:tc>
          <w:tcPr>
            <w:tcW w:w="861" w:type="dxa"/>
            <w:noWrap/>
            <w:hideMark/>
          </w:tcPr>
          <w:p w14:paraId="2CB55C78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4A944A8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2CBBAB70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36ACA95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8E8B37D" w14:textId="77777777" w:rsidR="0074355E" w:rsidRPr="0074355E" w:rsidRDefault="0074355E">
            <w:r w:rsidRPr="0074355E">
              <w:t>0018</w:t>
            </w:r>
          </w:p>
        </w:tc>
        <w:tc>
          <w:tcPr>
            <w:tcW w:w="425" w:type="dxa"/>
            <w:noWrap/>
            <w:hideMark/>
          </w:tcPr>
          <w:p w14:paraId="323A903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BBA49B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ABE2BB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7D7D9E3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E42C8A" w14:textId="77777777" w:rsidR="0074355E" w:rsidRPr="0074355E" w:rsidRDefault="0074355E">
            <w:r w:rsidRPr="0074355E">
              <w:t>R5-244449</w:t>
            </w:r>
          </w:p>
        </w:tc>
        <w:tc>
          <w:tcPr>
            <w:tcW w:w="3006" w:type="dxa"/>
            <w:noWrap/>
            <w:hideMark/>
          </w:tcPr>
          <w:p w14:paraId="538D8851" w14:textId="77777777" w:rsidR="0074355E" w:rsidRPr="0074355E" w:rsidRDefault="0074355E">
            <w:r w:rsidRPr="0074355E">
              <w:t>Clarification of spherical coverage assumptions</w:t>
            </w:r>
          </w:p>
        </w:tc>
        <w:tc>
          <w:tcPr>
            <w:tcW w:w="1788" w:type="dxa"/>
            <w:noWrap/>
            <w:hideMark/>
          </w:tcPr>
          <w:p w14:paraId="77B371A0" w14:textId="77777777" w:rsidR="0074355E" w:rsidRPr="0074355E" w:rsidRDefault="0074355E">
            <w:r w:rsidRPr="0074355E">
              <w:t>Keysight Technologies UK Ltd</w:t>
            </w:r>
          </w:p>
        </w:tc>
        <w:tc>
          <w:tcPr>
            <w:tcW w:w="861" w:type="dxa"/>
            <w:noWrap/>
            <w:hideMark/>
          </w:tcPr>
          <w:p w14:paraId="3A1AFE0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890834D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1B09E74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5F990F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23C14B9" w14:textId="77777777" w:rsidR="0074355E" w:rsidRPr="0074355E" w:rsidRDefault="0074355E">
            <w:r w:rsidRPr="0074355E">
              <w:t>1069</w:t>
            </w:r>
          </w:p>
        </w:tc>
        <w:tc>
          <w:tcPr>
            <w:tcW w:w="425" w:type="dxa"/>
            <w:noWrap/>
            <w:hideMark/>
          </w:tcPr>
          <w:p w14:paraId="45F3DCB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7682F3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E7B0FD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315A817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72CA38A" w14:textId="77777777" w:rsidR="0074355E" w:rsidRPr="0074355E" w:rsidRDefault="0074355E">
            <w:r w:rsidRPr="0074355E">
              <w:t>R5-244450</w:t>
            </w:r>
          </w:p>
        </w:tc>
        <w:tc>
          <w:tcPr>
            <w:tcW w:w="3006" w:type="dxa"/>
            <w:noWrap/>
            <w:hideMark/>
          </w:tcPr>
          <w:p w14:paraId="668AB814" w14:textId="77777777" w:rsidR="0074355E" w:rsidRPr="0074355E" w:rsidRDefault="0074355E">
            <w:r w:rsidRPr="0074355E">
              <w:t>Correction to NR5GC testcases 8.1.1.4.4, 8.1.1.4.5 and 8.1.1.4.6</w:t>
            </w:r>
          </w:p>
        </w:tc>
        <w:tc>
          <w:tcPr>
            <w:tcW w:w="1788" w:type="dxa"/>
            <w:noWrap/>
            <w:hideMark/>
          </w:tcPr>
          <w:p w14:paraId="72C4B406" w14:textId="77777777" w:rsidR="0074355E" w:rsidRPr="0074355E" w:rsidRDefault="0074355E">
            <w:r w:rsidRPr="0074355E">
              <w:t>ROHDE &amp; SCHWARZ, MediaTek</w:t>
            </w:r>
          </w:p>
        </w:tc>
        <w:tc>
          <w:tcPr>
            <w:tcW w:w="861" w:type="dxa"/>
            <w:noWrap/>
            <w:hideMark/>
          </w:tcPr>
          <w:p w14:paraId="7F3B456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FE3ABE3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C45E0F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FD4DBE5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4404AA72" w14:textId="77777777" w:rsidR="0074355E" w:rsidRPr="0074355E" w:rsidRDefault="0074355E">
            <w:r w:rsidRPr="0074355E">
              <w:t>4548</w:t>
            </w:r>
          </w:p>
        </w:tc>
        <w:tc>
          <w:tcPr>
            <w:tcW w:w="425" w:type="dxa"/>
            <w:noWrap/>
            <w:hideMark/>
          </w:tcPr>
          <w:p w14:paraId="020BB17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5A47BE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231F395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5A16B9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262A2A" w14:textId="77777777" w:rsidR="0074355E" w:rsidRPr="0074355E" w:rsidRDefault="0074355E">
            <w:r w:rsidRPr="0074355E">
              <w:lastRenderedPageBreak/>
              <w:t>R5-244453</w:t>
            </w:r>
          </w:p>
        </w:tc>
        <w:tc>
          <w:tcPr>
            <w:tcW w:w="3006" w:type="dxa"/>
            <w:noWrap/>
            <w:hideMark/>
          </w:tcPr>
          <w:p w14:paraId="6B2C8F55" w14:textId="77777777" w:rsidR="0074355E" w:rsidRPr="0074355E" w:rsidRDefault="0074355E">
            <w:r w:rsidRPr="0074355E">
              <w:t>General updates of TS 38.521-1 clause 5 for R16 CA configurations</w:t>
            </w:r>
          </w:p>
        </w:tc>
        <w:tc>
          <w:tcPr>
            <w:tcW w:w="1788" w:type="dxa"/>
            <w:noWrap/>
            <w:hideMark/>
          </w:tcPr>
          <w:p w14:paraId="2783964F" w14:textId="77777777" w:rsidR="0074355E" w:rsidRPr="0074355E" w:rsidRDefault="0074355E">
            <w:r w:rsidRPr="0074355E">
              <w:t>China Unicom, Ericsson</w:t>
            </w:r>
          </w:p>
        </w:tc>
        <w:tc>
          <w:tcPr>
            <w:tcW w:w="861" w:type="dxa"/>
            <w:noWrap/>
            <w:hideMark/>
          </w:tcPr>
          <w:p w14:paraId="7E2A13D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F48E3D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A59B84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002BD9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449F27C8" w14:textId="77777777" w:rsidR="0074355E" w:rsidRPr="0074355E" w:rsidRDefault="0074355E">
            <w:r w:rsidRPr="0074355E">
              <w:t>2879</w:t>
            </w:r>
          </w:p>
        </w:tc>
        <w:tc>
          <w:tcPr>
            <w:tcW w:w="425" w:type="dxa"/>
            <w:noWrap/>
            <w:hideMark/>
          </w:tcPr>
          <w:p w14:paraId="28C5F88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DDD0B5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090BCE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6FF3624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DED607" w14:textId="77777777" w:rsidR="0074355E" w:rsidRPr="0074355E" w:rsidRDefault="0074355E">
            <w:r w:rsidRPr="0074355E">
              <w:t>R5-244454</w:t>
            </w:r>
          </w:p>
        </w:tc>
        <w:tc>
          <w:tcPr>
            <w:tcW w:w="3006" w:type="dxa"/>
            <w:noWrap/>
            <w:hideMark/>
          </w:tcPr>
          <w:p w14:paraId="63C5A7C0" w14:textId="77777777" w:rsidR="0074355E" w:rsidRPr="0074355E" w:rsidRDefault="0074355E">
            <w:r w:rsidRPr="0074355E">
              <w:t>General updates of TS 38.521-1 clause 5 for R17 CA configurations</w:t>
            </w:r>
          </w:p>
        </w:tc>
        <w:tc>
          <w:tcPr>
            <w:tcW w:w="1788" w:type="dxa"/>
            <w:noWrap/>
            <w:hideMark/>
          </w:tcPr>
          <w:p w14:paraId="30C16F74" w14:textId="77777777" w:rsidR="0074355E" w:rsidRPr="0074355E" w:rsidRDefault="0074355E">
            <w:r w:rsidRPr="0074355E">
              <w:t>China Unicom, Verizon, KDDI, CMCC, ZTE</w:t>
            </w:r>
          </w:p>
        </w:tc>
        <w:tc>
          <w:tcPr>
            <w:tcW w:w="861" w:type="dxa"/>
            <w:noWrap/>
            <w:hideMark/>
          </w:tcPr>
          <w:p w14:paraId="07DD94E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A61AA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158CC5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6A2DE86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213F7CC5" w14:textId="77777777" w:rsidR="0074355E" w:rsidRPr="0074355E" w:rsidRDefault="0074355E">
            <w:r w:rsidRPr="0074355E">
              <w:t>2880</w:t>
            </w:r>
          </w:p>
        </w:tc>
        <w:tc>
          <w:tcPr>
            <w:tcW w:w="425" w:type="dxa"/>
            <w:noWrap/>
            <w:hideMark/>
          </w:tcPr>
          <w:p w14:paraId="1BA24CF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C703AF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892B9EC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5C9AAE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0F46CA" w14:textId="77777777" w:rsidR="0074355E" w:rsidRPr="0074355E" w:rsidRDefault="0074355E">
            <w:r w:rsidRPr="0074355E">
              <w:t>R5-244457</w:t>
            </w:r>
          </w:p>
        </w:tc>
        <w:tc>
          <w:tcPr>
            <w:tcW w:w="3006" w:type="dxa"/>
            <w:noWrap/>
            <w:hideMark/>
          </w:tcPr>
          <w:p w14:paraId="501BA858" w14:textId="77777777" w:rsidR="0074355E" w:rsidRPr="0074355E" w:rsidRDefault="0074355E">
            <w:r w:rsidRPr="0074355E">
              <w:t>Addition of band 254 into test case 6.5B.4.4 Additional spurious emissions for category NB1 and NB2</w:t>
            </w:r>
          </w:p>
        </w:tc>
        <w:tc>
          <w:tcPr>
            <w:tcW w:w="1788" w:type="dxa"/>
            <w:noWrap/>
            <w:hideMark/>
          </w:tcPr>
          <w:p w14:paraId="50162690" w14:textId="77777777" w:rsidR="0074355E" w:rsidRPr="0074355E" w:rsidRDefault="0074355E">
            <w:r w:rsidRPr="0074355E">
              <w:t>MediaTek (Shenzhen) Inc.</w:t>
            </w:r>
          </w:p>
        </w:tc>
        <w:tc>
          <w:tcPr>
            <w:tcW w:w="861" w:type="dxa"/>
            <w:noWrap/>
            <w:hideMark/>
          </w:tcPr>
          <w:p w14:paraId="7CD2400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8EFEF1E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17B514F6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18F1EAA6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3C3AE83" w14:textId="77777777" w:rsidR="0074355E" w:rsidRPr="0074355E" w:rsidRDefault="0074355E">
            <w:r w:rsidRPr="0074355E">
              <w:t>0044</w:t>
            </w:r>
          </w:p>
        </w:tc>
        <w:tc>
          <w:tcPr>
            <w:tcW w:w="425" w:type="dxa"/>
            <w:noWrap/>
            <w:hideMark/>
          </w:tcPr>
          <w:p w14:paraId="550A80A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EF64ED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3ACB6C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4241E2B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52EBE4A" w14:textId="77777777" w:rsidR="0074355E" w:rsidRPr="0074355E" w:rsidRDefault="0074355E">
            <w:r w:rsidRPr="0074355E">
              <w:t>R5-244461</w:t>
            </w:r>
          </w:p>
        </w:tc>
        <w:tc>
          <w:tcPr>
            <w:tcW w:w="3006" w:type="dxa"/>
            <w:noWrap/>
            <w:hideMark/>
          </w:tcPr>
          <w:p w14:paraId="5D46DBBF" w14:textId="77777777" w:rsidR="0074355E" w:rsidRPr="0074355E" w:rsidRDefault="0074355E">
            <w:r w:rsidRPr="0074355E">
              <w:t>Correction of test frequencies for CA_n66(2A)</w:t>
            </w:r>
          </w:p>
        </w:tc>
        <w:tc>
          <w:tcPr>
            <w:tcW w:w="1788" w:type="dxa"/>
            <w:noWrap/>
            <w:hideMark/>
          </w:tcPr>
          <w:p w14:paraId="02691771" w14:textId="77777777" w:rsidR="0074355E" w:rsidRPr="0074355E" w:rsidRDefault="0074355E">
            <w:r w:rsidRPr="0074355E">
              <w:t>Ericsson, Anritsu</w:t>
            </w:r>
          </w:p>
        </w:tc>
        <w:tc>
          <w:tcPr>
            <w:tcW w:w="861" w:type="dxa"/>
            <w:noWrap/>
            <w:hideMark/>
          </w:tcPr>
          <w:p w14:paraId="14B4F07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C7ACC37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DF964E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3A09C67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339CF4E2" w14:textId="77777777" w:rsidR="0074355E" w:rsidRPr="0074355E" w:rsidRDefault="0074355E">
            <w:r w:rsidRPr="0074355E">
              <w:t>3262</w:t>
            </w:r>
          </w:p>
        </w:tc>
        <w:tc>
          <w:tcPr>
            <w:tcW w:w="425" w:type="dxa"/>
            <w:noWrap/>
            <w:hideMark/>
          </w:tcPr>
          <w:p w14:paraId="276B574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C00C6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C204E1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49961C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A42C92" w14:textId="77777777" w:rsidR="0074355E" w:rsidRPr="0074355E" w:rsidRDefault="0074355E">
            <w:r w:rsidRPr="0074355E">
              <w:t>R5-244462</w:t>
            </w:r>
          </w:p>
        </w:tc>
        <w:tc>
          <w:tcPr>
            <w:tcW w:w="3006" w:type="dxa"/>
            <w:noWrap/>
            <w:hideMark/>
          </w:tcPr>
          <w:p w14:paraId="594EDAEB" w14:textId="77777777" w:rsidR="0074355E" w:rsidRPr="0074355E" w:rsidRDefault="0074355E">
            <w:r w:rsidRPr="0074355E">
              <w:t xml:space="preserve">Removal of </w:t>
            </w:r>
            <w:proofErr w:type="spellStart"/>
            <w:r w:rsidRPr="0074355E">
              <w:t>editors</w:t>
            </w:r>
            <w:proofErr w:type="spellEnd"/>
            <w:r w:rsidRPr="0074355E">
              <w:t xml:space="preserve"> Note for CA_n77(2A)</w:t>
            </w:r>
          </w:p>
        </w:tc>
        <w:tc>
          <w:tcPr>
            <w:tcW w:w="1788" w:type="dxa"/>
            <w:noWrap/>
            <w:hideMark/>
          </w:tcPr>
          <w:p w14:paraId="41314934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1AD235F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D6C4787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E00CBE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F9A354E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69FBBE83" w14:textId="77777777" w:rsidR="0074355E" w:rsidRPr="0074355E" w:rsidRDefault="0074355E">
            <w:r w:rsidRPr="0074355E">
              <w:t>3263</w:t>
            </w:r>
          </w:p>
        </w:tc>
        <w:tc>
          <w:tcPr>
            <w:tcW w:w="425" w:type="dxa"/>
            <w:noWrap/>
            <w:hideMark/>
          </w:tcPr>
          <w:p w14:paraId="79C884D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C9E64B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3896937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7715372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BFEE7B" w14:textId="77777777" w:rsidR="0074355E" w:rsidRPr="0074355E" w:rsidRDefault="0074355E">
            <w:r w:rsidRPr="0074355E">
              <w:t>R5-244463</w:t>
            </w:r>
          </w:p>
        </w:tc>
        <w:tc>
          <w:tcPr>
            <w:tcW w:w="3006" w:type="dxa"/>
            <w:noWrap/>
            <w:hideMark/>
          </w:tcPr>
          <w:p w14:paraId="442C9589" w14:textId="77777777" w:rsidR="0074355E" w:rsidRPr="0074355E" w:rsidRDefault="0074355E">
            <w:r w:rsidRPr="0074355E">
              <w:t>Addition of Round in Symbols chapter</w:t>
            </w:r>
          </w:p>
        </w:tc>
        <w:tc>
          <w:tcPr>
            <w:tcW w:w="1788" w:type="dxa"/>
            <w:noWrap/>
            <w:hideMark/>
          </w:tcPr>
          <w:p w14:paraId="7D719317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924CFE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4484574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39D54F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5D29D0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BDE8F3F" w14:textId="77777777" w:rsidR="0074355E" w:rsidRPr="0074355E" w:rsidRDefault="0074355E">
            <w:r w:rsidRPr="0074355E">
              <w:t>3264</w:t>
            </w:r>
          </w:p>
        </w:tc>
        <w:tc>
          <w:tcPr>
            <w:tcW w:w="425" w:type="dxa"/>
            <w:noWrap/>
            <w:hideMark/>
          </w:tcPr>
          <w:p w14:paraId="242A5A3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7D3292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ADF643C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422ED74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F289F9" w14:textId="77777777" w:rsidR="0074355E" w:rsidRPr="0074355E" w:rsidRDefault="0074355E">
            <w:r w:rsidRPr="0074355E">
              <w:t>R5-244464</w:t>
            </w:r>
          </w:p>
        </w:tc>
        <w:tc>
          <w:tcPr>
            <w:tcW w:w="3006" w:type="dxa"/>
            <w:noWrap/>
            <w:hideMark/>
          </w:tcPr>
          <w:p w14:paraId="0AA3DA05" w14:textId="77777777" w:rsidR="0074355E" w:rsidRPr="0074355E" w:rsidRDefault="0074355E">
            <w:r w:rsidRPr="0074355E">
              <w:t>Addition of test frequencies for CA_n48C</w:t>
            </w:r>
          </w:p>
        </w:tc>
        <w:tc>
          <w:tcPr>
            <w:tcW w:w="1788" w:type="dxa"/>
            <w:noWrap/>
            <w:hideMark/>
          </w:tcPr>
          <w:p w14:paraId="4AEFAD02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67CD129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14F4E8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A8352F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1214EF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3FB9FACD" w14:textId="77777777" w:rsidR="0074355E" w:rsidRPr="0074355E" w:rsidRDefault="0074355E">
            <w:r w:rsidRPr="0074355E">
              <w:t>3265</w:t>
            </w:r>
          </w:p>
        </w:tc>
        <w:tc>
          <w:tcPr>
            <w:tcW w:w="425" w:type="dxa"/>
            <w:noWrap/>
            <w:hideMark/>
          </w:tcPr>
          <w:p w14:paraId="5CD76C7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6974A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AC75C5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4D66B8D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05173C" w14:textId="77777777" w:rsidR="0074355E" w:rsidRPr="0074355E" w:rsidRDefault="0074355E">
            <w:r w:rsidRPr="0074355E">
              <w:t>R5-244467</w:t>
            </w:r>
          </w:p>
        </w:tc>
        <w:tc>
          <w:tcPr>
            <w:tcW w:w="3006" w:type="dxa"/>
            <w:noWrap/>
            <w:hideMark/>
          </w:tcPr>
          <w:p w14:paraId="50590FDE" w14:textId="77777777" w:rsidR="0074355E" w:rsidRPr="0074355E" w:rsidRDefault="0074355E">
            <w:r w:rsidRPr="0074355E">
              <w:t>Update to R18 IoT NTN test cases applicability</w:t>
            </w:r>
          </w:p>
        </w:tc>
        <w:tc>
          <w:tcPr>
            <w:tcW w:w="1788" w:type="dxa"/>
            <w:noWrap/>
            <w:hideMark/>
          </w:tcPr>
          <w:p w14:paraId="03C2A4E6" w14:textId="77777777" w:rsidR="0074355E" w:rsidRPr="0074355E" w:rsidRDefault="0074355E">
            <w:r w:rsidRPr="0074355E">
              <w:t>CMCC, MediaTek, ROHDE &amp; SCHWARZ</w:t>
            </w:r>
          </w:p>
        </w:tc>
        <w:tc>
          <w:tcPr>
            <w:tcW w:w="861" w:type="dxa"/>
            <w:noWrap/>
            <w:hideMark/>
          </w:tcPr>
          <w:p w14:paraId="5D3CB89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D8232B2" w14:textId="77777777" w:rsidR="0074355E" w:rsidRPr="0074355E" w:rsidRDefault="0074355E">
            <w:r w:rsidRPr="0074355E">
              <w:t>36.521-2</w:t>
            </w:r>
          </w:p>
        </w:tc>
        <w:tc>
          <w:tcPr>
            <w:tcW w:w="851" w:type="dxa"/>
            <w:noWrap/>
            <w:hideMark/>
          </w:tcPr>
          <w:p w14:paraId="06DFDF90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55904564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1AC3025E" w14:textId="77777777" w:rsidR="0074355E" w:rsidRPr="0074355E" w:rsidRDefault="0074355E">
            <w:r w:rsidRPr="0074355E">
              <w:t>1039</w:t>
            </w:r>
          </w:p>
        </w:tc>
        <w:tc>
          <w:tcPr>
            <w:tcW w:w="425" w:type="dxa"/>
            <w:noWrap/>
            <w:hideMark/>
          </w:tcPr>
          <w:p w14:paraId="463E9F5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B73F2F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3C110B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5648EC8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CD4AB8" w14:textId="77777777" w:rsidR="0074355E" w:rsidRPr="0074355E" w:rsidRDefault="0074355E">
            <w:r w:rsidRPr="0074355E">
              <w:t>R5-244468</w:t>
            </w:r>
          </w:p>
        </w:tc>
        <w:tc>
          <w:tcPr>
            <w:tcW w:w="3006" w:type="dxa"/>
            <w:noWrap/>
            <w:hideMark/>
          </w:tcPr>
          <w:p w14:paraId="76B86D66" w14:textId="77777777" w:rsidR="0074355E" w:rsidRPr="0074355E" w:rsidRDefault="0074355E">
            <w:r w:rsidRPr="0074355E">
              <w:t>Update to IoT NTN test cases</w:t>
            </w:r>
          </w:p>
        </w:tc>
        <w:tc>
          <w:tcPr>
            <w:tcW w:w="1788" w:type="dxa"/>
            <w:noWrap/>
            <w:hideMark/>
          </w:tcPr>
          <w:p w14:paraId="1C49EC4D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5AFAFE6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9FE39E9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59009BF3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076BA03C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46EEC0F0" w14:textId="77777777" w:rsidR="0074355E" w:rsidRPr="0074355E" w:rsidRDefault="0074355E">
            <w:r w:rsidRPr="0074355E">
              <w:t>0045</w:t>
            </w:r>
          </w:p>
        </w:tc>
        <w:tc>
          <w:tcPr>
            <w:tcW w:w="425" w:type="dxa"/>
            <w:noWrap/>
            <w:hideMark/>
          </w:tcPr>
          <w:p w14:paraId="506C984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11B5EA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0BB5C4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211A193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6A7E0F2" w14:textId="77777777" w:rsidR="0074355E" w:rsidRPr="0074355E" w:rsidRDefault="0074355E">
            <w:r w:rsidRPr="0074355E">
              <w:t>R5-244469</w:t>
            </w:r>
          </w:p>
        </w:tc>
        <w:tc>
          <w:tcPr>
            <w:tcW w:w="3006" w:type="dxa"/>
            <w:noWrap/>
            <w:hideMark/>
          </w:tcPr>
          <w:p w14:paraId="316D8A31" w14:textId="77777777" w:rsidR="0074355E" w:rsidRPr="0074355E" w:rsidRDefault="0074355E">
            <w:r w:rsidRPr="0074355E">
              <w:t>Editorial correction to IoT NTN Reference</w:t>
            </w:r>
          </w:p>
        </w:tc>
        <w:tc>
          <w:tcPr>
            <w:tcW w:w="1788" w:type="dxa"/>
            <w:noWrap/>
            <w:hideMark/>
          </w:tcPr>
          <w:p w14:paraId="525B5151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144B704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D1E7A08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053C4785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74907F26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666AB9BB" w14:textId="77777777" w:rsidR="0074355E" w:rsidRPr="0074355E" w:rsidRDefault="0074355E">
            <w:r w:rsidRPr="0074355E">
              <w:t>0046</w:t>
            </w:r>
          </w:p>
        </w:tc>
        <w:tc>
          <w:tcPr>
            <w:tcW w:w="425" w:type="dxa"/>
            <w:noWrap/>
            <w:hideMark/>
          </w:tcPr>
          <w:p w14:paraId="27642E8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95A951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1754B9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37F78C1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1465549" w14:textId="77777777" w:rsidR="0074355E" w:rsidRPr="0074355E" w:rsidRDefault="0074355E">
            <w:r w:rsidRPr="0074355E">
              <w:t>R5-244477</w:t>
            </w:r>
          </w:p>
        </w:tc>
        <w:tc>
          <w:tcPr>
            <w:tcW w:w="3006" w:type="dxa"/>
            <w:noWrap/>
            <w:hideMark/>
          </w:tcPr>
          <w:p w14:paraId="02428021" w14:textId="77777777" w:rsidR="0074355E" w:rsidRPr="0074355E" w:rsidRDefault="0074355E">
            <w:r w:rsidRPr="0074355E">
              <w:t>Update to definitions and symbols for ATG UE</w:t>
            </w:r>
          </w:p>
        </w:tc>
        <w:tc>
          <w:tcPr>
            <w:tcW w:w="1788" w:type="dxa"/>
            <w:noWrap/>
            <w:hideMark/>
          </w:tcPr>
          <w:p w14:paraId="4C3A24B7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6D9F64B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E6D496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07642C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3EBABCC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32A881A" w14:textId="77777777" w:rsidR="0074355E" w:rsidRPr="0074355E" w:rsidRDefault="0074355E">
            <w:r w:rsidRPr="0074355E">
              <w:t>2883</w:t>
            </w:r>
          </w:p>
        </w:tc>
        <w:tc>
          <w:tcPr>
            <w:tcW w:w="425" w:type="dxa"/>
            <w:noWrap/>
            <w:hideMark/>
          </w:tcPr>
          <w:p w14:paraId="51B422D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6AA54D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84E2A4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670BF86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EC51D87" w14:textId="77777777" w:rsidR="0074355E" w:rsidRPr="0074355E" w:rsidRDefault="0074355E">
            <w:r w:rsidRPr="0074355E">
              <w:lastRenderedPageBreak/>
              <w:t>R5-244478</w:t>
            </w:r>
          </w:p>
        </w:tc>
        <w:tc>
          <w:tcPr>
            <w:tcW w:w="3006" w:type="dxa"/>
            <w:noWrap/>
            <w:hideMark/>
          </w:tcPr>
          <w:p w14:paraId="5B0A841B" w14:textId="77777777" w:rsidR="0074355E" w:rsidRPr="0074355E" w:rsidRDefault="0074355E">
            <w:r w:rsidRPr="0074355E">
              <w:t>Update to general description of ATG Tx TCs</w:t>
            </w:r>
          </w:p>
        </w:tc>
        <w:tc>
          <w:tcPr>
            <w:tcW w:w="1788" w:type="dxa"/>
            <w:noWrap/>
            <w:hideMark/>
          </w:tcPr>
          <w:p w14:paraId="3D7AE543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2EBA12E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3751B4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EA3BB4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A542F6A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AABDE2E" w14:textId="77777777" w:rsidR="0074355E" w:rsidRPr="0074355E" w:rsidRDefault="0074355E">
            <w:r w:rsidRPr="0074355E">
              <w:t>2884</w:t>
            </w:r>
          </w:p>
        </w:tc>
        <w:tc>
          <w:tcPr>
            <w:tcW w:w="425" w:type="dxa"/>
            <w:noWrap/>
            <w:hideMark/>
          </w:tcPr>
          <w:p w14:paraId="5E77816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9ABF51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4E6D87C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740CA5C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14605E0" w14:textId="77777777" w:rsidR="0074355E" w:rsidRPr="0074355E" w:rsidRDefault="0074355E">
            <w:r w:rsidRPr="0074355E">
              <w:t>R5-244482</w:t>
            </w:r>
          </w:p>
        </w:tc>
        <w:tc>
          <w:tcPr>
            <w:tcW w:w="3006" w:type="dxa"/>
            <w:noWrap/>
            <w:hideMark/>
          </w:tcPr>
          <w:p w14:paraId="065C3686" w14:textId="77777777" w:rsidR="0074355E" w:rsidRPr="0074355E" w:rsidRDefault="0074355E">
            <w:r w:rsidRPr="0074355E">
              <w:t>Update to general description of ATG Rx TC</w:t>
            </w:r>
          </w:p>
        </w:tc>
        <w:tc>
          <w:tcPr>
            <w:tcW w:w="1788" w:type="dxa"/>
            <w:noWrap/>
            <w:hideMark/>
          </w:tcPr>
          <w:p w14:paraId="1AA4657C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2FD5FF5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FB29144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07BA88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2FE3B08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E2B8DE1" w14:textId="77777777" w:rsidR="0074355E" w:rsidRPr="0074355E" w:rsidRDefault="0074355E">
            <w:r w:rsidRPr="0074355E">
              <w:t>2888</w:t>
            </w:r>
          </w:p>
        </w:tc>
        <w:tc>
          <w:tcPr>
            <w:tcW w:w="425" w:type="dxa"/>
            <w:noWrap/>
            <w:hideMark/>
          </w:tcPr>
          <w:p w14:paraId="77EEC0C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D65D26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644AF79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673F87F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4417215" w14:textId="77777777" w:rsidR="0074355E" w:rsidRPr="0074355E" w:rsidRDefault="0074355E">
            <w:r w:rsidRPr="0074355E">
              <w:t>R5-244485</w:t>
            </w:r>
          </w:p>
        </w:tc>
        <w:tc>
          <w:tcPr>
            <w:tcW w:w="3006" w:type="dxa"/>
            <w:noWrap/>
            <w:hideMark/>
          </w:tcPr>
          <w:p w14:paraId="7DC2438D" w14:textId="77777777" w:rsidR="0074355E" w:rsidRPr="0074355E" w:rsidRDefault="0074355E">
            <w:r w:rsidRPr="0074355E">
              <w:t>Editorial correction to ATG RF/</w:t>
            </w:r>
            <w:proofErr w:type="spellStart"/>
            <w:r w:rsidRPr="0074355E">
              <w:t>Demod</w:t>
            </w:r>
            <w:proofErr w:type="spellEnd"/>
            <w:r w:rsidRPr="0074355E">
              <w:t xml:space="preserve"> IE values</w:t>
            </w:r>
          </w:p>
        </w:tc>
        <w:tc>
          <w:tcPr>
            <w:tcW w:w="1788" w:type="dxa"/>
            <w:noWrap/>
            <w:hideMark/>
          </w:tcPr>
          <w:p w14:paraId="20A673B5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2CB1A76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708458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59200F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D3B7A71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DD506D0" w14:textId="77777777" w:rsidR="0074355E" w:rsidRPr="0074355E" w:rsidRDefault="0074355E">
            <w:r w:rsidRPr="0074355E">
              <w:t>3266</w:t>
            </w:r>
          </w:p>
        </w:tc>
        <w:tc>
          <w:tcPr>
            <w:tcW w:w="425" w:type="dxa"/>
            <w:noWrap/>
            <w:hideMark/>
          </w:tcPr>
          <w:p w14:paraId="4073112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966233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60EBB5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2169AD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4F3F3C" w14:textId="77777777" w:rsidR="0074355E" w:rsidRPr="0074355E" w:rsidRDefault="0074355E">
            <w:r w:rsidRPr="0074355E">
              <w:t>R5-244486</w:t>
            </w:r>
          </w:p>
        </w:tc>
        <w:tc>
          <w:tcPr>
            <w:tcW w:w="3006" w:type="dxa"/>
            <w:noWrap/>
            <w:hideMark/>
          </w:tcPr>
          <w:p w14:paraId="7A399EFC" w14:textId="77777777" w:rsidR="0074355E" w:rsidRPr="0074355E" w:rsidRDefault="0074355E">
            <w:r w:rsidRPr="0074355E">
              <w:t>Editorial correction to ATG RRM IE values</w:t>
            </w:r>
          </w:p>
        </w:tc>
        <w:tc>
          <w:tcPr>
            <w:tcW w:w="1788" w:type="dxa"/>
            <w:noWrap/>
            <w:hideMark/>
          </w:tcPr>
          <w:p w14:paraId="0F95209C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6710CC4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797DD6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1DD3D8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F8D51A2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B8190AF" w14:textId="77777777" w:rsidR="0074355E" w:rsidRPr="0074355E" w:rsidRDefault="0074355E">
            <w:r w:rsidRPr="0074355E">
              <w:t>3267</w:t>
            </w:r>
          </w:p>
        </w:tc>
        <w:tc>
          <w:tcPr>
            <w:tcW w:w="425" w:type="dxa"/>
            <w:noWrap/>
            <w:hideMark/>
          </w:tcPr>
          <w:p w14:paraId="34988BC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B38059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F3C8FEA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7D8B657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E3B3287" w14:textId="77777777" w:rsidR="0074355E" w:rsidRPr="0074355E" w:rsidRDefault="0074355E">
            <w:r w:rsidRPr="0074355E">
              <w:t>R5-244489</w:t>
            </w:r>
          </w:p>
        </w:tc>
        <w:tc>
          <w:tcPr>
            <w:tcW w:w="3006" w:type="dxa"/>
            <w:noWrap/>
            <w:hideMark/>
          </w:tcPr>
          <w:p w14:paraId="700E6372" w14:textId="77777777" w:rsidR="0074355E" w:rsidRPr="0074355E" w:rsidRDefault="0074355E">
            <w:r w:rsidRPr="0074355E">
              <w:t>Update to UTRA ACLR TC</w:t>
            </w:r>
          </w:p>
        </w:tc>
        <w:tc>
          <w:tcPr>
            <w:tcW w:w="1788" w:type="dxa"/>
            <w:noWrap/>
            <w:hideMark/>
          </w:tcPr>
          <w:p w14:paraId="7309F6BC" w14:textId="77777777" w:rsidR="0074355E" w:rsidRPr="0074355E" w:rsidRDefault="0074355E">
            <w:r w:rsidRPr="0074355E">
              <w:t>CMCC, Nokia</w:t>
            </w:r>
          </w:p>
        </w:tc>
        <w:tc>
          <w:tcPr>
            <w:tcW w:w="861" w:type="dxa"/>
            <w:noWrap/>
            <w:hideMark/>
          </w:tcPr>
          <w:p w14:paraId="604B80E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B9D32CD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8B2B93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79400A" w14:textId="77777777" w:rsidR="0074355E" w:rsidRPr="0074355E" w:rsidRDefault="0074355E">
            <w:r w:rsidRPr="0074355E">
              <w:t>LTE_NR_HPUE_FWVM_R18-UEConTest</w:t>
            </w:r>
          </w:p>
        </w:tc>
        <w:tc>
          <w:tcPr>
            <w:tcW w:w="707" w:type="dxa"/>
            <w:noWrap/>
            <w:hideMark/>
          </w:tcPr>
          <w:p w14:paraId="659A822B" w14:textId="77777777" w:rsidR="0074355E" w:rsidRPr="0074355E" w:rsidRDefault="0074355E">
            <w:r w:rsidRPr="0074355E">
              <w:t>2891</w:t>
            </w:r>
          </w:p>
        </w:tc>
        <w:tc>
          <w:tcPr>
            <w:tcW w:w="425" w:type="dxa"/>
            <w:noWrap/>
            <w:hideMark/>
          </w:tcPr>
          <w:p w14:paraId="738090D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641BDE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31E540E" w14:textId="77777777" w:rsidR="0074355E" w:rsidRPr="0074355E" w:rsidRDefault="0074355E">
            <w:r w:rsidRPr="0074355E">
              <w:t>RP-242301</w:t>
            </w:r>
          </w:p>
        </w:tc>
      </w:tr>
      <w:tr w:rsidR="0074355E" w:rsidRPr="0074355E" w14:paraId="351D5E7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C071E6" w14:textId="77777777" w:rsidR="0074355E" w:rsidRPr="0074355E" w:rsidRDefault="0074355E">
            <w:r w:rsidRPr="0074355E">
              <w:t>R5-244493</w:t>
            </w:r>
          </w:p>
        </w:tc>
        <w:tc>
          <w:tcPr>
            <w:tcW w:w="3006" w:type="dxa"/>
            <w:noWrap/>
            <w:hideMark/>
          </w:tcPr>
          <w:p w14:paraId="5CDE8581" w14:textId="77777777" w:rsidR="0074355E" w:rsidRPr="0074355E" w:rsidRDefault="0074355E">
            <w:r w:rsidRPr="0074355E">
              <w:t>Addition of Ref Sense power level for CA_n41C-n79A</w:t>
            </w:r>
          </w:p>
        </w:tc>
        <w:tc>
          <w:tcPr>
            <w:tcW w:w="1788" w:type="dxa"/>
            <w:noWrap/>
            <w:hideMark/>
          </w:tcPr>
          <w:p w14:paraId="5FB496DB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2E0C261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31E856B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4F128C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2B5F1AC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690520BC" w14:textId="77777777" w:rsidR="0074355E" w:rsidRPr="0074355E" w:rsidRDefault="0074355E">
            <w:r w:rsidRPr="0074355E">
              <w:t>2892</w:t>
            </w:r>
          </w:p>
        </w:tc>
        <w:tc>
          <w:tcPr>
            <w:tcW w:w="425" w:type="dxa"/>
            <w:noWrap/>
            <w:hideMark/>
          </w:tcPr>
          <w:p w14:paraId="04C5B08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12EC6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045429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2034D4A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BDF690" w14:textId="77777777" w:rsidR="0074355E" w:rsidRPr="0074355E" w:rsidRDefault="0074355E">
            <w:r w:rsidRPr="0074355E">
              <w:t>R5-244494</w:t>
            </w:r>
          </w:p>
        </w:tc>
        <w:tc>
          <w:tcPr>
            <w:tcW w:w="3006" w:type="dxa"/>
            <w:noWrap/>
            <w:hideMark/>
          </w:tcPr>
          <w:p w14:paraId="0CA8CB68" w14:textId="77777777" w:rsidR="0074355E" w:rsidRPr="0074355E" w:rsidRDefault="0074355E">
            <w:r w:rsidRPr="0074355E">
              <w:t>Update REFSENSE TP analysis for CA_n41C-n79A</w:t>
            </w:r>
          </w:p>
        </w:tc>
        <w:tc>
          <w:tcPr>
            <w:tcW w:w="1788" w:type="dxa"/>
            <w:noWrap/>
            <w:hideMark/>
          </w:tcPr>
          <w:p w14:paraId="42900722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2A6E7F9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C218E55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5E5E41D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110FC1E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63A50661" w14:textId="77777777" w:rsidR="0074355E" w:rsidRPr="0074355E" w:rsidRDefault="0074355E">
            <w:r w:rsidRPr="0074355E">
              <w:t>0928</w:t>
            </w:r>
          </w:p>
        </w:tc>
        <w:tc>
          <w:tcPr>
            <w:tcW w:w="425" w:type="dxa"/>
            <w:noWrap/>
            <w:hideMark/>
          </w:tcPr>
          <w:p w14:paraId="4CF29E4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AE672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7B90655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7E12879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5CFDCF9" w14:textId="77777777" w:rsidR="0074355E" w:rsidRPr="0074355E" w:rsidRDefault="0074355E">
            <w:r w:rsidRPr="0074355E">
              <w:t>R5-244495</w:t>
            </w:r>
          </w:p>
        </w:tc>
        <w:tc>
          <w:tcPr>
            <w:tcW w:w="3006" w:type="dxa"/>
            <w:noWrap/>
            <w:hideMark/>
          </w:tcPr>
          <w:p w14:paraId="325CF40E" w14:textId="77777777" w:rsidR="0074355E" w:rsidRPr="0074355E" w:rsidRDefault="0074355E">
            <w:r w:rsidRPr="0074355E">
              <w:t>Update REFSENSE TP analysis for CA_n28A-n41C</w:t>
            </w:r>
          </w:p>
        </w:tc>
        <w:tc>
          <w:tcPr>
            <w:tcW w:w="1788" w:type="dxa"/>
            <w:noWrap/>
            <w:hideMark/>
          </w:tcPr>
          <w:p w14:paraId="330B8E62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5D62228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D2DE6C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6CAB9F1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F03F920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2678EF28" w14:textId="77777777" w:rsidR="0074355E" w:rsidRPr="0074355E" w:rsidRDefault="0074355E">
            <w:r w:rsidRPr="0074355E">
              <w:t>0929</w:t>
            </w:r>
          </w:p>
        </w:tc>
        <w:tc>
          <w:tcPr>
            <w:tcW w:w="425" w:type="dxa"/>
            <w:noWrap/>
            <w:hideMark/>
          </w:tcPr>
          <w:p w14:paraId="087BA3A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A421A8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FFA2BA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0E7CFA8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E7C940" w14:textId="77777777" w:rsidR="0074355E" w:rsidRPr="0074355E" w:rsidRDefault="0074355E">
            <w:r w:rsidRPr="0074355E">
              <w:t>R5-244496</w:t>
            </w:r>
          </w:p>
        </w:tc>
        <w:tc>
          <w:tcPr>
            <w:tcW w:w="3006" w:type="dxa"/>
            <w:noWrap/>
            <w:hideMark/>
          </w:tcPr>
          <w:p w14:paraId="02207498" w14:textId="77777777" w:rsidR="0074355E" w:rsidRPr="0074355E" w:rsidRDefault="0074355E">
            <w:r w:rsidRPr="0074355E">
              <w:t>Addition of Ref Sense power level for CA_n28A-n41C</w:t>
            </w:r>
          </w:p>
        </w:tc>
        <w:tc>
          <w:tcPr>
            <w:tcW w:w="1788" w:type="dxa"/>
            <w:noWrap/>
            <w:hideMark/>
          </w:tcPr>
          <w:p w14:paraId="3225A49D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6928FA1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41054FF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1999D6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37EE9A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45C96BA7" w14:textId="77777777" w:rsidR="0074355E" w:rsidRPr="0074355E" w:rsidRDefault="0074355E">
            <w:r w:rsidRPr="0074355E">
              <w:t>2893</w:t>
            </w:r>
          </w:p>
        </w:tc>
        <w:tc>
          <w:tcPr>
            <w:tcW w:w="425" w:type="dxa"/>
            <w:noWrap/>
            <w:hideMark/>
          </w:tcPr>
          <w:p w14:paraId="5B33BA1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A77B93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091BD2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0375BBA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BA46343" w14:textId="77777777" w:rsidR="0074355E" w:rsidRPr="0074355E" w:rsidRDefault="0074355E">
            <w:r w:rsidRPr="0074355E">
              <w:t>R5-244497</w:t>
            </w:r>
          </w:p>
        </w:tc>
        <w:tc>
          <w:tcPr>
            <w:tcW w:w="3006" w:type="dxa"/>
            <w:noWrap/>
            <w:hideMark/>
          </w:tcPr>
          <w:p w14:paraId="1C80E718" w14:textId="77777777" w:rsidR="0074355E" w:rsidRPr="0074355E" w:rsidRDefault="0074355E">
            <w:r w:rsidRPr="0074355E">
              <w:t>Update PICS of CA_n28A-n41C</w:t>
            </w:r>
          </w:p>
        </w:tc>
        <w:tc>
          <w:tcPr>
            <w:tcW w:w="1788" w:type="dxa"/>
            <w:noWrap/>
            <w:hideMark/>
          </w:tcPr>
          <w:p w14:paraId="182E50F9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43E51E5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7CA1785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2EF5255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A5E375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3013AE1C" w14:textId="77777777" w:rsidR="0074355E" w:rsidRPr="0074355E" w:rsidRDefault="0074355E">
            <w:r w:rsidRPr="0074355E">
              <w:t>0665</w:t>
            </w:r>
          </w:p>
        </w:tc>
        <w:tc>
          <w:tcPr>
            <w:tcW w:w="425" w:type="dxa"/>
            <w:noWrap/>
            <w:hideMark/>
          </w:tcPr>
          <w:p w14:paraId="7E0B414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0D3800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E47553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19F0739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6ABFE75" w14:textId="77777777" w:rsidR="0074355E" w:rsidRPr="0074355E" w:rsidRDefault="0074355E">
            <w:r w:rsidRPr="0074355E">
              <w:t>R5-244500</w:t>
            </w:r>
          </w:p>
        </w:tc>
        <w:tc>
          <w:tcPr>
            <w:tcW w:w="3006" w:type="dxa"/>
            <w:noWrap/>
            <w:hideMark/>
          </w:tcPr>
          <w:p w14:paraId="1F4DA8B8" w14:textId="77777777" w:rsidR="0074355E" w:rsidRPr="0074355E" w:rsidRDefault="0074355E">
            <w:r w:rsidRPr="0074355E">
              <w:t>Update REFSENSE TP analysis for CA_n41A-n79C</w:t>
            </w:r>
          </w:p>
        </w:tc>
        <w:tc>
          <w:tcPr>
            <w:tcW w:w="1788" w:type="dxa"/>
            <w:noWrap/>
            <w:hideMark/>
          </w:tcPr>
          <w:p w14:paraId="014E6900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381EC36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3BD656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059A66D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F688939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386502E2" w14:textId="77777777" w:rsidR="0074355E" w:rsidRPr="0074355E" w:rsidRDefault="0074355E">
            <w:r w:rsidRPr="0074355E">
              <w:t>0930</w:t>
            </w:r>
          </w:p>
        </w:tc>
        <w:tc>
          <w:tcPr>
            <w:tcW w:w="425" w:type="dxa"/>
            <w:noWrap/>
            <w:hideMark/>
          </w:tcPr>
          <w:p w14:paraId="162C744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275183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12EC2B6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24842AF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88F5FE4" w14:textId="77777777" w:rsidR="0074355E" w:rsidRPr="0074355E" w:rsidRDefault="0074355E">
            <w:r w:rsidRPr="0074355E">
              <w:t>R5-244501</w:t>
            </w:r>
          </w:p>
        </w:tc>
        <w:tc>
          <w:tcPr>
            <w:tcW w:w="3006" w:type="dxa"/>
            <w:noWrap/>
            <w:hideMark/>
          </w:tcPr>
          <w:p w14:paraId="6F5E8737" w14:textId="77777777" w:rsidR="0074355E" w:rsidRPr="0074355E" w:rsidRDefault="0074355E">
            <w:r w:rsidRPr="0074355E">
              <w:t>Addition of Ref Sense power level for CA_n41A-n79C</w:t>
            </w:r>
          </w:p>
        </w:tc>
        <w:tc>
          <w:tcPr>
            <w:tcW w:w="1788" w:type="dxa"/>
            <w:noWrap/>
            <w:hideMark/>
          </w:tcPr>
          <w:p w14:paraId="18763D92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0B24D5C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F2A98B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031D21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25590E0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37A3B705" w14:textId="77777777" w:rsidR="0074355E" w:rsidRPr="0074355E" w:rsidRDefault="0074355E">
            <w:r w:rsidRPr="0074355E">
              <w:t>2894</w:t>
            </w:r>
          </w:p>
        </w:tc>
        <w:tc>
          <w:tcPr>
            <w:tcW w:w="425" w:type="dxa"/>
            <w:noWrap/>
            <w:hideMark/>
          </w:tcPr>
          <w:p w14:paraId="1EB105E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83BFC2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465053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6D44BE6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700829" w14:textId="77777777" w:rsidR="0074355E" w:rsidRPr="0074355E" w:rsidRDefault="0074355E">
            <w:r w:rsidRPr="0074355E">
              <w:t>R5-244502</w:t>
            </w:r>
          </w:p>
        </w:tc>
        <w:tc>
          <w:tcPr>
            <w:tcW w:w="3006" w:type="dxa"/>
            <w:noWrap/>
            <w:hideMark/>
          </w:tcPr>
          <w:p w14:paraId="4DF6065A" w14:textId="77777777" w:rsidR="0074355E" w:rsidRPr="0074355E" w:rsidRDefault="0074355E">
            <w:r w:rsidRPr="0074355E">
              <w:t>Update PICS of CA_n41A-n79C</w:t>
            </w:r>
          </w:p>
        </w:tc>
        <w:tc>
          <w:tcPr>
            <w:tcW w:w="1788" w:type="dxa"/>
            <w:noWrap/>
            <w:hideMark/>
          </w:tcPr>
          <w:p w14:paraId="725E9577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3198F03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443CBB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7BDAA81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E6FC2F1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709654C4" w14:textId="77777777" w:rsidR="0074355E" w:rsidRPr="0074355E" w:rsidRDefault="0074355E">
            <w:r w:rsidRPr="0074355E">
              <w:t>0666</w:t>
            </w:r>
          </w:p>
        </w:tc>
        <w:tc>
          <w:tcPr>
            <w:tcW w:w="425" w:type="dxa"/>
            <w:noWrap/>
            <w:hideMark/>
          </w:tcPr>
          <w:p w14:paraId="523ECC6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E34662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3FE519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64844B9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1488854" w14:textId="77777777" w:rsidR="0074355E" w:rsidRPr="0074355E" w:rsidRDefault="0074355E">
            <w:r w:rsidRPr="0074355E">
              <w:lastRenderedPageBreak/>
              <w:t>R5-244510</w:t>
            </w:r>
          </w:p>
        </w:tc>
        <w:tc>
          <w:tcPr>
            <w:tcW w:w="3006" w:type="dxa"/>
            <w:noWrap/>
            <w:hideMark/>
          </w:tcPr>
          <w:p w14:paraId="56A2A002" w14:textId="77777777" w:rsidR="0074355E" w:rsidRPr="0074355E" w:rsidRDefault="0074355E">
            <w:r w:rsidRPr="0074355E">
              <w:t>Update NR band and CADC configs status in ICS Annex B</w:t>
            </w:r>
          </w:p>
        </w:tc>
        <w:tc>
          <w:tcPr>
            <w:tcW w:w="1788" w:type="dxa"/>
            <w:noWrap/>
            <w:hideMark/>
          </w:tcPr>
          <w:p w14:paraId="37E14DFC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5979990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8EFC11D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10D031C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E127AA2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5F75C70" w14:textId="77777777" w:rsidR="0074355E" w:rsidRPr="0074355E" w:rsidRDefault="0074355E">
            <w:r w:rsidRPr="0074355E">
              <w:t>0667</w:t>
            </w:r>
          </w:p>
        </w:tc>
        <w:tc>
          <w:tcPr>
            <w:tcW w:w="425" w:type="dxa"/>
            <w:noWrap/>
            <w:hideMark/>
          </w:tcPr>
          <w:p w14:paraId="3DA2086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C286D5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F6B4D7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7296E23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557FA8" w14:textId="77777777" w:rsidR="0074355E" w:rsidRPr="0074355E" w:rsidRDefault="0074355E">
            <w:r w:rsidRPr="0074355E">
              <w:t>R5-244521</w:t>
            </w:r>
          </w:p>
        </w:tc>
        <w:tc>
          <w:tcPr>
            <w:tcW w:w="3006" w:type="dxa"/>
            <w:noWrap/>
            <w:hideMark/>
          </w:tcPr>
          <w:p w14:paraId="650F1DA8" w14:textId="77777777" w:rsidR="0074355E" w:rsidRPr="0074355E" w:rsidRDefault="0074355E">
            <w:r w:rsidRPr="0074355E">
              <w:t>Update of A.3.1.2.4.2  in TR 38.918</w:t>
            </w:r>
          </w:p>
        </w:tc>
        <w:tc>
          <w:tcPr>
            <w:tcW w:w="1788" w:type="dxa"/>
            <w:noWrap/>
            <w:hideMark/>
          </w:tcPr>
          <w:p w14:paraId="0FF196C4" w14:textId="77777777" w:rsidR="0074355E" w:rsidRPr="0074355E" w:rsidRDefault="0074355E">
            <w:r w:rsidRPr="0074355E">
              <w:t>CMCC, UNISOC</w:t>
            </w:r>
          </w:p>
        </w:tc>
        <w:tc>
          <w:tcPr>
            <w:tcW w:w="861" w:type="dxa"/>
            <w:noWrap/>
            <w:hideMark/>
          </w:tcPr>
          <w:p w14:paraId="4231A3C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6533E9" w14:textId="77777777" w:rsidR="0074355E" w:rsidRPr="0074355E" w:rsidRDefault="0074355E">
            <w:r w:rsidRPr="0074355E">
              <w:t>38.918</w:t>
            </w:r>
          </w:p>
        </w:tc>
        <w:tc>
          <w:tcPr>
            <w:tcW w:w="851" w:type="dxa"/>
            <w:noWrap/>
            <w:hideMark/>
          </w:tcPr>
          <w:p w14:paraId="1685159D" w14:textId="77777777" w:rsidR="0074355E" w:rsidRPr="0074355E" w:rsidRDefault="0074355E">
            <w:r w:rsidRPr="0074355E">
              <w:t>18.1.0</w:t>
            </w:r>
          </w:p>
        </w:tc>
        <w:tc>
          <w:tcPr>
            <w:tcW w:w="4396" w:type="dxa"/>
            <w:noWrap/>
            <w:hideMark/>
          </w:tcPr>
          <w:p w14:paraId="0A9AE2B5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2F7F5D8" w14:textId="77777777" w:rsidR="0074355E" w:rsidRPr="0074355E" w:rsidRDefault="0074355E">
            <w:r w:rsidRPr="0074355E">
              <w:t>0002</w:t>
            </w:r>
          </w:p>
        </w:tc>
        <w:tc>
          <w:tcPr>
            <w:tcW w:w="425" w:type="dxa"/>
            <w:noWrap/>
            <w:hideMark/>
          </w:tcPr>
          <w:p w14:paraId="2D9F533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448F0B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D46DCF2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617084A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1704712" w14:textId="77777777" w:rsidR="0074355E" w:rsidRPr="0074355E" w:rsidRDefault="0074355E">
            <w:r w:rsidRPr="0074355E">
              <w:t>R5-244522</w:t>
            </w:r>
          </w:p>
        </w:tc>
        <w:tc>
          <w:tcPr>
            <w:tcW w:w="3006" w:type="dxa"/>
            <w:noWrap/>
            <w:hideMark/>
          </w:tcPr>
          <w:p w14:paraId="6B634C49" w14:textId="77777777" w:rsidR="0074355E" w:rsidRPr="0074355E" w:rsidRDefault="0074355E">
            <w:r w:rsidRPr="0074355E">
              <w:t>Update of A.3.1.1.4.2  in TR 38.918</w:t>
            </w:r>
          </w:p>
        </w:tc>
        <w:tc>
          <w:tcPr>
            <w:tcW w:w="1788" w:type="dxa"/>
            <w:noWrap/>
            <w:hideMark/>
          </w:tcPr>
          <w:p w14:paraId="5B72890D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54008D5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43C1A3A" w14:textId="77777777" w:rsidR="0074355E" w:rsidRPr="0074355E" w:rsidRDefault="0074355E">
            <w:r w:rsidRPr="0074355E">
              <w:t>38.918</w:t>
            </w:r>
          </w:p>
        </w:tc>
        <w:tc>
          <w:tcPr>
            <w:tcW w:w="851" w:type="dxa"/>
            <w:noWrap/>
            <w:hideMark/>
          </w:tcPr>
          <w:p w14:paraId="00C6FD10" w14:textId="77777777" w:rsidR="0074355E" w:rsidRPr="0074355E" w:rsidRDefault="0074355E">
            <w:r w:rsidRPr="0074355E">
              <w:t>18.1.0</w:t>
            </w:r>
          </w:p>
        </w:tc>
        <w:tc>
          <w:tcPr>
            <w:tcW w:w="4396" w:type="dxa"/>
            <w:noWrap/>
            <w:hideMark/>
          </w:tcPr>
          <w:p w14:paraId="6CE7080E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62CF898" w14:textId="77777777" w:rsidR="0074355E" w:rsidRPr="0074355E" w:rsidRDefault="0074355E">
            <w:r w:rsidRPr="0074355E">
              <w:t>0003</w:t>
            </w:r>
          </w:p>
        </w:tc>
        <w:tc>
          <w:tcPr>
            <w:tcW w:w="425" w:type="dxa"/>
            <w:noWrap/>
            <w:hideMark/>
          </w:tcPr>
          <w:p w14:paraId="3649E02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B29C2B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1EB773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7D1F972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9CE3C3" w14:textId="77777777" w:rsidR="0074355E" w:rsidRPr="0074355E" w:rsidRDefault="0074355E">
            <w:r w:rsidRPr="0074355E">
              <w:t>R5-244527</w:t>
            </w:r>
          </w:p>
        </w:tc>
        <w:tc>
          <w:tcPr>
            <w:tcW w:w="3006" w:type="dxa"/>
            <w:noWrap/>
            <w:hideMark/>
          </w:tcPr>
          <w:p w14:paraId="01DA906D" w14:textId="77777777" w:rsidR="0074355E" w:rsidRPr="0074355E" w:rsidRDefault="0074355E">
            <w:r w:rsidRPr="0074355E">
              <w:t>Add IE PDCCH-RACH-DL-Info</w:t>
            </w:r>
          </w:p>
        </w:tc>
        <w:tc>
          <w:tcPr>
            <w:tcW w:w="1788" w:type="dxa"/>
            <w:noWrap/>
            <w:hideMark/>
          </w:tcPr>
          <w:p w14:paraId="38E35E3F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5A356A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640254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5E1E74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671B51C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533D9663" w14:textId="77777777" w:rsidR="0074355E" w:rsidRPr="0074355E" w:rsidRDefault="0074355E">
            <w:r w:rsidRPr="0074355E">
              <w:t>3273</w:t>
            </w:r>
          </w:p>
        </w:tc>
        <w:tc>
          <w:tcPr>
            <w:tcW w:w="425" w:type="dxa"/>
            <w:noWrap/>
            <w:hideMark/>
          </w:tcPr>
          <w:p w14:paraId="7CBF3C0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6F30E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7B530D7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5C7F808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F66E23" w14:textId="77777777" w:rsidR="0074355E" w:rsidRPr="0074355E" w:rsidRDefault="0074355E">
            <w:r w:rsidRPr="0074355E">
              <w:t>R5-244533</w:t>
            </w:r>
          </w:p>
        </w:tc>
        <w:tc>
          <w:tcPr>
            <w:tcW w:w="3006" w:type="dxa"/>
            <w:noWrap/>
            <w:hideMark/>
          </w:tcPr>
          <w:p w14:paraId="6BEC0CC1" w14:textId="77777777" w:rsidR="0074355E" w:rsidRPr="0074355E" w:rsidRDefault="0074355E">
            <w:r w:rsidRPr="0074355E">
              <w:t>Addition of new test case 6.4B.1.4_1.4 Frequency Error for Inter-band EN-DC including FR2 for 5 NR CCs</w:t>
            </w:r>
          </w:p>
        </w:tc>
        <w:tc>
          <w:tcPr>
            <w:tcW w:w="1788" w:type="dxa"/>
            <w:noWrap/>
            <w:hideMark/>
          </w:tcPr>
          <w:p w14:paraId="59B2325C" w14:textId="77777777" w:rsidR="0074355E" w:rsidRPr="0074355E" w:rsidRDefault="0074355E">
            <w:r w:rsidRPr="0074355E">
              <w:t>NTT DOCOMO INC.</w:t>
            </w:r>
          </w:p>
        </w:tc>
        <w:tc>
          <w:tcPr>
            <w:tcW w:w="861" w:type="dxa"/>
            <w:noWrap/>
            <w:hideMark/>
          </w:tcPr>
          <w:p w14:paraId="2442E32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510AF40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5C1FF58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11C111E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3CC97F25" w14:textId="77777777" w:rsidR="0074355E" w:rsidRPr="0074355E" w:rsidRDefault="0074355E">
            <w:r w:rsidRPr="0074355E">
              <w:t>1803</w:t>
            </w:r>
          </w:p>
        </w:tc>
        <w:tc>
          <w:tcPr>
            <w:tcW w:w="425" w:type="dxa"/>
            <w:noWrap/>
            <w:hideMark/>
          </w:tcPr>
          <w:p w14:paraId="191F80B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899B0E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23EE72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7961BEC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72914A" w14:textId="77777777" w:rsidR="0074355E" w:rsidRPr="0074355E" w:rsidRDefault="0074355E">
            <w:r w:rsidRPr="0074355E">
              <w:t>R5-244534</w:t>
            </w:r>
          </w:p>
        </w:tc>
        <w:tc>
          <w:tcPr>
            <w:tcW w:w="3006" w:type="dxa"/>
            <w:noWrap/>
            <w:hideMark/>
          </w:tcPr>
          <w:p w14:paraId="203C79FC" w14:textId="77777777" w:rsidR="0074355E" w:rsidRPr="0074355E" w:rsidRDefault="0074355E">
            <w:r w:rsidRPr="0074355E">
              <w:t>Addition of new test case 6.4B.1.4_1.5 Frequency Error for Inter-band EN-DC including FR2 for 6 NR CCs</w:t>
            </w:r>
          </w:p>
        </w:tc>
        <w:tc>
          <w:tcPr>
            <w:tcW w:w="1788" w:type="dxa"/>
            <w:noWrap/>
            <w:hideMark/>
          </w:tcPr>
          <w:p w14:paraId="4B207191" w14:textId="77777777" w:rsidR="0074355E" w:rsidRPr="0074355E" w:rsidRDefault="0074355E">
            <w:r w:rsidRPr="0074355E">
              <w:t>NTT DOCOMO INC.</w:t>
            </w:r>
          </w:p>
        </w:tc>
        <w:tc>
          <w:tcPr>
            <w:tcW w:w="861" w:type="dxa"/>
            <w:noWrap/>
            <w:hideMark/>
          </w:tcPr>
          <w:p w14:paraId="36B1AA4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8DE677E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673536B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812AE6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1957B5A3" w14:textId="77777777" w:rsidR="0074355E" w:rsidRPr="0074355E" w:rsidRDefault="0074355E">
            <w:r w:rsidRPr="0074355E">
              <w:t>1804</w:t>
            </w:r>
          </w:p>
        </w:tc>
        <w:tc>
          <w:tcPr>
            <w:tcW w:w="425" w:type="dxa"/>
            <w:noWrap/>
            <w:hideMark/>
          </w:tcPr>
          <w:p w14:paraId="54E0004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076E03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84313C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1EC6B2A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5E105C1" w14:textId="77777777" w:rsidR="0074355E" w:rsidRPr="0074355E" w:rsidRDefault="0074355E">
            <w:r w:rsidRPr="0074355E">
              <w:t>R5-244535</w:t>
            </w:r>
          </w:p>
        </w:tc>
        <w:tc>
          <w:tcPr>
            <w:tcW w:w="3006" w:type="dxa"/>
            <w:noWrap/>
            <w:hideMark/>
          </w:tcPr>
          <w:p w14:paraId="14A683C6" w14:textId="77777777" w:rsidR="0074355E" w:rsidRPr="0074355E" w:rsidRDefault="0074355E">
            <w:r w:rsidRPr="0074355E">
              <w:t>Addition of new test case 6.4B.1.4_1.6 Frequency Error for Inter-band EN-DC including FR2 for 7 NR CCs</w:t>
            </w:r>
          </w:p>
        </w:tc>
        <w:tc>
          <w:tcPr>
            <w:tcW w:w="1788" w:type="dxa"/>
            <w:noWrap/>
            <w:hideMark/>
          </w:tcPr>
          <w:p w14:paraId="531A016B" w14:textId="77777777" w:rsidR="0074355E" w:rsidRPr="0074355E" w:rsidRDefault="0074355E">
            <w:r w:rsidRPr="0074355E">
              <w:t>NTT DOCOMO INC.</w:t>
            </w:r>
          </w:p>
        </w:tc>
        <w:tc>
          <w:tcPr>
            <w:tcW w:w="861" w:type="dxa"/>
            <w:noWrap/>
            <w:hideMark/>
          </w:tcPr>
          <w:p w14:paraId="27B5527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2289A74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1ABA597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A05FCEB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52C4BE67" w14:textId="77777777" w:rsidR="0074355E" w:rsidRPr="0074355E" w:rsidRDefault="0074355E">
            <w:r w:rsidRPr="0074355E">
              <w:t>1805</w:t>
            </w:r>
          </w:p>
        </w:tc>
        <w:tc>
          <w:tcPr>
            <w:tcW w:w="425" w:type="dxa"/>
            <w:noWrap/>
            <w:hideMark/>
          </w:tcPr>
          <w:p w14:paraId="60C9592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76DD79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F41B43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72CAE74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C09E4A" w14:textId="77777777" w:rsidR="0074355E" w:rsidRPr="0074355E" w:rsidRDefault="0074355E">
            <w:r w:rsidRPr="0074355E">
              <w:t>R5-244536</w:t>
            </w:r>
          </w:p>
        </w:tc>
        <w:tc>
          <w:tcPr>
            <w:tcW w:w="3006" w:type="dxa"/>
            <w:noWrap/>
            <w:hideMark/>
          </w:tcPr>
          <w:p w14:paraId="43854CC2" w14:textId="77777777" w:rsidR="0074355E" w:rsidRPr="0074355E" w:rsidRDefault="0074355E">
            <w:r w:rsidRPr="0074355E">
              <w:t>Addition of new test case 6.4B.1.4_1.7 Frequency Error for Inter-band EN-DC including FR2 for 8 NR CCs</w:t>
            </w:r>
          </w:p>
        </w:tc>
        <w:tc>
          <w:tcPr>
            <w:tcW w:w="1788" w:type="dxa"/>
            <w:noWrap/>
            <w:hideMark/>
          </w:tcPr>
          <w:p w14:paraId="6BDE7A14" w14:textId="77777777" w:rsidR="0074355E" w:rsidRPr="0074355E" w:rsidRDefault="0074355E">
            <w:r w:rsidRPr="0074355E">
              <w:t>NTT DOCOMO INC.</w:t>
            </w:r>
          </w:p>
        </w:tc>
        <w:tc>
          <w:tcPr>
            <w:tcW w:w="861" w:type="dxa"/>
            <w:noWrap/>
            <w:hideMark/>
          </w:tcPr>
          <w:p w14:paraId="50FE35A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5DCA3F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0024A6A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91A57B8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22A3FBC6" w14:textId="77777777" w:rsidR="0074355E" w:rsidRPr="0074355E" w:rsidRDefault="0074355E">
            <w:r w:rsidRPr="0074355E">
              <w:t>1806</w:t>
            </w:r>
          </w:p>
        </w:tc>
        <w:tc>
          <w:tcPr>
            <w:tcW w:w="425" w:type="dxa"/>
            <w:noWrap/>
            <w:hideMark/>
          </w:tcPr>
          <w:p w14:paraId="07FE992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D4732E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77D248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7B60EC8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166CF2" w14:textId="77777777" w:rsidR="0074355E" w:rsidRPr="0074355E" w:rsidRDefault="0074355E">
            <w:r w:rsidRPr="0074355E">
              <w:t>R5-244537</w:t>
            </w:r>
          </w:p>
        </w:tc>
        <w:tc>
          <w:tcPr>
            <w:tcW w:w="3006" w:type="dxa"/>
            <w:noWrap/>
            <w:hideMark/>
          </w:tcPr>
          <w:p w14:paraId="105E72EF" w14:textId="77777777" w:rsidR="0074355E" w:rsidRPr="0074355E" w:rsidRDefault="0074355E">
            <w:r w:rsidRPr="0074355E">
              <w:t>Introduction of bands n25, n40, n66, n71, n77, n85 PC1 for physical layer baseline implementation capabilities</w:t>
            </w:r>
          </w:p>
        </w:tc>
        <w:tc>
          <w:tcPr>
            <w:tcW w:w="1788" w:type="dxa"/>
            <w:noWrap/>
            <w:hideMark/>
          </w:tcPr>
          <w:p w14:paraId="126BE769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50995D8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6A67264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5A7F387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A5709D" w14:textId="77777777" w:rsidR="0074355E" w:rsidRPr="0074355E" w:rsidRDefault="0074355E">
            <w:r w:rsidRPr="0074355E">
              <w:t>LTE_NR_HPUE_FWVM_R18-UEConTest</w:t>
            </w:r>
          </w:p>
        </w:tc>
        <w:tc>
          <w:tcPr>
            <w:tcW w:w="707" w:type="dxa"/>
            <w:noWrap/>
            <w:hideMark/>
          </w:tcPr>
          <w:p w14:paraId="2EDE12E6" w14:textId="77777777" w:rsidR="0074355E" w:rsidRPr="0074355E" w:rsidRDefault="0074355E">
            <w:r w:rsidRPr="0074355E">
              <w:t>0668</w:t>
            </w:r>
          </w:p>
        </w:tc>
        <w:tc>
          <w:tcPr>
            <w:tcW w:w="425" w:type="dxa"/>
            <w:noWrap/>
            <w:hideMark/>
          </w:tcPr>
          <w:p w14:paraId="1887CF8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D3257C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F5F0572" w14:textId="77777777" w:rsidR="0074355E" w:rsidRPr="0074355E" w:rsidRDefault="0074355E">
            <w:r w:rsidRPr="0074355E">
              <w:t>RP-242301</w:t>
            </w:r>
          </w:p>
        </w:tc>
      </w:tr>
      <w:tr w:rsidR="0074355E" w:rsidRPr="0074355E" w14:paraId="7295428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5F2301" w14:textId="77777777" w:rsidR="0074355E" w:rsidRPr="0074355E" w:rsidRDefault="0074355E">
            <w:r w:rsidRPr="0074355E">
              <w:lastRenderedPageBreak/>
              <w:t>R5-244539</w:t>
            </w:r>
          </w:p>
        </w:tc>
        <w:tc>
          <w:tcPr>
            <w:tcW w:w="3006" w:type="dxa"/>
            <w:noWrap/>
            <w:hideMark/>
          </w:tcPr>
          <w:p w14:paraId="6CCEB21B" w14:textId="77777777" w:rsidR="0074355E" w:rsidRPr="0074355E" w:rsidRDefault="0074355E">
            <w:r w:rsidRPr="0074355E">
              <w:t>Clarifications for conditions in several default message contents</w:t>
            </w:r>
          </w:p>
        </w:tc>
        <w:tc>
          <w:tcPr>
            <w:tcW w:w="1788" w:type="dxa"/>
            <w:noWrap/>
            <w:hideMark/>
          </w:tcPr>
          <w:p w14:paraId="5093A05B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4A7BA849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04F3E193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1B216AD8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6C0C9AE9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3A9FD08F" w14:textId="77777777" w:rsidR="0074355E" w:rsidRPr="0074355E" w:rsidRDefault="0074355E">
            <w:r w:rsidRPr="0074355E">
              <w:t>0363</w:t>
            </w:r>
          </w:p>
        </w:tc>
        <w:tc>
          <w:tcPr>
            <w:tcW w:w="425" w:type="dxa"/>
            <w:noWrap/>
            <w:hideMark/>
          </w:tcPr>
          <w:p w14:paraId="2010D7C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133320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141C79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54B9FC3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326C09C" w14:textId="77777777" w:rsidR="0074355E" w:rsidRPr="0074355E" w:rsidRDefault="0074355E">
            <w:r w:rsidRPr="0074355E">
              <w:t>R5-244540</w:t>
            </w:r>
          </w:p>
        </w:tc>
        <w:tc>
          <w:tcPr>
            <w:tcW w:w="3006" w:type="dxa"/>
            <w:noWrap/>
            <w:hideMark/>
          </w:tcPr>
          <w:p w14:paraId="60B81316" w14:textId="77777777" w:rsidR="0074355E" w:rsidRPr="0074355E" w:rsidRDefault="0074355E">
            <w:r w:rsidRPr="0074355E">
              <w:t>Addition of many 3 band EN-DC combos</w:t>
            </w:r>
          </w:p>
        </w:tc>
        <w:tc>
          <w:tcPr>
            <w:tcW w:w="1788" w:type="dxa"/>
            <w:noWrap/>
            <w:hideMark/>
          </w:tcPr>
          <w:p w14:paraId="10C11AD9" w14:textId="77777777" w:rsidR="0074355E" w:rsidRPr="0074355E" w:rsidRDefault="0074355E">
            <w:r w:rsidRPr="0074355E">
              <w:t>WE Certification Oy, AT&amp;T, FirstNet</w:t>
            </w:r>
          </w:p>
        </w:tc>
        <w:tc>
          <w:tcPr>
            <w:tcW w:w="861" w:type="dxa"/>
            <w:noWrap/>
            <w:hideMark/>
          </w:tcPr>
          <w:p w14:paraId="5B2FA0D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3B3AAA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44679A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EB6CD98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55FA21D9" w14:textId="77777777" w:rsidR="0074355E" w:rsidRPr="0074355E" w:rsidRDefault="0074355E">
            <w:r w:rsidRPr="0074355E">
              <w:t>3274</w:t>
            </w:r>
          </w:p>
        </w:tc>
        <w:tc>
          <w:tcPr>
            <w:tcW w:w="425" w:type="dxa"/>
            <w:noWrap/>
            <w:hideMark/>
          </w:tcPr>
          <w:p w14:paraId="77F175A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53C1A4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C90B0E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6E843B1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E0CB10C" w14:textId="77777777" w:rsidR="0074355E" w:rsidRPr="0074355E" w:rsidRDefault="0074355E">
            <w:r w:rsidRPr="0074355E">
              <w:t>R5-244541</w:t>
            </w:r>
          </w:p>
        </w:tc>
        <w:tc>
          <w:tcPr>
            <w:tcW w:w="3006" w:type="dxa"/>
            <w:noWrap/>
            <w:hideMark/>
          </w:tcPr>
          <w:p w14:paraId="47F123FA" w14:textId="77777777" w:rsidR="0074355E" w:rsidRPr="0074355E" w:rsidRDefault="0074355E">
            <w:r w:rsidRPr="0074355E">
              <w:t>Addition of many EN-DC combos applicability declaration</w:t>
            </w:r>
          </w:p>
        </w:tc>
        <w:tc>
          <w:tcPr>
            <w:tcW w:w="1788" w:type="dxa"/>
            <w:noWrap/>
            <w:hideMark/>
          </w:tcPr>
          <w:p w14:paraId="08FE0929" w14:textId="77777777" w:rsidR="0074355E" w:rsidRPr="0074355E" w:rsidRDefault="0074355E">
            <w:r w:rsidRPr="0074355E">
              <w:t>WE Certification Oy, AT&amp;T, FirstNet</w:t>
            </w:r>
          </w:p>
        </w:tc>
        <w:tc>
          <w:tcPr>
            <w:tcW w:w="861" w:type="dxa"/>
            <w:noWrap/>
            <w:hideMark/>
          </w:tcPr>
          <w:p w14:paraId="14B22D7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2879B62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7760ADF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2FE620D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040462AB" w14:textId="77777777" w:rsidR="0074355E" w:rsidRPr="0074355E" w:rsidRDefault="0074355E">
            <w:r w:rsidRPr="0074355E">
              <w:t>0669</w:t>
            </w:r>
          </w:p>
        </w:tc>
        <w:tc>
          <w:tcPr>
            <w:tcW w:w="425" w:type="dxa"/>
            <w:noWrap/>
            <w:hideMark/>
          </w:tcPr>
          <w:p w14:paraId="3749FAB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C23E1A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79371DE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387544E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DB1141" w14:textId="77777777" w:rsidR="0074355E" w:rsidRPr="0074355E" w:rsidRDefault="0074355E">
            <w:r w:rsidRPr="0074355E">
              <w:t>R5-244542</w:t>
            </w:r>
          </w:p>
        </w:tc>
        <w:tc>
          <w:tcPr>
            <w:tcW w:w="3006" w:type="dxa"/>
            <w:noWrap/>
            <w:hideMark/>
          </w:tcPr>
          <w:p w14:paraId="2C31E439" w14:textId="77777777" w:rsidR="0074355E" w:rsidRPr="0074355E" w:rsidRDefault="0074355E">
            <w:r w:rsidRPr="0074355E">
              <w:t>Addition of many EN-DC combos to Ch5</w:t>
            </w:r>
          </w:p>
        </w:tc>
        <w:tc>
          <w:tcPr>
            <w:tcW w:w="1788" w:type="dxa"/>
            <w:noWrap/>
            <w:hideMark/>
          </w:tcPr>
          <w:p w14:paraId="110D30FB" w14:textId="77777777" w:rsidR="0074355E" w:rsidRPr="0074355E" w:rsidRDefault="0074355E">
            <w:r w:rsidRPr="0074355E">
              <w:t>WE Certification Oy, AT&amp;T, FirstNet</w:t>
            </w:r>
          </w:p>
        </w:tc>
        <w:tc>
          <w:tcPr>
            <w:tcW w:w="861" w:type="dxa"/>
            <w:noWrap/>
            <w:hideMark/>
          </w:tcPr>
          <w:p w14:paraId="421CD19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6A187D6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5DE511D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7EAD4BA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46EFB910" w14:textId="77777777" w:rsidR="0074355E" w:rsidRPr="0074355E" w:rsidRDefault="0074355E">
            <w:r w:rsidRPr="0074355E">
              <w:t>1807</w:t>
            </w:r>
          </w:p>
        </w:tc>
        <w:tc>
          <w:tcPr>
            <w:tcW w:w="425" w:type="dxa"/>
            <w:noWrap/>
            <w:hideMark/>
          </w:tcPr>
          <w:p w14:paraId="759B7E5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949CBA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16CAF7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4670670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5E0AC88" w14:textId="77777777" w:rsidR="0074355E" w:rsidRPr="0074355E" w:rsidRDefault="0074355E">
            <w:r w:rsidRPr="0074355E">
              <w:t>R5-244543</w:t>
            </w:r>
          </w:p>
        </w:tc>
        <w:tc>
          <w:tcPr>
            <w:tcW w:w="3006" w:type="dxa"/>
            <w:noWrap/>
            <w:hideMark/>
          </w:tcPr>
          <w:p w14:paraId="17479EBF" w14:textId="77777777" w:rsidR="0074355E" w:rsidRPr="0074355E" w:rsidRDefault="0074355E">
            <w:r w:rsidRPr="0074355E">
              <w:t>Addition of configured output power requirements for several EN-DC 3 band combos</w:t>
            </w:r>
          </w:p>
        </w:tc>
        <w:tc>
          <w:tcPr>
            <w:tcW w:w="1788" w:type="dxa"/>
            <w:noWrap/>
            <w:hideMark/>
          </w:tcPr>
          <w:p w14:paraId="31A1C7D9" w14:textId="77777777" w:rsidR="0074355E" w:rsidRPr="0074355E" w:rsidRDefault="0074355E">
            <w:r w:rsidRPr="0074355E">
              <w:t>WE Certification Oy, AT&amp;T, FirstNet</w:t>
            </w:r>
          </w:p>
        </w:tc>
        <w:tc>
          <w:tcPr>
            <w:tcW w:w="861" w:type="dxa"/>
            <w:noWrap/>
            <w:hideMark/>
          </w:tcPr>
          <w:p w14:paraId="267CAE1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2F9587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7488287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68567ED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66F0AAF7" w14:textId="77777777" w:rsidR="0074355E" w:rsidRPr="0074355E" w:rsidRDefault="0074355E">
            <w:r w:rsidRPr="0074355E">
              <w:t>1808</w:t>
            </w:r>
          </w:p>
        </w:tc>
        <w:tc>
          <w:tcPr>
            <w:tcW w:w="425" w:type="dxa"/>
            <w:noWrap/>
            <w:hideMark/>
          </w:tcPr>
          <w:p w14:paraId="39DBA49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A460D0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6F572F" w14:textId="77777777" w:rsidR="0074355E" w:rsidRPr="0074355E" w:rsidRDefault="0074355E">
            <w:r w:rsidRPr="0074355E">
              <w:t>RP-242265</w:t>
            </w:r>
          </w:p>
        </w:tc>
      </w:tr>
      <w:tr w:rsidR="0074355E" w:rsidRPr="0074355E" w14:paraId="4878870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2DB09D" w14:textId="77777777" w:rsidR="0074355E" w:rsidRPr="0074355E" w:rsidRDefault="0074355E">
            <w:r w:rsidRPr="0074355E">
              <w:t>R5-244545</w:t>
            </w:r>
          </w:p>
        </w:tc>
        <w:tc>
          <w:tcPr>
            <w:tcW w:w="3006" w:type="dxa"/>
            <w:noWrap/>
            <w:hideMark/>
          </w:tcPr>
          <w:p w14:paraId="30DD69E7" w14:textId="77777777" w:rsidR="0074355E" w:rsidRPr="0074355E" w:rsidRDefault="0074355E">
            <w:r w:rsidRPr="0074355E">
              <w:t xml:space="preserve">Update NR-U editor note for </w:t>
            </w:r>
            <w:proofErr w:type="spellStart"/>
            <w:r w:rsidRPr="0074355E">
              <w:t>tc</w:t>
            </w:r>
            <w:proofErr w:type="spellEnd"/>
            <w:r w:rsidRPr="0074355E">
              <w:t xml:space="preserve"> 6.2F.3, 6.5F.2.4.2 and 6.5F.3.3</w:t>
            </w:r>
          </w:p>
        </w:tc>
        <w:tc>
          <w:tcPr>
            <w:tcW w:w="1788" w:type="dxa"/>
            <w:noWrap/>
            <w:hideMark/>
          </w:tcPr>
          <w:p w14:paraId="393487DA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2F4C943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DF73B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26672D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4F9F21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C98A1B5" w14:textId="77777777" w:rsidR="0074355E" w:rsidRPr="0074355E" w:rsidRDefault="0074355E">
            <w:r w:rsidRPr="0074355E">
              <w:t>2897</w:t>
            </w:r>
          </w:p>
        </w:tc>
        <w:tc>
          <w:tcPr>
            <w:tcW w:w="425" w:type="dxa"/>
            <w:noWrap/>
            <w:hideMark/>
          </w:tcPr>
          <w:p w14:paraId="66808C2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C8E51A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ADF02BB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336852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E172EF" w14:textId="77777777" w:rsidR="0074355E" w:rsidRPr="0074355E" w:rsidRDefault="0074355E">
            <w:r w:rsidRPr="0074355E">
              <w:t>R5-244546</w:t>
            </w:r>
          </w:p>
        </w:tc>
        <w:tc>
          <w:tcPr>
            <w:tcW w:w="3006" w:type="dxa"/>
            <w:noWrap/>
            <w:hideMark/>
          </w:tcPr>
          <w:p w14:paraId="2E030EAC" w14:textId="77777777" w:rsidR="0074355E" w:rsidRPr="0074355E" w:rsidRDefault="0074355E">
            <w:r w:rsidRPr="0074355E">
              <w:t>Completion of UE Rx-Tx time difference measurement accuracy in RRC_INACTIVE test case including TTs</w:t>
            </w:r>
          </w:p>
        </w:tc>
        <w:tc>
          <w:tcPr>
            <w:tcW w:w="1788" w:type="dxa"/>
            <w:noWrap/>
            <w:hideMark/>
          </w:tcPr>
          <w:p w14:paraId="465699C7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356311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CA662B4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362545F8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4EFA05DF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8C0207D" w14:textId="77777777" w:rsidR="0074355E" w:rsidRPr="0074355E" w:rsidRDefault="0074355E">
            <w:r w:rsidRPr="0074355E">
              <w:t>0552</w:t>
            </w:r>
          </w:p>
        </w:tc>
        <w:tc>
          <w:tcPr>
            <w:tcW w:w="425" w:type="dxa"/>
            <w:noWrap/>
            <w:hideMark/>
          </w:tcPr>
          <w:p w14:paraId="2DAB4B8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F7C63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20275A8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722FE21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421648B" w14:textId="77777777" w:rsidR="0074355E" w:rsidRPr="0074355E" w:rsidRDefault="0074355E">
            <w:r w:rsidRPr="0074355E">
              <w:t>R5-244547</w:t>
            </w:r>
          </w:p>
        </w:tc>
        <w:tc>
          <w:tcPr>
            <w:tcW w:w="3006" w:type="dxa"/>
            <w:noWrap/>
            <w:hideMark/>
          </w:tcPr>
          <w:p w14:paraId="501AF778" w14:textId="77777777" w:rsidR="0074355E" w:rsidRPr="0074355E" w:rsidRDefault="0074355E">
            <w:r w:rsidRPr="0074355E">
              <w:t>Completion of UE Rx-Tx time difference measurement accuracy with reduced number of samples in RRC_INACTIVE test case including TTs</w:t>
            </w:r>
          </w:p>
        </w:tc>
        <w:tc>
          <w:tcPr>
            <w:tcW w:w="1788" w:type="dxa"/>
            <w:noWrap/>
            <w:hideMark/>
          </w:tcPr>
          <w:p w14:paraId="3594A1AB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220AE64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73009E2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28F7D468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469C6130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8494C3F" w14:textId="77777777" w:rsidR="0074355E" w:rsidRPr="0074355E" w:rsidRDefault="0074355E">
            <w:r w:rsidRPr="0074355E">
              <w:t>0553</w:t>
            </w:r>
          </w:p>
        </w:tc>
        <w:tc>
          <w:tcPr>
            <w:tcW w:w="425" w:type="dxa"/>
            <w:noWrap/>
            <w:hideMark/>
          </w:tcPr>
          <w:p w14:paraId="2EFEF69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647A3E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67979C" w14:textId="77777777" w:rsidR="0074355E" w:rsidRPr="0074355E" w:rsidRDefault="0074355E">
            <w:r w:rsidRPr="0074355E">
              <w:t>RP-242263</w:t>
            </w:r>
          </w:p>
        </w:tc>
      </w:tr>
      <w:tr w:rsidR="0074355E" w:rsidRPr="0074355E" w14:paraId="1CD0254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2022CFB" w14:textId="77777777" w:rsidR="0074355E" w:rsidRPr="0074355E" w:rsidRDefault="0074355E">
            <w:r w:rsidRPr="0074355E">
              <w:t>R5-244548</w:t>
            </w:r>
          </w:p>
        </w:tc>
        <w:tc>
          <w:tcPr>
            <w:tcW w:w="3006" w:type="dxa"/>
            <w:noWrap/>
            <w:hideMark/>
          </w:tcPr>
          <w:p w14:paraId="188466BD" w14:textId="77777777" w:rsidR="0074355E" w:rsidRPr="0074355E" w:rsidRDefault="0074355E">
            <w:r w:rsidRPr="0074355E">
              <w:t>Addition of Test Tolerances analysis for RRC_INACTIVE positioning test cases</w:t>
            </w:r>
          </w:p>
        </w:tc>
        <w:tc>
          <w:tcPr>
            <w:tcW w:w="1788" w:type="dxa"/>
            <w:noWrap/>
            <w:hideMark/>
          </w:tcPr>
          <w:p w14:paraId="2A661410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291C748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AEC977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2373A81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703FCE8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F0A0A80" w14:textId="77777777" w:rsidR="0074355E" w:rsidRPr="0074355E" w:rsidRDefault="0074355E">
            <w:r w:rsidRPr="0074355E">
              <w:t>0784</w:t>
            </w:r>
          </w:p>
        </w:tc>
        <w:tc>
          <w:tcPr>
            <w:tcW w:w="425" w:type="dxa"/>
            <w:noWrap/>
            <w:hideMark/>
          </w:tcPr>
          <w:p w14:paraId="1F41AF8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5F6F45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0910A3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4C8F648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336D2F" w14:textId="77777777" w:rsidR="0074355E" w:rsidRPr="0074355E" w:rsidRDefault="0074355E">
            <w:r w:rsidRPr="0074355E">
              <w:lastRenderedPageBreak/>
              <w:t>R5-244549</w:t>
            </w:r>
          </w:p>
        </w:tc>
        <w:tc>
          <w:tcPr>
            <w:tcW w:w="3006" w:type="dxa"/>
            <w:noWrap/>
            <w:hideMark/>
          </w:tcPr>
          <w:p w14:paraId="67F09417" w14:textId="77777777" w:rsidR="0074355E" w:rsidRPr="0074355E" w:rsidRDefault="0074355E">
            <w:r w:rsidRPr="0074355E">
              <w:t>Addition of Rel-18 inter-frequency cell reselection HST FR2 test case</w:t>
            </w:r>
          </w:p>
        </w:tc>
        <w:tc>
          <w:tcPr>
            <w:tcW w:w="1788" w:type="dxa"/>
            <w:noWrap/>
            <w:hideMark/>
          </w:tcPr>
          <w:p w14:paraId="136E257A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3A07B1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E9FA71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DD9962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62924F" w14:textId="77777777" w:rsidR="0074355E" w:rsidRPr="0074355E" w:rsidRDefault="0074355E">
            <w:r w:rsidRPr="0074355E">
              <w:t>NR_HST_FR2_enh-UEConTest</w:t>
            </w:r>
          </w:p>
        </w:tc>
        <w:tc>
          <w:tcPr>
            <w:tcW w:w="707" w:type="dxa"/>
            <w:noWrap/>
            <w:hideMark/>
          </w:tcPr>
          <w:p w14:paraId="3393E4B9" w14:textId="77777777" w:rsidR="0074355E" w:rsidRPr="0074355E" w:rsidRDefault="0074355E">
            <w:r w:rsidRPr="0074355E">
              <w:t>3296</w:t>
            </w:r>
          </w:p>
        </w:tc>
        <w:tc>
          <w:tcPr>
            <w:tcW w:w="425" w:type="dxa"/>
            <w:noWrap/>
            <w:hideMark/>
          </w:tcPr>
          <w:p w14:paraId="4BBA692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960856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6EAE63D" w14:textId="77777777" w:rsidR="0074355E" w:rsidRPr="0074355E" w:rsidRDefault="0074355E">
            <w:r w:rsidRPr="0074355E">
              <w:t>RP-242307</w:t>
            </w:r>
          </w:p>
        </w:tc>
      </w:tr>
      <w:tr w:rsidR="0074355E" w:rsidRPr="0074355E" w14:paraId="5F66023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0FD1D4" w14:textId="77777777" w:rsidR="0074355E" w:rsidRPr="0074355E" w:rsidRDefault="0074355E">
            <w:r w:rsidRPr="0074355E">
              <w:t>R5-244550</w:t>
            </w:r>
          </w:p>
        </w:tc>
        <w:tc>
          <w:tcPr>
            <w:tcW w:w="3006" w:type="dxa"/>
            <w:noWrap/>
            <w:hideMark/>
          </w:tcPr>
          <w:p w14:paraId="5DF17C7E" w14:textId="77777777" w:rsidR="0074355E" w:rsidRPr="0074355E" w:rsidRDefault="0074355E">
            <w:r w:rsidRPr="0074355E">
              <w:t>Addition of Rel-18 HST FR2 active TCI state switch delay test case</w:t>
            </w:r>
          </w:p>
        </w:tc>
        <w:tc>
          <w:tcPr>
            <w:tcW w:w="1788" w:type="dxa"/>
            <w:noWrap/>
            <w:hideMark/>
          </w:tcPr>
          <w:p w14:paraId="1441DCBF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3DBE3F3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8CD54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3E022D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8A5AEEE" w14:textId="77777777" w:rsidR="0074355E" w:rsidRPr="0074355E" w:rsidRDefault="0074355E">
            <w:r w:rsidRPr="0074355E">
              <w:t>NR_HST_FR2_enh-UEConTest</w:t>
            </w:r>
          </w:p>
        </w:tc>
        <w:tc>
          <w:tcPr>
            <w:tcW w:w="707" w:type="dxa"/>
            <w:noWrap/>
            <w:hideMark/>
          </w:tcPr>
          <w:p w14:paraId="3734C0F8" w14:textId="77777777" w:rsidR="0074355E" w:rsidRPr="0074355E" w:rsidRDefault="0074355E">
            <w:r w:rsidRPr="0074355E">
              <w:t>3297</w:t>
            </w:r>
          </w:p>
        </w:tc>
        <w:tc>
          <w:tcPr>
            <w:tcW w:w="425" w:type="dxa"/>
            <w:noWrap/>
            <w:hideMark/>
          </w:tcPr>
          <w:p w14:paraId="7DDBC22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2B37C9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BFE94C" w14:textId="77777777" w:rsidR="0074355E" w:rsidRPr="0074355E" w:rsidRDefault="0074355E">
            <w:r w:rsidRPr="0074355E">
              <w:t>RP-242307</w:t>
            </w:r>
          </w:p>
        </w:tc>
      </w:tr>
      <w:tr w:rsidR="0074355E" w:rsidRPr="0074355E" w14:paraId="69D5EA1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6FF09D" w14:textId="77777777" w:rsidR="0074355E" w:rsidRPr="0074355E" w:rsidRDefault="0074355E">
            <w:r w:rsidRPr="0074355E">
              <w:t>R5-244553</w:t>
            </w:r>
          </w:p>
        </w:tc>
        <w:tc>
          <w:tcPr>
            <w:tcW w:w="3006" w:type="dxa"/>
            <w:noWrap/>
            <w:hideMark/>
          </w:tcPr>
          <w:p w14:paraId="4C6EA1CF" w14:textId="77777777" w:rsidR="0074355E" w:rsidRPr="0074355E" w:rsidRDefault="0074355E">
            <w:r w:rsidRPr="0074355E">
              <w:t>Addition of new capabilities needed for UE operating on a cell with less than 5MHz channel bandwidth</w:t>
            </w:r>
          </w:p>
        </w:tc>
        <w:tc>
          <w:tcPr>
            <w:tcW w:w="1788" w:type="dxa"/>
            <w:noWrap/>
            <w:hideMark/>
          </w:tcPr>
          <w:p w14:paraId="4B4255D2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4AE3280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783DDCE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68E0D6F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4A3A53D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6506D107" w14:textId="77777777" w:rsidR="0074355E" w:rsidRPr="0074355E" w:rsidRDefault="0074355E">
            <w:r w:rsidRPr="0074355E">
              <w:t>0671</w:t>
            </w:r>
          </w:p>
        </w:tc>
        <w:tc>
          <w:tcPr>
            <w:tcW w:w="425" w:type="dxa"/>
            <w:noWrap/>
            <w:hideMark/>
          </w:tcPr>
          <w:p w14:paraId="518DD86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9B3BF9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FCA957F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05209D7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82AD6E" w14:textId="77777777" w:rsidR="0074355E" w:rsidRPr="0074355E" w:rsidRDefault="0074355E">
            <w:r w:rsidRPr="0074355E">
              <w:t>R5-244556</w:t>
            </w:r>
          </w:p>
        </w:tc>
        <w:tc>
          <w:tcPr>
            <w:tcW w:w="3006" w:type="dxa"/>
            <w:noWrap/>
            <w:hideMark/>
          </w:tcPr>
          <w:p w14:paraId="06442177" w14:textId="77777777" w:rsidR="0074355E" w:rsidRPr="0074355E" w:rsidRDefault="0074355E">
            <w:r w:rsidRPr="0074355E">
              <w:t>Addition of FR1 intra-frequency handover for less than 5MHz test case</w:t>
            </w:r>
          </w:p>
        </w:tc>
        <w:tc>
          <w:tcPr>
            <w:tcW w:w="1788" w:type="dxa"/>
            <w:noWrap/>
            <w:hideMark/>
          </w:tcPr>
          <w:p w14:paraId="7EC49729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56E8044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F9899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9201F4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05BB956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49E1DEF9" w14:textId="77777777" w:rsidR="0074355E" w:rsidRPr="0074355E" w:rsidRDefault="0074355E">
            <w:r w:rsidRPr="0074355E">
              <w:t>3299</w:t>
            </w:r>
          </w:p>
        </w:tc>
        <w:tc>
          <w:tcPr>
            <w:tcW w:w="425" w:type="dxa"/>
            <w:noWrap/>
            <w:hideMark/>
          </w:tcPr>
          <w:p w14:paraId="7933E24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67CA63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7027A75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2B0C8EA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46AD16" w14:textId="77777777" w:rsidR="0074355E" w:rsidRPr="0074355E" w:rsidRDefault="0074355E">
            <w:r w:rsidRPr="0074355E">
              <w:t>R5-244557</w:t>
            </w:r>
          </w:p>
        </w:tc>
        <w:tc>
          <w:tcPr>
            <w:tcW w:w="3006" w:type="dxa"/>
            <w:noWrap/>
            <w:hideMark/>
          </w:tcPr>
          <w:p w14:paraId="656AF550" w14:textId="77777777" w:rsidR="0074355E" w:rsidRPr="0074355E" w:rsidRDefault="0074355E">
            <w:r w:rsidRPr="0074355E">
              <w:t>Addition of RLM OOS in DRX mode for UE operating on a cell with less than 5MHz bandwidth test case</w:t>
            </w:r>
          </w:p>
        </w:tc>
        <w:tc>
          <w:tcPr>
            <w:tcW w:w="1788" w:type="dxa"/>
            <w:noWrap/>
            <w:hideMark/>
          </w:tcPr>
          <w:p w14:paraId="5351F379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9F65B0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B0DD402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C8B35B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3991B14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13B0A782" w14:textId="77777777" w:rsidR="0074355E" w:rsidRPr="0074355E" w:rsidRDefault="0074355E">
            <w:r w:rsidRPr="0074355E">
              <w:t>3300</w:t>
            </w:r>
          </w:p>
        </w:tc>
        <w:tc>
          <w:tcPr>
            <w:tcW w:w="425" w:type="dxa"/>
            <w:noWrap/>
            <w:hideMark/>
          </w:tcPr>
          <w:p w14:paraId="7B16E68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89629F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3D41A94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1C7BCB1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C9BCA4" w14:textId="77777777" w:rsidR="0074355E" w:rsidRPr="0074355E" w:rsidRDefault="0074355E">
            <w:r w:rsidRPr="0074355E">
              <w:t>R5-244558</w:t>
            </w:r>
          </w:p>
        </w:tc>
        <w:tc>
          <w:tcPr>
            <w:tcW w:w="3006" w:type="dxa"/>
            <w:noWrap/>
            <w:hideMark/>
          </w:tcPr>
          <w:p w14:paraId="2556B1DA" w14:textId="77777777" w:rsidR="0074355E" w:rsidRPr="0074355E" w:rsidRDefault="0074355E">
            <w:r w:rsidRPr="0074355E">
              <w:t>Addition of RLM OOS in non-DRX mode for UE operating on a cell with less than 5MHz bandwidth test case</w:t>
            </w:r>
          </w:p>
        </w:tc>
        <w:tc>
          <w:tcPr>
            <w:tcW w:w="1788" w:type="dxa"/>
            <w:noWrap/>
            <w:hideMark/>
          </w:tcPr>
          <w:p w14:paraId="09F1BC9C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19DD59E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CFCE3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E26C3C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031CB83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51594418" w14:textId="77777777" w:rsidR="0074355E" w:rsidRPr="0074355E" w:rsidRDefault="0074355E">
            <w:r w:rsidRPr="0074355E">
              <w:t>3301</w:t>
            </w:r>
          </w:p>
        </w:tc>
        <w:tc>
          <w:tcPr>
            <w:tcW w:w="425" w:type="dxa"/>
            <w:noWrap/>
            <w:hideMark/>
          </w:tcPr>
          <w:p w14:paraId="68962EF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493FF2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AFB9E8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4E3627D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42B8BC5" w14:textId="77777777" w:rsidR="0074355E" w:rsidRPr="0074355E" w:rsidRDefault="0074355E">
            <w:r w:rsidRPr="0074355E">
              <w:t>R5-244559</w:t>
            </w:r>
          </w:p>
        </w:tc>
        <w:tc>
          <w:tcPr>
            <w:tcW w:w="3006" w:type="dxa"/>
            <w:noWrap/>
            <w:hideMark/>
          </w:tcPr>
          <w:p w14:paraId="259DF0EA" w14:textId="77777777" w:rsidR="0074355E" w:rsidRPr="0074355E" w:rsidRDefault="0074355E">
            <w:r w:rsidRPr="0074355E">
              <w:t>Addition of less than 5 MHz RMC and CORESET RMSI scheduling</w:t>
            </w:r>
          </w:p>
        </w:tc>
        <w:tc>
          <w:tcPr>
            <w:tcW w:w="1788" w:type="dxa"/>
            <w:noWrap/>
            <w:hideMark/>
          </w:tcPr>
          <w:p w14:paraId="37300D83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49831F8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5D35B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0E285C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31C92E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49FFA68E" w14:textId="77777777" w:rsidR="0074355E" w:rsidRPr="0074355E" w:rsidRDefault="0074355E">
            <w:r w:rsidRPr="0074355E">
              <w:t>3302</w:t>
            </w:r>
          </w:p>
        </w:tc>
        <w:tc>
          <w:tcPr>
            <w:tcW w:w="425" w:type="dxa"/>
            <w:noWrap/>
            <w:hideMark/>
          </w:tcPr>
          <w:p w14:paraId="6FA5677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77E581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05E530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208A1CA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A284C6" w14:textId="77777777" w:rsidR="0074355E" w:rsidRPr="0074355E" w:rsidRDefault="0074355E">
            <w:r w:rsidRPr="0074355E">
              <w:t>R5-244562</w:t>
            </w:r>
          </w:p>
        </w:tc>
        <w:tc>
          <w:tcPr>
            <w:tcW w:w="3006" w:type="dxa"/>
            <w:noWrap/>
            <w:hideMark/>
          </w:tcPr>
          <w:p w14:paraId="0BCC5F79" w14:textId="77777777" w:rsidR="0074355E" w:rsidRPr="0074355E" w:rsidRDefault="0074355E">
            <w:r w:rsidRPr="0074355E">
              <w:t>Addition of SA FR2 UE Transmit Timing with 2 TAGs for multi-DCI multi-TRP operation test case</w:t>
            </w:r>
          </w:p>
        </w:tc>
        <w:tc>
          <w:tcPr>
            <w:tcW w:w="1788" w:type="dxa"/>
            <w:noWrap/>
            <w:hideMark/>
          </w:tcPr>
          <w:p w14:paraId="3A7759A2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FB669E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40A8D4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3DAB10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7C5A038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3A08644" w14:textId="77777777" w:rsidR="0074355E" w:rsidRPr="0074355E" w:rsidRDefault="0074355E">
            <w:r w:rsidRPr="0074355E">
              <w:t>3303</w:t>
            </w:r>
          </w:p>
        </w:tc>
        <w:tc>
          <w:tcPr>
            <w:tcW w:w="425" w:type="dxa"/>
            <w:noWrap/>
            <w:hideMark/>
          </w:tcPr>
          <w:p w14:paraId="704BDDB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9853E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7AC1AB9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221FF6A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79E671" w14:textId="77777777" w:rsidR="0074355E" w:rsidRPr="0074355E" w:rsidRDefault="0074355E">
            <w:r w:rsidRPr="0074355E">
              <w:t>R5-244565</w:t>
            </w:r>
          </w:p>
        </w:tc>
        <w:tc>
          <w:tcPr>
            <w:tcW w:w="3006" w:type="dxa"/>
            <w:noWrap/>
            <w:hideMark/>
          </w:tcPr>
          <w:p w14:paraId="788A6A98" w14:textId="77777777" w:rsidR="0074355E" w:rsidRPr="0074355E" w:rsidRDefault="0074355E">
            <w:r w:rsidRPr="0074355E">
              <w:t xml:space="preserve">Addition of Test Case: TRS based </w:t>
            </w:r>
            <w:proofErr w:type="spellStart"/>
            <w:r w:rsidRPr="0074355E">
              <w:t>SCell</w:t>
            </w:r>
            <w:proofErr w:type="spellEnd"/>
            <w:r w:rsidRPr="0074355E">
              <w:t xml:space="preserve"> Activation of SSB-less </w:t>
            </w:r>
            <w:proofErr w:type="spellStart"/>
            <w:r w:rsidRPr="0074355E">
              <w:lastRenderedPageBreak/>
              <w:t>SCell</w:t>
            </w:r>
            <w:proofErr w:type="spellEnd"/>
            <w:r w:rsidRPr="0074355E">
              <w:t xml:space="preserve"> in FR1 inter-band CA in non-DRX</w:t>
            </w:r>
          </w:p>
        </w:tc>
        <w:tc>
          <w:tcPr>
            <w:tcW w:w="1788" w:type="dxa"/>
            <w:noWrap/>
            <w:hideMark/>
          </w:tcPr>
          <w:p w14:paraId="712838A2" w14:textId="77777777" w:rsidR="0074355E" w:rsidRPr="0074355E" w:rsidRDefault="0074355E">
            <w:r w:rsidRPr="0074355E">
              <w:lastRenderedPageBreak/>
              <w:t>Nokia</w:t>
            </w:r>
          </w:p>
        </w:tc>
        <w:tc>
          <w:tcPr>
            <w:tcW w:w="861" w:type="dxa"/>
            <w:noWrap/>
            <w:hideMark/>
          </w:tcPr>
          <w:p w14:paraId="2F11A2F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A5271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4DA270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018FB4E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96DDA85" w14:textId="77777777" w:rsidR="0074355E" w:rsidRPr="0074355E" w:rsidRDefault="0074355E">
            <w:r w:rsidRPr="0074355E">
              <w:t>3306</w:t>
            </w:r>
          </w:p>
        </w:tc>
        <w:tc>
          <w:tcPr>
            <w:tcW w:w="425" w:type="dxa"/>
            <w:noWrap/>
            <w:hideMark/>
          </w:tcPr>
          <w:p w14:paraId="4664EB7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8AA3B8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BB6BB6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7A8963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45BD08" w14:textId="77777777" w:rsidR="0074355E" w:rsidRPr="0074355E" w:rsidRDefault="0074355E">
            <w:r w:rsidRPr="0074355E">
              <w:t>R5-244569</w:t>
            </w:r>
          </w:p>
        </w:tc>
        <w:tc>
          <w:tcPr>
            <w:tcW w:w="3006" w:type="dxa"/>
            <w:noWrap/>
            <w:hideMark/>
          </w:tcPr>
          <w:p w14:paraId="7171B25F" w14:textId="77777777" w:rsidR="0074355E" w:rsidRPr="0074355E" w:rsidRDefault="0074355E">
            <w:r w:rsidRPr="0074355E">
              <w:t>Addition of CA_30A_n77A PC2 to Ch5</w:t>
            </w:r>
          </w:p>
        </w:tc>
        <w:tc>
          <w:tcPr>
            <w:tcW w:w="1788" w:type="dxa"/>
            <w:noWrap/>
            <w:hideMark/>
          </w:tcPr>
          <w:p w14:paraId="31D4D7E1" w14:textId="77777777" w:rsidR="0074355E" w:rsidRPr="0074355E" w:rsidRDefault="0074355E">
            <w:r w:rsidRPr="0074355E">
              <w:t>WE Certification Oy, AT&amp;T</w:t>
            </w:r>
          </w:p>
        </w:tc>
        <w:tc>
          <w:tcPr>
            <w:tcW w:w="861" w:type="dxa"/>
            <w:noWrap/>
            <w:hideMark/>
          </w:tcPr>
          <w:p w14:paraId="4D6AA5D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68C715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1AA16E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53E083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7CF0851" w14:textId="77777777" w:rsidR="0074355E" w:rsidRPr="0074355E" w:rsidRDefault="0074355E">
            <w:r w:rsidRPr="0074355E">
              <w:t>2898</w:t>
            </w:r>
          </w:p>
        </w:tc>
        <w:tc>
          <w:tcPr>
            <w:tcW w:w="425" w:type="dxa"/>
            <w:noWrap/>
            <w:hideMark/>
          </w:tcPr>
          <w:p w14:paraId="4C7EE47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B0E94C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6F3678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1CE77E4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C29629" w14:textId="77777777" w:rsidR="0074355E" w:rsidRPr="0074355E" w:rsidRDefault="0074355E">
            <w:r w:rsidRPr="0074355E">
              <w:t>R5-244576</w:t>
            </w:r>
          </w:p>
        </w:tc>
        <w:tc>
          <w:tcPr>
            <w:tcW w:w="3006" w:type="dxa"/>
            <w:noWrap/>
            <w:hideMark/>
          </w:tcPr>
          <w:p w14:paraId="5B0744FC" w14:textId="77777777" w:rsidR="0074355E" w:rsidRPr="0074355E" w:rsidRDefault="0074355E">
            <w:r w:rsidRPr="0074355E">
              <w:t>Updates to default UE Policy Delivery messages</w:t>
            </w:r>
          </w:p>
        </w:tc>
        <w:tc>
          <w:tcPr>
            <w:tcW w:w="1788" w:type="dxa"/>
            <w:noWrap/>
            <w:hideMark/>
          </w:tcPr>
          <w:p w14:paraId="40EE6A30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156C89D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F07469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6AEDDA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D7A0CBC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0E476390" w14:textId="77777777" w:rsidR="0074355E" w:rsidRPr="0074355E" w:rsidRDefault="0074355E">
            <w:r w:rsidRPr="0074355E">
              <w:t>3277</w:t>
            </w:r>
          </w:p>
        </w:tc>
        <w:tc>
          <w:tcPr>
            <w:tcW w:w="425" w:type="dxa"/>
            <w:noWrap/>
            <w:hideMark/>
          </w:tcPr>
          <w:p w14:paraId="63C347E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5AB4D4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C07223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5CC6C70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E47AA0" w14:textId="77777777" w:rsidR="0074355E" w:rsidRPr="0074355E" w:rsidRDefault="0074355E">
            <w:r w:rsidRPr="0074355E">
              <w:t>R5-244590</w:t>
            </w:r>
          </w:p>
        </w:tc>
        <w:tc>
          <w:tcPr>
            <w:tcW w:w="3006" w:type="dxa"/>
            <w:noWrap/>
            <w:hideMark/>
          </w:tcPr>
          <w:p w14:paraId="1341509A" w14:textId="77777777" w:rsidR="0074355E" w:rsidRPr="0074355E" w:rsidRDefault="0074355E">
            <w:r w:rsidRPr="0074355E">
              <w:t>Addition of CA_n30A-n77A PC2 to Max Power case</w:t>
            </w:r>
          </w:p>
        </w:tc>
        <w:tc>
          <w:tcPr>
            <w:tcW w:w="1788" w:type="dxa"/>
            <w:noWrap/>
            <w:hideMark/>
          </w:tcPr>
          <w:p w14:paraId="4BBDDCD1" w14:textId="77777777" w:rsidR="0074355E" w:rsidRPr="0074355E" w:rsidRDefault="0074355E">
            <w:r w:rsidRPr="0074355E">
              <w:t>WE Certification Oy, AT&amp;T</w:t>
            </w:r>
          </w:p>
        </w:tc>
        <w:tc>
          <w:tcPr>
            <w:tcW w:w="861" w:type="dxa"/>
            <w:noWrap/>
            <w:hideMark/>
          </w:tcPr>
          <w:p w14:paraId="4DCD129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F4F34C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CA95F4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BA346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A7A8541" w14:textId="77777777" w:rsidR="0074355E" w:rsidRPr="0074355E" w:rsidRDefault="0074355E">
            <w:r w:rsidRPr="0074355E">
              <w:t>2899</w:t>
            </w:r>
          </w:p>
        </w:tc>
        <w:tc>
          <w:tcPr>
            <w:tcW w:w="425" w:type="dxa"/>
            <w:noWrap/>
            <w:hideMark/>
          </w:tcPr>
          <w:p w14:paraId="6956DD1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46B8F7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6BD492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28775B8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CEE150" w14:textId="77777777" w:rsidR="0074355E" w:rsidRPr="0074355E" w:rsidRDefault="0074355E">
            <w:r w:rsidRPr="0074355E">
              <w:t>R5-244591</w:t>
            </w:r>
          </w:p>
        </w:tc>
        <w:tc>
          <w:tcPr>
            <w:tcW w:w="3006" w:type="dxa"/>
            <w:noWrap/>
            <w:hideMark/>
          </w:tcPr>
          <w:p w14:paraId="2BA69E9E" w14:textId="77777777" w:rsidR="0074355E" w:rsidRPr="0074355E" w:rsidRDefault="0074355E">
            <w:r w:rsidRPr="0074355E">
              <w:t>Addition of CA_n30A-n77A PC2 to reference sensitivity case</w:t>
            </w:r>
          </w:p>
        </w:tc>
        <w:tc>
          <w:tcPr>
            <w:tcW w:w="1788" w:type="dxa"/>
            <w:noWrap/>
            <w:hideMark/>
          </w:tcPr>
          <w:p w14:paraId="321FE419" w14:textId="77777777" w:rsidR="0074355E" w:rsidRPr="0074355E" w:rsidRDefault="0074355E">
            <w:r w:rsidRPr="0074355E">
              <w:t>WE Certification Oy, AT&amp;T</w:t>
            </w:r>
          </w:p>
        </w:tc>
        <w:tc>
          <w:tcPr>
            <w:tcW w:w="861" w:type="dxa"/>
            <w:noWrap/>
            <w:hideMark/>
          </w:tcPr>
          <w:p w14:paraId="0C7E5E9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700641B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50D4D0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A51E57B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2DD7FE4" w14:textId="77777777" w:rsidR="0074355E" w:rsidRPr="0074355E" w:rsidRDefault="0074355E">
            <w:r w:rsidRPr="0074355E">
              <w:t>2900</w:t>
            </w:r>
          </w:p>
        </w:tc>
        <w:tc>
          <w:tcPr>
            <w:tcW w:w="425" w:type="dxa"/>
            <w:noWrap/>
            <w:hideMark/>
          </w:tcPr>
          <w:p w14:paraId="3680305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ECC0DD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3CCC53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106DE24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5FE250E" w14:textId="77777777" w:rsidR="0074355E" w:rsidRPr="0074355E" w:rsidRDefault="0074355E">
            <w:r w:rsidRPr="0074355E">
              <w:t>R5-244592</w:t>
            </w:r>
          </w:p>
        </w:tc>
        <w:tc>
          <w:tcPr>
            <w:tcW w:w="3006" w:type="dxa"/>
            <w:noWrap/>
            <w:hideMark/>
          </w:tcPr>
          <w:p w14:paraId="01E03E9D" w14:textId="77777777" w:rsidR="0074355E" w:rsidRPr="0074355E" w:rsidRDefault="0074355E">
            <w:r w:rsidRPr="0074355E">
              <w:t>Addition of max power requirements for CA_n2A-n30A, CA_n5A-n30A, CA_n30A-n66A and CA_n30A-n77A</w:t>
            </w:r>
          </w:p>
        </w:tc>
        <w:tc>
          <w:tcPr>
            <w:tcW w:w="1788" w:type="dxa"/>
            <w:noWrap/>
            <w:hideMark/>
          </w:tcPr>
          <w:p w14:paraId="12CECD2D" w14:textId="77777777" w:rsidR="0074355E" w:rsidRPr="0074355E" w:rsidRDefault="0074355E">
            <w:r w:rsidRPr="0074355E">
              <w:t>WE Certification Oy, AT&amp;T</w:t>
            </w:r>
          </w:p>
        </w:tc>
        <w:tc>
          <w:tcPr>
            <w:tcW w:w="861" w:type="dxa"/>
            <w:noWrap/>
            <w:hideMark/>
          </w:tcPr>
          <w:p w14:paraId="22A1FD6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83694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B69C0B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3135870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7834BBB7" w14:textId="77777777" w:rsidR="0074355E" w:rsidRPr="0074355E" w:rsidRDefault="0074355E">
            <w:r w:rsidRPr="0074355E">
              <w:t>2901</w:t>
            </w:r>
          </w:p>
        </w:tc>
        <w:tc>
          <w:tcPr>
            <w:tcW w:w="425" w:type="dxa"/>
            <w:noWrap/>
            <w:hideMark/>
          </w:tcPr>
          <w:p w14:paraId="1A12656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EC9C98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E4461EF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2AE796A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8E3FBD" w14:textId="77777777" w:rsidR="0074355E" w:rsidRPr="0074355E" w:rsidRDefault="0074355E">
            <w:r w:rsidRPr="0074355E">
              <w:t>R5-244593</w:t>
            </w:r>
          </w:p>
        </w:tc>
        <w:tc>
          <w:tcPr>
            <w:tcW w:w="3006" w:type="dxa"/>
            <w:noWrap/>
            <w:hideMark/>
          </w:tcPr>
          <w:p w14:paraId="06302B3A" w14:textId="77777777" w:rsidR="0074355E" w:rsidRPr="0074355E" w:rsidRDefault="0074355E">
            <w:r w:rsidRPr="0074355E">
              <w:t>Addition of DC_66A-66A-66A_n77A PC2 and DC_66A-66A-66A_n77(2A) PC2 to Ch5</w:t>
            </w:r>
          </w:p>
        </w:tc>
        <w:tc>
          <w:tcPr>
            <w:tcW w:w="1788" w:type="dxa"/>
            <w:noWrap/>
            <w:hideMark/>
          </w:tcPr>
          <w:p w14:paraId="00F70353" w14:textId="77777777" w:rsidR="0074355E" w:rsidRPr="0074355E" w:rsidRDefault="0074355E">
            <w:r w:rsidRPr="0074355E">
              <w:t>WE Certification Oy, AT&amp;T</w:t>
            </w:r>
          </w:p>
        </w:tc>
        <w:tc>
          <w:tcPr>
            <w:tcW w:w="861" w:type="dxa"/>
            <w:noWrap/>
            <w:hideMark/>
          </w:tcPr>
          <w:p w14:paraId="1F4743E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C057421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4844C83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1C23E0A" w14:textId="77777777" w:rsidR="0074355E" w:rsidRPr="0074355E" w:rsidRDefault="0074355E">
            <w:r w:rsidRPr="0074355E">
              <w:t>HPUE_NR_CADC_NR_LTE_DC_R18-UEConTest</w:t>
            </w:r>
          </w:p>
        </w:tc>
        <w:tc>
          <w:tcPr>
            <w:tcW w:w="707" w:type="dxa"/>
            <w:noWrap/>
            <w:hideMark/>
          </w:tcPr>
          <w:p w14:paraId="63D2C312" w14:textId="77777777" w:rsidR="0074355E" w:rsidRPr="0074355E" w:rsidRDefault="0074355E">
            <w:r w:rsidRPr="0074355E">
              <w:t>1810</w:t>
            </w:r>
          </w:p>
        </w:tc>
        <w:tc>
          <w:tcPr>
            <w:tcW w:w="425" w:type="dxa"/>
            <w:noWrap/>
            <w:hideMark/>
          </w:tcPr>
          <w:p w14:paraId="279287A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B6A935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2A2641E" w14:textId="77777777" w:rsidR="0074355E" w:rsidRPr="0074355E" w:rsidRDefault="0074355E">
            <w:r w:rsidRPr="0074355E">
              <w:t>RP-242304</w:t>
            </w:r>
          </w:p>
        </w:tc>
      </w:tr>
      <w:tr w:rsidR="0074355E" w:rsidRPr="0074355E" w14:paraId="420B7B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8AA67D" w14:textId="77777777" w:rsidR="0074355E" w:rsidRPr="0074355E" w:rsidRDefault="0074355E">
            <w:r w:rsidRPr="0074355E">
              <w:t>R5-244600</w:t>
            </w:r>
          </w:p>
        </w:tc>
        <w:tc>
          <w:tcPr>
            <w:tcW w:w="3006" w:type="dxa"/>
            <w:noWrap/>
            <w:hideMark/>
          </w:tcPr>
          <w:p w14:paraId="0F21C787" w14:textId="77777777" w:rsidR="0074355E" w:rsidRPr="0074355E" w:rsidRDefault="0074355E">
            <w:r w:rsidRPr="0074355E">
              <w:t>Correction of FR1 RRM TCs applicability for 8Rx capable UEs</w:t>
            </w:r>
          </w:p>
        </w:tc>
        <w:tc>
          <w:tcPr>
            <w:tcW w:w="1788" w:type="dxa"/>
            <w:noWrap/>
            <w:hideMark/>
          </w:tcPr>
          <w:p w14:paraId="1DF04FC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7312E9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4D4C0D4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10F64F6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451A3DF" w14:textId="77777777" w:rsidR="0074355E" w:rsidRPr="0074355E" w:rsidRDefault="0074355E">
            <w:r w:rsidRPr="0074355E">
              <w:t>NR_ENDC_RF_FR1_enh2-UEConTest</w:t>
            </w:r>
          </w:p>
        </w:tc>
        <w:tc>
          <w:tcPr>
            <w:tcW w:w="707" w:type="dxa"/>
            <w:noWrap/>
            <w:hideMark/>
          </w:tcPr>
          <w:p w14:paraId="5B088058" w14:textId="77777777" w:rsidR="0074355E" w:rsidRPr="0074355E" w:rsidRDefault="0074355E">
            <w:r w:rsidRPr="0074355E">
              <w:t>0458</w:t>
            </w:r>
          </w:p>
        </w:tc>
        <w:tc>
          <w:tcPr>
            <w:tcW w:w="425" w:type="dxa"/>
            <w:noWrap/>
            <w:hideMark/>
          </w:tcPr>
          <w:p w14:paraId="7030A41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5148E7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AAC319" w14:textId="77777777" w:rsidR="0074355E" w:rsidRPr="0074355E" w:rsidRDefault="0074355E">
            <w:r w:rsidRPr="0074355E">
              <w:t>RP-242305</w:t>
            </w:r>
          </w:p>
        </w:tc>
      </w:tr>
      <w:tr w:rsidR="0074355E" w:rsidRPr="0074355E" w14:paraId="74FACF2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94CE1A" w14:textId="77777777" w:rsidR="0074355E" w:rsidRPr="0074355E" w:rsidRDefault="0074355E">
            <w:r w:rsidRPr="0074355E">
              <w:t>R5-244602</w:t>
            </w:r>
          </w:p>
        </w:tc>
        <w:tc>
          <w:tcPr>
            <w:tcW w:w="3006" w:type="dxa"/>
            <w:noWrap/>
            <w:hideMark/>
          </w:tcPr>
          <w:p w14:paraId="60B39A01" w14:textId="77777777" w:rsidR="0074355E" w:rsidRPr="0074355E" w:rsidRDefault="0074355E">
            <w:r w:rsidRPr="0074355E">
              <w:t>Correction to default configurations for MCE test cases</w:t>
            </w:r>
          </w:p>
        </w:tc>
        <w:tc>
          <w:tcPr>
            <w:tcW w:w="1788" w:type="dxa"/>
            <w:noWrap/>
            <w:hideMark/>
          </w:tcPr>
          <w:p w14:paraId="6527FB0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9D6B74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42EACD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B368E8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7073CB2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BB0361C" w14:textId="77777777" w:rsidR="0074355E" w:rsidRPr="0074355E" w:rsidRDefault="0074355E">
            <w:r w:rsidRPr="0074355E">
              <w:t>3279</w:t>
            </w:r>
          </w:p>
        </w:tc>
        <w:tc>
          <w:tcPr>
            <w:tcW w:w="425" w:type="dxa"/>
            <w:noWrap/>
            <w:hideMark/>
          </w:tcPr>
          <w:p w14:paraId="0218818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12ECC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6BE345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378CCCA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4EA43B7" w14:textId="77777777" w:rsidR="0074355E" w:rsidRPr="0074355E" w:rsidRDefault="0074355E">
            <w:r w:rsidRPr="0074355E">
              <w:t>R5-244603</w:t>
            </w:r>
          </w:p>
        </w:tc>
        <w:tc>
          <w:tcPr>
            <w:tcW w:w="3006" w:type="dxa"/>
            <w:noWrap/>
            <w:hideMark/>
          </w:tcPr>
          <w:p w14:paraId="3A34AC02" w14:textId="77777777" w:rsidR="0074355E" w:rsidRPr="0074355E" w:rsidRDefault="0074355E">
            <w:r w:rsidRPr="0074355E">
              <w:t>Addition of PICS for MCE test cases</w:t>
            </w:r>
          </w:p>
        </w:tc>
        <w:tc>
          <w:tcPr>
            <w:tcW w:w="1788" w:type="dxa"/>
            <w:noWrap/>
            <w:hideMark/>
          </w:tcPr>
          <w:p w14:paraId="11B78B1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960AED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1FC5F2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66F9A0F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1A10B96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A462386" w14:textId="77777777" w:rsidR="0074355E" w:rsidRPr="0074355E" w:rsidRDefault="0074355E">
            <w:r w:rsidRPr="0074355E">
              <w:t>0674</w:t>
            </w:r>
          </w:p>
        </w:tc>
        <w:tc>
          <w:tcPr>
            <w:tcW w:w="425" w:type="dxa"/>
            <w:noWrap/>
            <w:hideMark/>
          </w:tcPr>
          <w:p w14:paraId="1FCDC81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480D5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8662E5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5444633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94C863" w14:textId="77777777" w:rsidR="0074355E" w:rsidRPr="0074355E" w:rsidRDefault="0074355E">
            <w:r w:rsidRPr="0074355E">
              <w:t>R5-244604</w:t>
            </w:r>
          </w:p>
        </w:tc>
        <w:tc>
          <w:tcPr>
            <w:tcW w:w="3006" w:type="dxa"/>
            <w:noWrap/>
            <w:hideMark/>
          </w:tcPr>
          <w:p w14:paraId="79D85900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applicabilities</w:t>
            </w:r>
            <w:proofErr w:type="spellEnd"/>
            <w:r w:rsidRPr="0074355E">
              <w:t xml:space="preserve"> for MCE RRM test cases</w:t>
            </w:r>
          </w:p>
        </w:tc>
        <w:tc>
          <w:tcPr>
            <w:tcW w:w="1788" w:type="dxa"/>
            <w:noWrap/>
            <w:hideMark/>
          </w:tcPr>
          <w:p w14:paraId="7BDB496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69D320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794A5AE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1CA5097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67BFAB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130BC84" w14:textId="77777777" w:rsidR="0074355E" w:rsidRPr="0074355E" w:rsidRDefault="0074355E">
            <w:r w:rsidRPr="0074355E">
              <w:t>0459</w:t>
            </w:r>
          </w:p>
        </w:tc>
        <w:tc>
          <w:tcPr>
            <w:tcW w:w="425" w:type="dxa"/>
            <w:noWrap/>
            <w:hideMark/>
          </w:tcPr>
          <w:p w14:paraId="25BCF30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CC4A45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E28CE7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2CF3B07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E9E3095" w14:textId="77777777" w:rsidR="0074355E" w:rsidRPr="0074355E" w:rsidRDefault="0074355E">
            <w:r w:rsidRPr="0074355E">
              <w:lastRenderedPageBreak/>
              <w:t>R5-244605</w:t>
            </w:r>
          </w:p>
        </w:tc>
        <w:tc>
          <w:tcPr>
            <w:tcW w:w="3006" w:type="dxa"/>
            <w:noWrap/>
            <w:hideMark/>
          </w:tcPr>
          <w:p w14:paraId="75BA9F8A" w14:textId="77777777" w:rsidR="0074355E" w:rsidRPr="0074355E" w:rsidRDefault="0074355E">
            <w:r w:rsidRPr="0074355E">
              <w:t>Correction to MCE RRM test case 6.5.7D.1 with TT</w:t>
            </w:r>
          </w:p>
        </w:tc>
        <w:tc>
          <w:tcPr>
            <w:tcW w:w="1788" w:type="dxa"/>
            <w:noWrap/>
            <w:hideMark/>
          </w:tcPr>
          <w:p w14:paraId="1387620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BC95C5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6E9859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7B622C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16220D6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C929014" w14:textId="77777777" w:rsidR="0074355E" w:rsidRPr="0074355E" w:rsidRDefault="0074355E">
            <w:r w:rsidRPr="0074355E">
              <w:t>3310</w:t>
            </w:r>
          </w:p>
        </w:tc>
        <w:tc>
          <w:tcPr>
            <w:tcW w:w="425" w:type="dxa"/>
            <w:noWrap/>
            <w:hideMark/>
          </w:tcPr>
          <w:p w14:paraId="3DAE1D0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B9CF74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FC829AD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119556A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C64856" w14:textId="77777777" w:rsidR="0074355E" w:rsidRPr="0074355E" w:rsidRDefault="0074355E">
            <w:r w:rsidRPr="0074355E">
              <w:t>R5-244606</w:t>
            </w:r>
          </w:p>
        </w:tc>
        <w:tc>
          <w:tcPr>
            <w:tcW w:w="3006" w:type="dxa"/>
            <w:noWrap/>
            <w:hideMark/>
          </w:tcPr>
          <w:p w14:paraId="20D1C311" w14:textId="77777777" w:rsidR="0074355E" w:rsidRPr="0074355E" w:rsidRDefault="0074355E">
            <w:r w:rsidRPr="0074355E">
              <w:t>Correction to MCE RRM test case 6.5.7D.2 with TT</w:t>
            </w:r>
          </w:p>
        </w:tc>
        <w:tc>
          <w:tcPr>
            <w:tcW w:w="1788" w:type="dxa"/>
            <w:noWrap/>
            <w:hideMark/>
          </w:tcPr>
          <w:p w14:paraId="2A35230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38D210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37E0F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2BDD65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7D3CDED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38FB12C" w14:textId="77777777" w:rsidR="0074355E" w:rsidRPr="0074355E" w:rsidRDefault="0074355E">
            <w:r w:rsidRPr="0074355E">
              <w:t>3311</w:t>
            </w:r>
          </w:p>
        </w:tc>
        <w:tc>
          <w:tcPr>
            <w:tcW w:w="425" w:type="dxa"/>
            <w:noWrap/>
            <w:hideMark/>
          </w:tcPr>
          <w:p w14:paraId="1A8CC80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5E3066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17A0819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2D72A07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92A7859" w14:textId="77777777" w:rsidR="0074355E" w:rsidRPr="0074355E" w:rsidRDefault="0074355E">
            <w:r w:rsidRPr="0074355E">
              <w:t>R5-244607</w:t>
            </w:r>
          </w:p>
        </w:tc>
        <w:tc>
          <w:tcPr>
            <w:tcW w:w="3006" w:type="dxa"/>
            <w:noWrap/>
            <w:hideMark/>
          </w:tcPr>
          <w:p w14:paraId="5D57B7D6" w14:textId="77777777" w:rsidR="0074355E" w:rsidRPr="0074355E" w:rsidRDefault="0074355E">
            <w:r w:rsidRPr="0074355E">
              <w:t>Correction to MCE RRM test case 6.5.7D.3 with TT</w:t>
            </w:r>
          </w:p>
        </w:tc>
        <w:tc>
          <w:tcPr>
            <w:tcW w:w="1788" w:type="dxa"/>
            <w:noWrap/>
            <w:hideMark/>
          </w:tcPr>
          <w:p w14:paraId="09346DD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B67074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A8E3841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D11082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1739C36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B3C92BD" w14:textId="77777777" w:rsidR="0074355E" w:rsidRPr="0074355E" w:rsidRDefault="0074355E">
            <w:r w:rsidRPr="0074355E">
              <w:t>3312</w:t>
            </w:r>
          </w:p>
        </w:tc>
        <w:tc>
          <w:tcPr>
            <w:tcW w:w="425" w:type="dxa"/>
            <w:noWrap/>
            <w:hideMark/>
          </w:tcPr>
          <w:p w14:paraId="3DD655A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2A168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2DE9E3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4F1ED99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18246B4" w14:textId="77777777" w:rsidR="0074355E" w:rsidRPr="0074355E" w:rsidRDefault="0074355E">
            <w:r w:rsidRPr="0074355E">
              <w:t>R5-244610</w:t>
            </w:r>
          </w:p>
        </w:tc>
        <w:tc>
          <w:tcPr>
            <w:tcW w:w="3006" w:type="dxa"/>
            <w:noWrap/>
            <w:hideMark/>
          </w:tcPr>
          <w:p w14:paraId="1DDF2296" w14:textId="77777777" w:rsidR="0074355E" w:rsidRPr="0074355E" w:rsidRDefault="0074355E">
            <w:r w:rsidRPr="0074355E">
              <w:t>Correction to Annex H for Tx switch RRM test cases</w:t>
            </w:r>
          </w:p>
        </w:tc>
        <w:tc>
          <w:tcPr>
            <w:tcW w:w="1788" w:type="dxa"/>
            <w:noWrap/>
            <w:hideMark/>
          </w:tcPr>
          <w:p w14:paraId="143E9B0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0CD25E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93476D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CBF36F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EABC7E5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F2057D6" w14:textId="77777777" w:rsidR="0074355E" w:rsidRPr="0074355E" w:rsidRDefault="0074355E">
            <w:r w:rsidRPr="0074355E">
              <w:t>3315</w:t>
            </w:r>
          </w:p>
        </w:tc>
        <w:tc>
          <w:tcPr>
            <w:tcW w:w="425" w:type="dxa"/>
            <w:noWrap/>
            <w:hideMark/>
          </w:tcPr>
          <w:p w14:paraId="56D676B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C946F3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7B880A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042FF31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8EA6FC" w14:textId="77777777" w:rsidR="0074355E" w:rsidRPr="0074355E" w:rsidRDefault="0074355E">
            <w:r w:rsidRPr="0074355E">
              <w:t>R5-244613</w:t>
            </w:r>
          </w:p>
        </w:tc>
        <w:tc>
          <w:tcPr>
            <w:tcW w:w="3006" w:type="dxa"/>
            <w:noWrap/>
            <w:hideMark/>
          </w:tcPr>
          <w:p w14:paraId="14A8FAAD" w14:textId="77777777" w:rsidR="0074355E" w:rsidRPr="0074355E" w:rsidRDefault="0074355E">
            <w:r w:rsidRPr="0074355E">
              <w:t>Correction to EN-DC BFR test cases</w:t>
            </w:r>
          </w:p>
        </w:tc>
        <w:tc>
          <w:tcPr>
            <w:tcW w:w="1788" w:type="dxa"/>
            <w:noWrap/>
            <w:hideMark/>
          </w:tcPr>
          <w:p w14:paraId="31A56C5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Starpoint</w:t>
            </w:r>
          </w:p>
        </w:tc>
        <w:tc>
          <w:tcPr>
            <w:tcW w:w="861" w:type="dxa"/>
            <w:noWrap/>
            <w:hideMark/>
          </w:tcPr>
          <w:p w14:paraId="3239B62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B0E7FC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6493F0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302BBF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AF0D753" w14:textId="77777777" w:rsidR="0074355E" w:rsidRPr="0074355E" w:rsidRDefault="0074355E">
            <w:r w:rsidRPr="0074355E">
              <w:t>3317</w:t>
            </w:r>
          </w:p>
        </w:tc>
        <w:tc>
          <w:tcPr>
            <w:tcW w:w="425" w:type="dxa"/>
            <w:noWrap/>
            <w:hideMark/>
          </w:tcPr>
          <w:p w14:paraId="0481960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A64217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63C2AA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4C62B70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8C77AB" w14:textId="77777777" w:rsidR="0074355E" w:rsidRPr="0074355E" w:rsidRDefault="0074355E">
            <w:r w:rsidRPr="0074355E">
              <w:t>R5-244614</w:t>
            </w:r>
          </w:p>
        </w:tc>
        <w:tc>
          <w:tcPr>
            <w:tcW w:w="3006" w:type="dxa"/>
            <w:noWrap/>
            <w:hideMark/>
          </w:tcPr>
          <w:p w14:paraId="2DD7A035" w14:textId="77777777" w:rsidR="0074355E" w:rsidRPr="0074355E" w:rsidRDefault="0074355E">
            <w:r w:rsidRPr="0074355E">
              <w:t>Correction to NR SA BFR test cases</w:t>
            </w:r>
          </w:p>
        </w:tc>
        <w:tc>
          <w:tcPr>
            <w:tcW w:w="1788" w:type="dxa"/>
            <w:noWrap/>
            <w:hideMark/>
          </w:tcPr>
          <w:p w14:paraId="4429D6DD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Starpoint</w:t>
            </w:r>
          </w:p>
        </w:tc>
        <w:tc>
          <w:tcPr>
            <w:tcW w:w="861" w:type="dxa"/>
            <w:noWrap/>
            <w:hideMark/>
          </w:tcPr>
          <w:p w14:paraId="1424AC5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DF32C3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4F4FC5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580BFA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745A97C" w14:textId="77777777" w:rsidR="0074355E" w:rsidRPr="0074355E" w:rsidRDefault="0074355E">
            <w:r w:rsidRPr="0074355E">
              <w:t>3318</w:t>
            </w:r>
          </w:p>
        </w:tc>
        <w:tc>
          <w:tcPr>
            <w:tcW w:w="425" w:type="dxa"/>
            <w:noWrap/>
            <w:hideMark/>
          </w:tcPr>
          <w:p w14:paraId="5683D3E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A647D2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21811B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38A5C8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214A007" w14:textId="77777777" w:rsidR="0074355E" w:rsidRPr="0074355E" w:rsidRDefault="0074355E">
            <w:r w:rsidRPr="0074355E">
              <w:t>R5-244615</w:t>
            </w:r>
          </w:p>
        </w:tc>
        <w:tc>
          <w:tcPr>
            <w:tcW w:w="3006" w:type="dxa"/>
            <w:noWrap/>
            <w:hideMark/>
          </w:tcPr>
          <w:p w14:paraId="6C4BD228" w14:textId="77777777" w:rsidR="0074355E" w:rsidRPr="0074355E" w:rsidRDefault="0074355E">
            <w:r w:rsidRPr="0074355E">
              <w:t>Correction to NR SA CSI-RS based L1-RSRP test cases</w:t>
            </w:r>
          </w:p>
        </w:tc>
        <w:tc>
          <w:tcPr>
            <w:tcW w:w="1788" w:type="dxa"/>
            <w:noWrap/>
            <w:hideMark/>
          </w:tcPr>
          <w:p w14:paraId="33CA296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DA3B30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C18067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0BD8F1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32799F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149363A" w14:textId="77777777" w:rsidR="0074355E" w:rsidRPr="0074355E" w:rsidRDefault="0074355E">
            <w:r w:rsidRPr="0074355E">
              <w:t>3319</w:t>
            </w:r>
          </w:p>
        </w:tc>
        <w:tc>
          <w:tcPr>
            <w:tcW w:w="425" w:type="dxa"/>
            <w:noWrap/>
            <w:hideMark/>
          </w:tcPr>
          <w:p w14:paraId="10B20A3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93F124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ACD64B" w14:textId="77777777" w:rsidR="0074355E" w:rsidRPr="0074355E" w:rsidRDefault="0074355E">
            <w:r w:rsidRPr="0074355E">
              <w:t>RP-242242</w:t>
            </w:r>
          </w:p>
        </w:tc>
      </w:tr>
      <w:tr w:rsidR="0074355E" w:rsidRPr="0074355E" w14:paraId="505CE46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10C411" w14:textId="77777777" w:rsidR="0074355E" w:rsidRPr="0074355E" w:rsidRDefault="0074355E">
            <w:r w:rsidRPr="0074355E">
              <w:t>R5-244617</w:t>
            </w:r>
          </w:p>
        </w:tc>
        <w:tc>
          <w:tcPr>
            <w:tcW w:w="3006" w:type="dxa"/>
            <w:noWrap/>
            <w:hideMark/>
          </w:tcPr>
          <w:p w14:paraId="5D3EA447" w14:textId="77777777" w:rsidR="0074355E" w:rsidRPr="0074355E" w:rsidRDefault="0074355E">
            <w:r w:rsidRPr="0074355E">
              <w:t>Correction to NR SA RRM test case 7.3.2.1.1</w:t>
            </w:r>
          </w:p>
        </w:tc>
        <w:tc>
          <w:tcPr>
            <w:tcW w:w="1788" w:type="dxa"/>
            <w:noWrap/>
            <w:hideMark/>
          </w:tcPr>
          <w:p w14:paraId="47312B6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45B190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5DC497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EFAE98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ADD48E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64227CC" w14:textId="77777777" w:rsidR="0074355E" w:rsidRPr="0074355E" w:rsidRDefault="0074355E">
            <w:r w:rsidRPr="0074355E">
              <w:t>3321</w:t>
            </w:r>
          </w:p>
        </w:tc>
        <w:tc>
          <w:tcPr>
            <w:tcW w:w="425" w:type="dxa"/>
            <w:noWrap/>
            <w:hideMark/>
          </w:tcPr>
          <w:p w14:paraId="22FD963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577FB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6EE55C3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51EB4B0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6B2C645" w14:textId="77777777" w:rsidR="0074355E" w:rsidRPr="0074355E" w:rsidRDefault="0074355E">
            <w:r w:rsidRPr="0074355E">
              <w:t>R5-244618</w:t>
            </w:r>
          </w:p>
        </w:tc>
        <w:tc>
          <w:tcPr>
            <w:tcW w:w="3006" w:type="dxa"/>
            <w:noWrap/>
            <w:hideMark/>
          </w:tcPr>
          <w:p w14:paraId="636CF4CB" w14:textId="77777777" w:rsidR="0074355E" w:rsidRPr="0074355E" w:rsidRDefault="0074355E">
            <w:r w:rsidRPr="0074355E">
              <w:t>Addition of PICS for R16 Tx switch test cases</w:t>
            </w:r>
          </w:p>
        </w:tc>
        <w:tc>
          <w:tcPr>
            <w:tcW w:w="1788" w:type="dxa"/>
            <w:noWrap/>
            <w:hideMark/>
          </w:tcPr>
          <w:p w14:paraId="65F804A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6D6A27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324042E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37C114E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54AD01D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221E89E1" w14:textId="77777777" w:rsidR="0074355E" w:rsidRPr="0074355E" w:rsidRDefault="0074355E">
            <w:r w:rsidRPr="0074355E">
              <w:t>0675</w:t>
            </w:r>
          </w:p>
        </w:tc>
        <w:tc>
          <w:tcPr>
            <w:tcW w:w="425" w:type="dxa"/>
            <w:noWrap/>
            <w:hideMark/>
          </w:tcPr>
          <w:p w14:paraId="089C501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FB828B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FDCE98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70E9D39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AA9182A" w14:textId="77777777" w:rsidR="0074355E" w:rsidRPr="0074355E" w:rsidRDefault="0074355E">
            <w:r w:rsidRPr="0074355E">
              <w:t>R5-244619</w:t>
            </w:r>
          </w:p>
        </w:tc>
        <w:tc>
          <w:tcPr>
            <w:tcW w:w="3006" w:type="dxa"/>
            <w:noWrap/>
            <w:hideMark/>
          </w:tcPr>
          <w:p w14:paraId="5410E2F1" w14:textId="77777777" w:rsidR="0074355E" w:rsidRPr="0074355E" w:rsidRDefault="0074355E">
            <w:r w:rsidRPr="0074355E">
              <w:t>Correction to R16 Tx switch RRM test case 4.5.8.1 with TT</w:t>
            </w:r>
          </w:p>
        </w:tc>
        <w:tc>
          <w:tcPr>
            <w:tcW w:w="1788" w:type="dxa"/>
            <w:noWrap/>
            <w:hideMark/>
          </w:tcPr>
          <w:p w14:paraId="26DF0FA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668DDF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1884E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7AF7DE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27D63DA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5F6C7BBC" w14:textId="77777777" w:rsidR="0074355E" w:rsidRPr="0074355E" w:rsidRDefault="0074355E">
            <w:r w:rsidRPr="0074355E">
              <w:t>3322</w:t>
            </w:r>
          </w:p>
        </w:tc>
        <w:tc>
          <w:tcPr>
            <w:tcW w:w="425" w:type="dxa"/>
            <w:noWrap/>
            <w:hideMark/>
          </w:tcPr>
          <w:p w14:paraId="5FD3B77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831ED6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6C6EF8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32731B9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56659B6" w14:textId="77777777" w:rsidR="0074355E" w:rsidRPr="0074355E" w:rsidRDefault="0074355E">
            <w:r w:rsidRPr="0074355E">
              <w:t>R5-244620</w:t>
            </w:r>
          </w:p>
        </w:tc>
        <w:tc>
          <w:tcPr>
            <w:tcW w:w="3006" w:type="dxa"/>
            <w:noWrap/>
            <w:hideMark/>
          </w:tcPr>
          <w:p w14:paraId="528C74A8" w14:textId="77777777" w:rsidR="0074355E" w:rsidRPr="0074355E" w:rsidRDefault="0074355E">
            <w:r w:rsidRPr="0074355E">
              <w:t>Correction to R16 Tx switch RRM test case 6.5.7.1 with TT</w:t>
            </w:r>
          </w:p>
        </w:tc>
        <w:tc>
          <w:tcPr>
            <w:tcW w:w="1788" w:type="dxa"/>
            <w:noWrap/>
            <w:hideMark/>
          </w:tcPr>
          <w:p w14:paraId="71642D3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B269AA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308ABA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EADE01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7B8616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0D3EAC2" w14:textId="77777777" w:rsidR="0074355E" w:rsidRPr="0074355E" w:rsidRDefault="0074355E">
            <w:r w:rsidRPr="0074355E">
              <w:t>3323</w:t>
            </w:r>
          </w:p>
        </w:tc>
        <w:tc>
          <w:tcPr>
            <w:tcW w:w="425" w:type="dxa"/>
            <w:noWrap/>
            <w:hideMark/>
          </w:tcPr>
          <w:p w14:paraId="0CE1FC8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4A292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DEEE91" w14:textId="77777777" w:rsidR="0074355E" w:rsidRPr="0074355E" w:rsidRDefault="0074355E">
            <w:r w:rsidRPr="0074355E">
              <w:t>RP-242257</w:t>
            </w:r>
          </w:p>
        </w:tc>
      </w:tr>
      <w:tr w:rsidR="0074355E" w:rsidRPr="0074355E" w14:paraId="6F119E4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F69E38" w14:textId="77777777" w:rsidR="0074355E" w:rsidRPr="0074355E" w:rsidRDefault="0074355E">
            <w:r w:rsidRPr="0074355E">
              <w:t>R5-244621</w:t>
            </w:r>
          </w:p>
        </w:tc>
        <w:tc>
          <w:tcPr>
            <w:tcW w:w="3006" w:type="dxa"/>
            <w:noWrap/>
            <w:hideMark/>
          </w:tcPr>
          <w:p w14:paraId="04207176" w14:textId="77777777" w:rsidR="0074355E" w:rsidRPr="0074355E" w:rsidRDefault="0074355E">
            <w:r w:rsidRPr="0074355E">
              <w:t>Correction to R16 Tx switch RRM test case 6.5.7.2 with TT</w:t>
            </w:r>
          </w:p>
        </w:tc>
        <w:tc>
          <w:tcPr>
            <w:tcW w:w="1788" w:type="dxa"/>
            <w:noWrap/>
            <w:hideMark/>
          </w:tcPr>
          <w:p w14:paraId="6BAD684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68720C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9020F3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F0FB55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8AC68BA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493A8229" w14:textId="77777777" w:rsidR="0074355E" w:rsidRPr="0074355E" w:rsidRDefault="0074355E">
            <w:r w:rsidRPr="0074355E">
              <w:t>3324</w:t>
            </w:r>
          </w:p>
        </w:tc>
        <w:tc>
          <w:tcPr>
            <w:tcW w:w="425" w:type="dxa"/>
            <w:noWrap/>
            <w:hideMark/>
          </w:tcPr>
          <w:p w14:paraId="64A0298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F65D03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FF1ECAE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38EACAF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F13C05" w14:textId="77777777" w:rsidR="0074355E" w:rsidRPr="0074355E" w:rsidRDefault="0074355E">
            <w:r w:rsidRPr="0074355E">
              <w:lastRenderedPageBreak/>
              <w:t>R5-244622</w:t>
            </w:r>
          </w:p>
        </w:tc>
        <w:tc>
          <w:tcPr>
            <w:tcW w:w="3006" w:type="dxa"/>
            <w:noWrap/>
            <w:hideMark/>
          </w:tcPr>
          <w:p w14:paraId="6E9850F9" w14:textId="77777777" w:rsidR="0074355E" w:rsidRPr="0074355E" w:rsidRDefault="0074355E">
            <w:r w:rsidRPr="0074355E">
              <w:t>Correction to Annex F for R16 Tx switch RRM test cases</w:t>
            </w:r>
          </w:p>
        </w:tc>
        <w:tc>
          <w:tcPr>
            <w:tcW w:w="1788" w:type="dxa"/>
            <w:noWrap/>
            <w:hideMark/>
          </w:tcPr>
          <w:p w14:paraId="6467536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AF73C1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9C9BFA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BCA86F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3A7AF81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3304CD8B" w14:textId="77777777" w:rsidR="0074355E" w:rsidRPr="0074355E" w:rsidRDefault="0074355E">
            <w:r w:rsidRPr="0074355E">
              <w:t>3325</w:t>
            </w:r>
          </w:p>
        </w:tc>
        <w:tc>
          <w:tcPr>
            <w:tcW w:w="425" w:type="dxa"/>
            <w:noWrap/>
            <w:hideMark/>
          </w:tcPr>
          <w:p w14:paraId="5A4E13A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053E1E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0F2428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0254F06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78D240" w14:textId="77777777" w:rsidR="0074355E" w:rsidRPr="0074355E" w:rsidRDefault="0074355E">
            <w:r w:rsidRPr="0074355E">
              <w:t>R5-244623</w:t>
            </w:r>
          </w:p>
        </w:tc>
        <w:tc>
          <w:tcPr>
            <w:tcW w:w="3006" w:type="dxa"/>
            <w:noWrap/>
            <w:hideMark/>
          </w:tcPr>
          <w:p w14:paraId="1026B267" w14:textId="77777777" w:rsidR="0074355E" w:rsidRPr="0074355E" w:rsidRDefault="0074355E">
            <w:r w:rsidRPr="0074355E">
              <w:t>Addition of PICS for R17 Tx switch test cases</w:t>
            </w:r>
          </w:p>
        </w:tc>
        <w:tc>
          <w:tcPr>
            <w:tcW w:w="1788" w:type="dxa"/>
            <w:noWrap/>
            <w:hideMark/>
          </w:tcPr>
          <w:p w14:paraId="3796C20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D9E719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2798388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7AB7B6A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E7BC2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929EBB9" w14:textId="77777777" w:rsidR="0074355E" w:rsidRPr="0074355E" w:rsidRDefault="0074355E">
            <w:r w:rsidRPr="0074355E">
              <w:t>0676</w:t>
            </w:r>
          </w:p>
        </w:tc>
        <w:tc>
          <w:tcPr>
            <w:tcW w:w="425" w:type="dxa"/>
            <w:noWrap/>
            <w:hideMark/>
          </w:tcPr>
          <w:p w14:paraId="5845040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AB8691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A399ED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48424FE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96F742" w14:textId="77777777" w:rsidR="0074355E" w:rsidRPr="0074355E" w:rsidRDefault="0074355E">
            <w:r w:rsidRPr="0074355E">
              <w:t>R5-244624</w:t>
            </w:r>
          </w:p>
        </w:tc>
        <w:tc>
          <w:tcPr>
            <w:tcW w:w="3006" w:type="dxa"/>
            <w:noWrap/>
            <w:hideMark/>
          </w:tcPr>
          <w:p w14:paraId="2D986B08" w14:textId="77777777" w:rsidR="0074355E" w:rsidRPr="0074355E" w:rsidRDefault="0074355E">
            <w:r w:rsidRPr="0074355E">
              <w:t>Correction to R17 Tx switch RRM test case 6.5.7A.1 with TT</w:t>
            </w:r>
          </w:p>
        </w:tc>
        <w:tc>
          <w:tcPr>
            <w:tcW w:w="1788" w:type="dxa"/>
            <w:noWrap/>
            <w:hideMark/>
          </w:tcPr>
          <w:p w14:paraId="4B4EEA6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D83126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6536C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DF46AA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4AD79F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E2DC497" w14:textId="77777777" w:rsidR="0074355E" w:rsidRPr="0074355E" w:rsidRDefault="0074355E">
            <w:r w:rsidRPr="0074355E">
              <w:t>3326</w:t>
            </w:r>
          </w:p>
        </w:tc>
        <w:tc>
          <w:tcPr>
            <w:tcW w:w="425" w:type="dxa"/>
            <w:noWrap/>
            <w:hideMark/>
          </w:tcPr>
          <w:p w14:paraId="2CDB9AF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D5B65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4C15763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6C35F27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0009B7" w14:textId="77777777" w:rsidR="0074355E" w:rsidRPr="0074355E" w:rsidRDefault="0074355E">
            <w:r w:rsidRPr="0074355E">
              <w:t>R5-244625</w:t>
            </w:r>
          </w:p>
        </w:tc>
        <w:tc>
          <w:tcPr>
            <w:tcW w:w="3006" w:type="dxa"/>
            <w:noWrap/>
            <w:hideMark/>
          </w:tcPr>
          <w:p w14:paraId="23817F2F" w14:textId="77777777" w:rsidR="0074355E" w:rsidRPr="0074355E" w:rsidRDefault="0074355E">
            <w:r w:rsidRPr="0074355E">
              <w:t>Correction to R17 Tx switch RRM test case 6.5.7A.2 with TT</w:t>
            </w:r>
          </w:p>
        </w:tc>
        <w:tc>
          <w:tcPr>
            <w:tcW w:w="1788" w:type="dxa"/>
            <w:noWrap/>
            <w:hideMark/>
          </w:tcPr>
          <w:p w14:paraId="39F8EF6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E0577F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D8435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D9CC0D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19FD114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B24AA3B" w14:textId="77777777" w:rsidR="0074355E" w:rsidRPr="0074355E" w:rsidRDefault="0074355E">
            <w:r w:rsidRPr="0074355E">
              <w:t>3327</w:t>
            </w:r>
          </w:p>
        </w:tc>
        <w:tc>
          <w:tcPr>
            <w:tcW w:w="425" w:type="dxa"/>
            <w:noWrap/>
            <w:hideMark/>
          </w:tcPr>
          <w:p w14:paraId="08A37B9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2C927C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A06A6B2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4B99FFB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CA40DCE" w14:textId="77777777" w:rsidR="0074355E" w:rsidRPr="0074355E" w:rsidRDefault="0074355E">
            <w:r w:rsidRPr="0074355E">
              <w:t>R5-244626</w:t>
            </w:r>
          </w:p>
        </w:tc>
        <w:tc>
          <w:tcPr>
            <w:tcW w:w="3006" w:type="dxa"/>
            <w:noWrap/>
            <w:hideMark/>
          </w:tcPr>
          <w:p w14:paraId="6CB28FCB" w14:textId="77777777" w:rsidR="0074355E" w:rsidRPr="0074355E" w:rsidRDefault="0074355E">
            <w:r w:rsidRPr="0074355E">
              <w:t>Correction to R17 Tx switch RRM test case 6.5.7B.1</w:t>
            </w:r>
          </w:p>
        </w:tc>
        <w:tc>
          <w:tcPr>
            <w:tcW w:w="1788" w:type="dxa"/>
            <w:noWrap/>
            <w:hideMark/>
          </w:tcPr>
          <w:p w14:paraId="1943579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784AE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2ED741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804A45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522761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61A8A82" w14:textId="77777777" w:rsidR="0074355E" w:rsidRPr="0074355E" w:rsidRDefault="0074355E">
            <w:r w:rsidRPr="0074355E">
              <w:t>3328</w:t>
            </w:r>
          </w:p>
        </w:tc>
        <w:tc>
          <w:tcPr>
            <w:tcW w:w="425" w:type="dxa"/>
            <w:noWrap/>
            <w:hideMark/>
          </w:tcPr>
          <w:p w14:paraId="034071D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A5B61E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C7A1E0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5B0BEF0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F4EF1E" w14:textId="77777777" w:rsidR="0074355E" w:rsidRPr="0074355E" w:rsidRDefault="0074355E">
            <w:r w:rsidRPr="0074355E">
              <w:t>R5-244627</w:t>
            </w:r>
          </w:p>
        </w:tc>
        <w:tc>
          <w:tcPr>
            <w:tcW w:w="3006" w:type="dxa"/>
            <w:noWrap/>
            <w:hideMark/>
          </w:tcPr>
          <w:p w14:paraId="68863C98" w14:textId="77777777" w:rsidR="0074355E" w:rsidRPr="0074355E" w:rsidRDefault="0074355E">
            <w:r w:rsidRPr="0074355E">
              <w:t>Correction to R17 Tx switch RRM test case 6.5.7B.2 with TT</w:t>
            </w:r>
          </w:p>
        </w:tc>
        <w:tc>
          <w:tcPr>
            <w:tcW w:w="1788" w:type="dxa"/>
            <w:noWrap/>
            <w:hideMark/>
          </w:tcPr>
          <w:p w14:paraId="00CF863D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45D7EA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1D13BE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2F4648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4C14915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61D55A4" w14:textId="77777777" w:rsidR="0074355E" w:rsidRPr="0074355E" w:rsidRDefault="0074355E">
            <w:r w:rsidRPr="0074355E">
              <w:t>3329</w:t>
            </w:r>
          </w:p>
        </w:tc>
        <w:tc>
          <w:tcPr>
            <w:tcW w:w="425" w:type="dxa"/>
            <w:noWrap/>
            <w:hideMark/>
          </w:tcPr>
          <w:p w14:paraId="2E6B321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16DA16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5D6C337" w14:textId="77777777" w:rsidR="0074355E" w:rsidRPr="0074355E" w:rsidRDefault="0074355E">
            <w:r w:rsidRPr="0074355E">
              <w:t>RP-242250</w:t>
            </w:r>
          </w:p>
        </w:tc>
      </w:tr>
      <w:tr w:rsidR="0074355E" w:rsidRPr="0074355E" w14:paraId="6A4455C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DE5F92" w14:textId="77777777" w:rsidR="0074355E" w:rsidRPr="0074355E" w:rsidRDefault="0074355E">
            <w:r w:rsidRPr="0074355E">
              <w:t>R5-244628</w:t>
            </w:r>
          </w:p>
        </w:tc>
        <w:tc>
          <w:tcPr>
            <w:tcW w:w="3006" w:type="dxa"/>
            <w:noWrap/>
            <w:hideMark/>
          </w:tcPr>
          <w:p w14:paraId="3505576E" w14:textId="77777777" w:rsidR="0074355E" w:rsidRPr="0074355E" w:rsidRDefault="0074355E">
            <w:r w:rsidRPr="0074355E">
              <w:t>Correction to R17 Tx switch RRM test case 6.5.7C.1</w:t>
            </w:r>
          </w:p>
        </w:tc>
        <w:tc>
          <w:tcPr>
            <w:tcW w:w="1788" w:type="dxa"/>
            <w:noWrap/>
            <w:hideMark/>
          </w:tcPr>
          <w:p w14:paraId="28F7E65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94B4C4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B90E2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E603B3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CCC996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025D7E4" w14:textId="77777777" w:rsidR="0074355E" w:rsidRPr="0074355E" w:rsidRDefault="0074355E">
            <w:r w:rsidRPr="0074355E">
              <w:t>3330</w:t>
            </w:r>
          </w:p>
        </w:tc>
        <w:tc>
          <w:tcPr>
            <w:tcW w:w="425" w:type="dxa"/>
            <w:noWrap/>
            <w:hideMark/>
          </w:tcPr>
          <w:p w14:paraId="46D806C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8895FB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2A63D2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404E4D4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A9C12CE" w14:textId="77777777" w:rsidR="0074355E" w:rsidRPr="0074355E" w:rsidRDefault="0074355E">
            <w:r w:rsidRPr="0074355E">
              <w:t>R5-244629</w:t>
            </w:r>
          </w:p>
        </w:tc>
        <w:tc>
          <w:tcPr>
            <w:tcW w:w="3006" w:type="dxa"/>
            <w:noWrap/>
            <w:hideMark/>
          </w:tcPr>
          <w:p w14:paraId="308A3C4F" w14:textId="77777777" w:rsidR="0074355E" w:rsidRPr="0074355E" w:rsidRDefault="0074355E">
            <w:r w:rsidRPr="0074355E">
              <w:t>Correction to R17 Tx switch RRM test case 6.5.7C.2 with TT</w:t>
            </w:r>
          </w:p>
        </w:tc>
        <w:tc>
          <w:tcPr>
            <w:tcW w:w="1788" w:type="dxa"/>
            <w:noWrap/>
            <w:hideMark/>
          </w:tcPr>
          <w:p w14:paraId="4238638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84E770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5380FB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2C0D69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AF4841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17D4E02" w14:textId="77777777" w:rsidR="0074355E" w:rsidRPr="0074355E" w:rsidRDefault="0074355E">
            <w:r w:rsidRPr="0074355E">
              <w:t>3331</w:t>
            </w:r>
          </w:p>
        </w:tc>
        <w:tc>
          <w:tcPr>
            <w:tcW w:w="425" w:type="dxa"/>
            <w:noWrap/>
            <w:hideMark/>
          </w:tcPr>
          <w:p w14:paraId="1F269E2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78D5E6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6BB6BC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2BD5B64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6F73D64" w14:textId="77777777" w:rsidR="0074355E" w:rsidRPr="0074355E" w:rsidRDefault="0074355E">
            <w:r w:rsidRPr="0074355E">
              <w:t>R5-244630</w:t>
            </w:r>
          </w:p>
        </w:tc>
        <w:tc>
          <w:tcPr>
            <w:tcW w:w="3006" w:type="dxa"/>
            <w:noWrap/>
            <w:hideMark/>
          </w:tcPr>
          <w:p w14:paraId="25FAD955" w14:textId="77777777" w:rsidR="0074355E" w:rsidRPr="0074355E" w:rsidRDefault="0074355E">
            <w:r w:rsidRPr="0074355E">
              <w:t>Correction to Annex F for R17 Tx switch RRM test cases</w:t>
            </w:r>
          </w:p>
        </w:tc>
        <w:tc>
          <w:tcPr>
            <w:tcW w:w="1788" w:type="dxa"/>
            <w:noWrap/>
            <w:hideMark/>
          </w:tcPr>
          <w:p w14:paraId="2370479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577C1D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E54990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E80147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29DC835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A16952F" w14:textId="77777777" w:rsidR="0074355E" w:rsidRPr="0074355E" w:rsidRDefault="0074355E">
            <w:r w:rsidRPr="0074355E">
              <w:t>3332</w:t>
            </w:r>
          </w:p>
        </w:tc>
        <w:tc>
          <w:tcPr>
            <w:tcW w:w="425" w:type="dxa"/>
            <w:noWrap/>
            <w:hideMark/>
          </w:tcPr>
          <w:p w14:paraId="2F66168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A7BD6F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F2C753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73B0329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BDEC9A" w14:textId="77777777" w:rsidR="0074355E" w:rsidRPr="0074355E" w:rsidRDefault="0074355E">
            <w:r w:rsidRPr="0074355E">
              <w:t>R5-244632</w:t>
            </w:r>
          </w:p>
        </w:tc>
        <w:tc>
          <w:tcPr>
            <w:tcW w:w="3006" w:type="dxa"/>
            <w:noWrap/>
            <w:hideMark/>
          </w:tcPr>
          <w:p w14:paraId="512A95A1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 16.1.1.7</w:t>
            </w:r>
          </w:p>
        </w:tc>
        <w:tc>
          <w:tcPr>
            <w:tcW w:w="1788" w:type="dxa"/>
            <w:noWrap/>
            <w:hideMark/>
          </w:tcPr>
          <w:p w14:paraId="69BB187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9A6FC1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6224DF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D167C8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2B4724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F900353" w14:textId="77777777" w:rsidR="0074355E" w:rsidRPr="0074355E" w:rsidRDefault="0074355E">
            <w:r w:rsidRPr="0074355E">
              <w:t>3333</w:t>
            </w:r>
          </w:p>
        </w:tc>
        <w:tc>
          <w:tcPr>
            <w:tcW w:w="425" w:type="dxa"/>
            <w:noWrap/>
            <w:hideMark/>
          </w:tcPr>
          <w:p w14:paraId="62DC6D9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D64AC3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2FB7EF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68742B2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993060E" w14:textId="77777777" w:rsidR="0074355E" w:rsidRPr="0074355E" w:rsidRDefault="0074355E">
            <w:r w:rsidRPr="0074355E">
              <w:t>R5-244633</w:t>
            </w:r>
          </w:p>
        </w:tc>
        <w:tc>
          <w:tcPr>
            <w:tcW w:w="3006" w:type="dxa"/>
            <w:noWrap/>
            <w:hideMark/>
          </w:tcPr>
          <w:p w14:paraId="285C3083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BFR test cases</w:t>
            </w:r>
          </w:p>
        </w:tc>
        <w:tc>
          <w:tcPr>
            <w:tcW w:w="1788" w:type="dxa"/>
            <w:noWrap/>
            <w:hideMark/>
          </w:tcPr>
          <w:p w14:paraId="73BDDAD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Starpoint</w:t>
            </w:r>
          </w:p>
        </w:tc>
        <w:tc>
          <w:tcPr>
            <w:tcW w:w="861" w:type="dxa"/>
            <w:noWrap/>
            <w:hideMark/>
          </w:tcPr>
          <w:p w14:paraId="5582693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70B327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39C67C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24742D9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2DC3FB8" w14:textId="77777777" w:rsidR="0074355E" w:rsidRPr="0074355E" w:rsidRDefault="0074355E">
            <w:r w:rsidRPr="0074355E">
              <w:t>3334</w:t>
            </w:r>
          </w:p>
        </w:tc>
        <w:tc>
          <w:tcPr>
            <w:tcW w:w="425" w:type="dxa"/>
            <w:noWrap/>
            <w:hideMark/>
          </w:tcPr>
          <w:p w14:paraId="06855B3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5096A6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543E350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53A5478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A7A499" w14:textId="77777777" w:rsidR="0074355E" w:rsidRPr="0074355E" w:rsidRDefault="0074355E">
            <w:r w:rsidRPr="0074355E">
              <w:t>R5-244634</w:t>
            </w:r>
          </w:p>
        </w:tc>
        <w:tc>
          <w:tcPr>
            <w:tcW w:w="3006" w:type="dxa"/>
            <w:noWrap/>
            <w:hideMark/>
          </w:tcPr>
          <w:p w14:paraId="796254F9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 17.5.1.3 with TT</w:t>
            </w:r>
          </w:p>
        </w:tc>
        <w:tc>
          <w:tcPr>
            <w:tcW w:w="1788" w:type="dxa"/>
            <w:noWrap/>
            <w:hideMark/>
          </w:tcPr>
          <w:p w14:paraId="4C62DB0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7797E1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E6734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5E10C2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59B6E09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6D92883" w14:textId="77777777" w:rsidR="0074355E" w:rsidRPr="0074355E" w:rsidRDefault="0074355E">
            <w:r w:rsidRPr="0074355E">
              <w:t>3335</w:t>
            </w:r>
          </w:p>
        </w:tc>
        <w:tc>
          <w:tcPr>
            <w:tcW w:w="425" w:type="dxa"/>
            <w:noWrap/>
            <w:hideMark/>
          </w:tcPr>
          <w:p w14:paraId="73F3E9E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F6030B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83A6799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03AB7A4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6B6C671" w14:textId="77777777" w:rsidR="0074355E" w:rsidRPr="0074355E" w:rsidRDefault="0074355E">
            <w:r w:rsidRPr="0074355E">
              <w:lastRenderedPageBreak/>
              <w:t>R5-244635</w:t>
            </w:r>
          </w:p>
        </w:tc>
        <w:tc>
          <w:tcPr>
            <w:tcW w:w="3006" w:type="dxa"/>
            <w:noWrap/>
            <w:hideMark/>
          </w:tcPr>
          <w:p w14:paraId="2CE784D7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 17.5.1.5 with TT</w:t>
            </w:r>
          </w:p>
        </w:tc>
        <w:tc>
          <w:tcPr>
            <w:tcW w:w="1788" w:type="dxa"/>
            <w:noWrap/>
            <w:hideMark/>
          </w:tcPr>
          <w:p w14:paraId="48DFF0E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2292AE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60A69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6E4605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2512094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D5BBD55" w14:textId="77777777" w:rsidR="0074355E" w:rsidRPr="0074355E" w:rsidRDefault="0074355E">
            <w:r w:rsidRPr="0074355E">
              <w:t>3336</w:t>
            </w:r>
          </w:p>
        </w:tc>
        <w:tc>
          <w:tcPr>
            <w:tcW w:w="425" w:type="dxa"/>
            <w:noWrap/>
            <w:hideMark/>
          </w:tcPr>
          <w:p w14:paraId="237B517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CF188D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91C746D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4610D50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47DBE5E" w14:textId="77777777" w:rsidR="0074355E" w:rsidRPr="0074355E" w:rsidRDefault="0074355E">
            <w:r w:rsidRPr="0074355E">
              <w:t>R5-244636</w:t>
            </w:r>
          </w:p>
        </w:tc>
        <w:tc>
          <w:tcPr>
            <w:tcW w:w="3006" w:type="dxa"/>
            <w:noWrap/>
            <w:hideMark/>
          </w:tcPr>
          <w:p w14:paraId="46FD032D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 17.5.1.6 with TT</w:t>
            </w:r>
          </w:p>
        </w:tc>
        <w:tc>
          <w:tcPr>
            <w:tcW w:w="1788" w:type="dxa"/>
            <w:noWrap/>
            <w:hideMark/>
          </w:tcPr>
          <w:p w14:paraId="736FA5D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D39464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949D54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088DE1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BBE5A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C660957" w14:textId="77777777" w:rsidR="0074355E" w:rsidRPr="0074355E" w:rsidRDefault="0074355E">
            <w:r w:rsidRPr="0074355E">
              <w:t>3337</w:t>
            </w:r>
          </w:p>
        </w:tc>
        <w:tc>
          <w:tcPr>
            <w:tcW w:w="425" w:type="dxa"/>
            <w:noWrap/>
            <w:hideMark/>
          </w:tcPr>
          <w:p w14:paraId="6181282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2EDEF9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0DD0D1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7B24633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C8D44C" w14:textId="77777777" w:rsidR="0074355E" w:rsidRPr="0074355E" w:rsidRDefault="0074355E">
            <w:r w:rsidRPr="0074355E">
              <w:t>R5-244637</w:t>
            </w:r>
          </w:p>
        </w:tc>
        <w:tc>
          <w:tcPr>
            <w:tcW w:w="3006" w:type="dxa"/>
            <w:noWrap/>
            <w:hideMark/>
          </w:tcPr>
          <w:p w14:paraId="498512EB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 17.5.1.7 with TT</w:t>
            </w:r>
          </w:p>
        </w:tc>
        <w:tc>
          <w:tcPr>
            <w:tcW w:w="1788" w:type="dxa"/>
            <w:noWrap/>
            <w:hideMark/>
          </w:tcPr>
          <w:p w14:paraId="11339AC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3C4F91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93CCE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F29927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8E3B392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26CBC8F" w14:textId="77777777" w:rsidR="0074355E" w:rsidRPr="0074355E" w:rsidRDefault="0074355E">
            <w:r w:rsidRPr="0074355E">
              <w:t>3338</w:t>
            </w:r>
          </w:p>
        </w:tc>
        <w:tc>
          <w:tcPr>
            <w:tcW w:w="425" w:type="dxa"/>
            <w:noWrap/>
            <w:hideMark/>
          </w:tcPr>
          <w:p w14:paraId="108A8F9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B3854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80D8E99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1C861F6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FE1FF3" w14:textId="77777777" w:rsidR="0074355E" w:rsidRPr="0074355E" w:rsidRDefault="0074355E">
            <w:r w:rsidRPr="0074355E">
              <w:t>R5-244638</w:t>
            </w:r>
          </w:p>
        </w:tc>
        <w:tc>
          <w:tcPr>
            <w:tcW w:w="3006" w:type="dxa"/>
            <w:noWrap/>
            <w:hideMark/>
          </w:tcPr>
          <w:p w14:paraId="591C7C53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 17.5.1.8 with TT</w:t>
            </w:r>
          </w:p>
        </w:tc>
        <w:tc>
          <w:tcPr>
            <w:tcW w:w="1788" w:type="dxa"/>
            <w:noWrap/>
            <w:hideMark/>
          </w:tcPr>
          <w:p w14:paraId="34DA6E3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AC2392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1831F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3428B0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ADD714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C4E83EE" w14:textId="77777777" w:rsidR="0074355E" w:rsidRPr="0074355E" w:rsidRDefault="0074355E">
            <w:r w:rsidRPr="0074355E">
              <w:t>3339</w:t>
            </w:r>
          </w:p>
        </w:tc>
        <w:tc>
          <w:tcPr>
            <w:tcW w:w="425" w:type="dxa"/>
            <w:noWrap/>
            <w:hideMark/>
          </w:tcPr>
          <w:p w14:paraId="1B283FF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229CB6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6D19DD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377BA8C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6FB6BD" w14:textId="77777777" w:rsidR="0074355E" w:rsidRPr="0074355E" w:rsidRDefault="0074355E">
            <w:r w:rsidRPr="0074355E">
              <w:t>R5-244639</w:t>
            </w:r>
          </w:p>
        </w:tc>
        <w:tc>
          <w:tcPr>
            <w:tcW w:w="3006" w:type="dxa"/>
            <w:noWrap/>
            <w:hideMark/>
          </w:tcPr>
          <w:p w14:paraId="38C26852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 17.5.3.1.1 with TT</w:t>
            </w:r>
          </w:p>
        </w:tc>
        <w:tc>
          <w:tcPr>
            <w:tcW w:w="1788" w:type="dxa"/>
            <w:noWrap/>
            <w:hideMark/>
          </w:tcPr>
          <w:p w14:paraId="1528EEB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E5A2BD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45160C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0FB761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9ECF245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2170C39" w14:textId="77777777" w:rsidR="0074355E" w:rsidRPr="0074355E" w:rsidRDefault="0074355E">
            <w:r w:rsidRPr="0074355E">
              <w:t>3340</w:t>
            </w:r>
          </w:p>
        </w:tc>
        <w:tc>
          <w:tcPr>
            <w:tcW w:w="425" w:type="dxa"/>
            <w:noWrap/>
            <w:hideMark/>
          </w:tcPr>
          <w:p w14:paraId="693CACC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7BCAEA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C85E3A8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294B19C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07BB95" w14:textId="77777777" w:rsidR="0074355E" w:rsidRPr="0074355E" w:rsidRDefault="0074355E">
            <w:r w:rsidRPr="0074355E">
              <w:t>R5-244640</w:t>
            </w:r>
          </w:p>
        </w:tc>
        <w:tc>
          <w:tcPr>
            <w:tcW w:w="3006" w:type="dxa"/>
            <w:noWrap/>
            <w:hideMark/>
          </w:tcPr>
          <w:p w14:paraId="29B40751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 17.5.3.2.1 with TT</w:t>
            </w:r>
          </w:p>
        </w:tc>
        <w:tc>
          <w:tcPr>
            <w:tcW w:w="1788" w:type="dxa"/>
            <w:noWrap/>
            <w:hideMark/>
          </w:tcPr>
          <w:p w14:paraId="7A896D2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52CD93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49501D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3749B8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7F5EA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05E6FD3" w14:textId="77777777" w:rsidR="0074355E" w:rsidRPr="0074355E" w:rsidRDefault="0074355E">
            <w:r w:rsidRPr="0074355E">
              <w:t>3341</w:t>
            </w:r>
          </w:p>
        </w:tc>
        <w:tc>
          <w:tcPr>
            <w:tcW w:w="425" w:type="dxa"/>
            <w:noWrap/>
            <w:hideMark/>
          </w:tcPr>
          <w:p w14:paraId="51F4DEF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A1AD0D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C9E461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6D8CA7A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28DE81" w14:textId="77777777" w:rsidR="0074355E" w:rsidRPr="0074355E" w:rsidRDefault="0074355E">
            <w:r w:rsidRPr="0074355E">
              <w:t>R5-244641</w:t>
            </w:r>
          </w:p>
        </w:tc>
        <w:tc>
          <w:tcPr>
            <w:tcW w:w="3006" w:type="dxa"/>
            <w:noWrap/>
            <w:hideMark/>
          </w:tcPr>
          <w:p w14:paraId="57ECD454" w14:textId="77777777" w:rsidR="0074355E" w:rsidRPr="0074355E" w:rsidRDefault="0074355E">
            <w:r w:rsidRPr="0074355E">
              <w:t xml:space="preserve">TT analysis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RLM test cases</w:t>
            </w:r>
          </w:p>
        </w:tc>
        <w:tc>
          <w:tcPr>
            <w:tcW w:w="1788" w:type="dxa"/>
            <w:noWrap/>
            <w:hideMark/>
          </w:tcPr>
          <w:p w14:paraId="339A6FB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6BC60C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D8721A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619E2CC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C29C11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8E24D0D" w14:textId="77777777" w:rsidR="0074355E" w:rsidRPr="0074355E" w:rsidRDefault="0074355E">
            <w:r w:rsidRPr="0074355E">
              <w:t>0786</w:t>
            </w:r>
          </w:p>
        </w:tc>
        <w:tc>
          <w:tcPr>
            <w:tcW w:w="425" w:type="dxa"/>
            <w:noWrap/>
            <w:hideMark/>
          </w:tcPr>
          <w:p w14:paraId="5CB2CB8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237ECA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7E1230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2F185E5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807D6C8" w14:textId="77777777" w:rsidR="0074355E" w:rsidRPr="0074355E" w:rsidRDefault="0074355E">
            <w:r w:rsidRPr="0074355E">
              <w:t>R5-244642</w:t>
            </w:r>
          </w:p>
        </w:tc>
        <w:tc>
          <w:tcPr>
            <w:tcW w:w="3006" w:type="dxa"/>
            <w:noWrap/>
            <w:hideMark/>
          </w:tcPr>
          <w:p w14:paraId="6FC783E8" w14:textId="77777777" w:rsidR="0074355E" w:rsidRPr="0074355E" w:rsidRDefault="0074355E">
            <w:r w:rsidRPr="0074355E">
              <w:t xml:space="preserve">TT analysis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BWP switching test cases</w:t>
            </w:r>
          </w:p>
        </w:tc>
        <w:tc>
          <w:tcPr>
            <w:tcW w:w="1788" w:type="dxa"/>
            <w:noWrap/>
            <w:hideMark/>
          </w:tcPr>
          <w:p w14:paraId="541C3F8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ABE461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09463C2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67C3DD2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008B6B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955E970" w14:textId="77777777" w:rsidR="0074355E" w:rsidRPr="0074355E" w:rsidRDefault="0074355E">
            <w:r w:rsidRPr="0074355E">
              <w:t>0787</w:t>
            </w:r>
          </w:p>
        </w:tc>
        <w:tc>
          <w:tcPr>
            <w:tcW w:w="425" w:type="dxa"/>
            <w:noWrap/>
            <w:hideMark/>
          </w:tcPr>
          <w:p w14:paraId="7FE9438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2D17E9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9F174BE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2A3FFAA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4E8D83F" w14:textId="77777777" w:rsidR="0074355E" w:rsidRPr="0074355E" w:rsidRDefault="0074355E">
            <w:r w:rsidRPr="0074355E">
              <w:t>R5-244648</w:t>
            </w:r>
          </w:p>
        </w:tc>
        <w:tc>
          <w:tcPr>
            <w:tcW w:w="3006" w:type="dxa"/>
            <w:noWrap/>
            <w:hideMark/>
          </w:tcPr>
          <w:p w14:paraId="03BCC727" w14:textId="77777777" w:rsidR="0074355E" w:rsidRPr="0074355E" w:rsidRDefault="0074355E">
            <w:r w:rsidRPr="0074355E">
              <w:t>Addition of default configuration of SI-RequestConfigRepetition-r18</w:t>
            </w:r>
          </w:p>
        </w:tc>
        <w:tc>
          <w:tcPr>
            <w:tcW w:w="1788" w:type="dxa"/>
            <w:noWrap/>
            <w:hideMark/>
          </w:tcPr>
          <w:p w14:paraId="7C30C39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5CD2A7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E2D532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B19C16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61D1E8D" w14:textId="77777777" w:rsidR="0074355E" w:rsidRPr="0074355E" w:rsidRDefault="0074355E">
            <w:r w:rsidRPr="0074355E">
              <w:t>NR_cov_enh2-UEConTest</w:t>
            </w:r>
          </w:p>
        </w:tc>
        <w:tc>
          <w:tcPr>
            <w:tcW w:w="707" w:type="dxa"/>
            <w:noWrap/>
            <w:hideMark/>
          </w:tcPr>
          <w:p w14:paraId="1629DF6B" w14:textId="77777777" w:rsidR="0074355E" w:rsidRPr="0074355E" w:rsidRDefault="0074355E">
            <w:r w:rsidRPr="0074355E">
              <w:t>3280</w:t>
            </w:r>
          </w:p>
        </w:tc>
        <w:tc>
          <w:tcPr>
            <w:tcW w:w="425" w:type="dxa"/>
            <w:noWrap/>
            <w:hideMark/>
          </w:tcPr>
          <w:p w14:paraId="5F6CB75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8C1F8D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4743C73" w14:textId="77777777" w:rsidR="0074355E" w:rsidRPr="0074355E" w:rsidRDefault="0074355E">
            <w:r w:rsidRPr="0074355E">
              <w:t>RP-242303</w:t>
            </w:r>
          </w:p>
        </w:tc>
      </w:tr>
      <w:tr w:rsidR="0074355E" w:rsidRPr="0074355E" w14:paraId="63E9D8C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7F50F3" w14:textId="77777777" w:rsidR="0074355E" w:rsidRPr="0074355E" w:rsidRDefault="0074355E">
            <w:r w:rsidRPr="0074355E">
              <w:t>R5-244661</w:t>
            </w:r>
          </w:p>
        </w:tc>
        <w:tc>
          <w:tcPr>
            <w:tcW w:w="3006" w:type="dxa"/>
            <w:noWrap/>
            <w:hideMark/>
          </w:tcPr>
          <w:p w14:paraId="76515F47" w14:textId="77777777" w:rsidR="0074355E" w:rsidRPr="0074355E" w:rsidRDefault="0074355E">
            <w:r w:rsidRPr="0074355E">
              <w:t>Correction to outgoing communication barring test cases</w:t>
            </w:r>
          </w:p>
        </w:tc>
        <w:tc>
          <w:tcPr>
            <w:tcW w:w="1788" w:type="dxa"/>
            <w:noWrap/>
            <w:hideMark/>
          </w:tcPr>
          <w:p w14:paraId="2AC1214D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4E27603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7A2DE45" w14:textId="77777777" w:rsidR="0074355E" w:rsidRPr="0074355E" w:rsidRDefault="0074355E">
            <w:r w:rsidRPr="0074355E">
              <w:t>34.229-5</w:t>
            </w:r>
          </w:p>
        </w:tc>
        <w:tc>
          <w:tcPr>
            <w:tcW w:w="851" w:type="dxa"/>
            <w:noWrap/>
            <w:hideMark/>
          </w:tcPr>
          <w:p w14:paraId="1E35D110" w14:textId="77777777" w:rsidR="0074355E" w:rsidRPr="0074355E" w:rsidRDefault="0074355E">
            <w:r w:rsidRPr="0074355E">
              <w:t>17.1.0</w:t>
            </w:r>
          </w:p>
        </w:tc>
        <w:tc>
          <w:tcPr>
            <w:tcW w:w="4396" w:type="dxa"/>
            <w:noWrap/>
            <w:hideMark/>
          </w:tcPr>
          <w:p w14:paraId="11A21E0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3674D90" w14:textId="77777777" w:rsidR="0074355E" w:rsidRPr="0074355E" w:rsidRDefault="0074355E">
            <w:r w:rsidRPr="0074355E">
              <w:t>0599</w:t>
            </w:r>
          </w:p>
        </w:tc>
        <w:tc>
          <w:tcPr>
            <w:tcW w:w="425" w:type="dxa"/>
            <w:noWrap/>
            <w:hideMark/>
          </w:tcPr>
          <w:p w14:paraId="7D173E5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BE7B5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98DE728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5A7AEF5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D2F0033" w14:textId="77777777" w:rsidR="0074355E" w:rsidRPr="0074355E" w:rsidRDefault="0074355E">
            <w:r w:rsidRPr="0074355E">
              <w:t>R5-244663</w:t>
            </w:r>
          </w:p>
        </w:tc>
        <w:tc>
          <w:tcPr>
            <w:tcW w:w="3006" w:type="dxa"/>
            <w:noWrap/>
            <w:hideMark/>
          </w:tcPr>
          <w:p w14:paraId="2F276232" w14:textId="77777777" w:rsidR="0074355E" w:rsidRPr="0074355E" w:rsidRDefault="0074355E">
            <w:r w:rsidRPr="0074355E">
              <w:t>Correction to EPS fallback test case 11.1.7</w:t>
            </w:r>
          </w:p>
        </w:tc>
        <w:tc>
          <w:tcPr>
            <w:tcW w:w="1788" w:type="dxa"/>
            <w:noWrap/>
            <w:hideMark/>
          </w:tcPr>
          <w:p w14:paraId="14EEDE73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2AD8A3C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410573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1EDF8B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16AB53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5B6855A" w14:textId="77777777" w:rsidR="0074355E" w:rsidRPr="0074355E" w:rsidRDefault="0074355E">
            <w:r w:rsidRPr="0074355E">
              <w:t>4564</w:t>
            </w:r>
          </w:p>
        </w:tc>
        <w:tc>
          <w:tcPr>
            <w:tcW w:w="425" w:type="dxa"/>
            <w:noWrap/>
            <w:hideMark/>
          </w:tcPr>
          <w:p w14:paraId="6626921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0BFE96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D6AEFB7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1CA0922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3D78E2" w14:textId="77777777" w:rsidR="0074355E" w:rsidRPr="0074355E" w:rsidRDefault="0074355E">
            <w:r w:rsidRPr="0074355E">
              <w:t>R5-244664</w:t>
            </w:r>
          </w:p>
        </w:tc>
        <w:tc>
          <w:tcPr>
            <w:tcW w:w="3006" w:type="dxa"/>
            <w:noWrap/>
            <w:hideMark/>
          </w:tcPr>
          <w:p w14:paraId="0653557D" w14:textId="77777777" w:rsidR="0074355E" w:rsidRPr="0074355E" w:rsidRDefault="0074355E">
            <w:r w:rsidRPr="0074355E">
              <w:t>Correction to UAC test case 11.3.6</w:t>
            </w:r>
          </w:p>
        </w:tc>
        <w:tc>
          <w:tcPr>
            <w:tcW w:w="1788" w:type="dxa"/>
            <w:noWrap/>
            <w:hideMark/>
          </w:tcPr>
          <w:p w14:paraId="460358A7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096CDA0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FF4425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8A0CAC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B8F4A31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31E3236" w14:textId="77777777" w:rsidR="0074355E" w:rsidRPr="0074355E" w:rsidRDefault="0074355E">
            <w:r w:rsidRPr="0074355E">
              <w:t>4565</w:t>
            </w:r>
          </w:p>
        </w:tc>
        <w:tc>
          <w:tcPr>
            <w:tcW w:w="425" w:type="dxa"/>
            <w:noWrap/>
            <w:hideMark/>
          </w:tcPr>
          <w:p w14:paraId="5879177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886D00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E79089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327C7E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71335A9" w14:textId="77777777" w:rsidR="0074355E" w:rsidRPr="0074355E" w:rsidRDefault="0074355E">
            <w:r w:rsidRPr="0074355E">
              <w:lastRenderedPageBreak/>
              <w:t>R5-244665</w:t>
            </w:r>
          </w:p>
        </w:tc>
        <w:tc>
          <w:tcPr>
            <w:tcW w:w="3006" w:type="dxa"/>
            <w:noWrap/>
            <w:hideMark/>
          </w:tcPr>
          <w:p w14:paraId="16FE7248" w14:textId="77777777" w:rsidR="0074355E" w:rsidRPr="0074355E" w:rsidRDefault="0074355E">
            <w:r w:rsidRPr="0074355E">
              <w:t>Updates to NR NTN test case titles</w:t>
            </w:r>
          </w:p>
        </w:tc>
        <w:tc>
          <w:tcPr>
            <w:tcW w:w="1788" w:type="dxa"/>
            <w:noWrap/>
            <w:hideMark/>
          </w:tcPr>
          <w:p w14:paraId="3A72FE7C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6899BC14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CD12DB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FD3DF9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E362F92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FCBF451" w14:textId="77777777" w:rsidR="0074355E" w:rsidRPr="0074355E" w:rsidRDefault="0074355E">
            <w:r w:rsidRPr="0074355E">
              <w:t>4566</w:t>
            </w:r>
          </w:p>
        </w:tc>
        <w:tc>
          <w:tcPr>
            <w:tcW w:w="425" w:type="dxa"/>
            <w:noWrap/>
            <w:hideMark/>
          </w:tcPr>
          <w:p w14:paraId="3E68A01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ED1817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5FC103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0E779B2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14DD4F" w14:textId="77777777" w:rsidR="0074355E" w:rsidRPr="0074355E" w:rsidRDefault="0074355E">
            <w:r w:rsidRPr="0074355E">
              <w:t>R5-244666</w:t>
            </w:r>
          </w:p>
        </w:tc>
        <w:tc>
          <w:tcPr>
            <w:tcW w:w="3006" w:type="dxa"/>
            <w:noWrap/>
            <w:hideMark/>
          </w:tcPr>
          <w:p w14:paraId="547B0274" w14:textId="77777777" w:rsidR="0074355E" w:rsidRPr="0074355E" w:rsidRDefault="0074355E">
            <w:r w:rsidRPr="0074355E">
              <w:t>NR NTN test case title updates</w:t>
            </w:r>
          </w:p>
        </w:tc>
        <w:tc>
          <w:tcPr>
            <w:tcW w:w="1788" w:type="dxa"/>
            <w:noWrap/>
            <w:hideMark/>
          </w:tcPr>
          <w:p w14:paraId="0E1A0591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175454F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94C0735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14BD4BA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D0D1A5E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AB95EEB" w14:textId="77777777" w:rsidR="0074355E" w:rsidRPr="0074355E" w:rsidRDefault="0074355E">
            <w:r w:rsidRPr="0074355E">
              <w:t>0495</w:t>
            </w:r>
          </w:p>
        </w:tc>
        <w:tc>
          <w:tcPr>
            <w:tcW w:w="425" w:type="dxa"/>
            <w:noWrap/>
            <w:hideMark/>
          </w:tcPr>
          <w:p w14:paraId="747B1DE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236500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8A7F53A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63DC25F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D86C111" w14:textId="77777777" w:rsidR="0074355E" w:rsidRPr="0074355E" w:rsidRDefault="0074355E">
            <w:r w:rsidRPr="0074355E">
              <w:t>R5-244667</w:t>
            </w:r>
          </w:p>
        </w:tc>
        <w:tc>
          <w:tcPr>
            <w:tcW w:w="3006" w:type="dxa"/>
            <w:noWrap/>
            <w:hideMark/>
          </w:tcPr>
          <w:p w14:paraId="55A9639E" w14:textId="77777777" w:rsidR="0074355E" w:rsidRPr="0074355E" w:rsidRDefault="0074355E">
            <w:r w:rsidRPr="0074355E">
              <w:t>Correction to NTN DRX test case 7.1.1.5.6</w:t>
            </w:r>
          </w:p>
        </w:tc>
        <w:tc>
          <w:tcPr>
            <w:tcW w:w="1788" w:type="dxa"/>
            <w:noWrap/>
            <w:hideMark/>
          </w:tcPr>
          <w:p w14:paraId="5E5F9850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14630ED4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73CA5B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CAE615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8D9ADE9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1F192EC" w14:textId="77777777" w:rsidR="0074355E" w:rsidRPr="0074355E" w:rsidRDefault="0074355E">
            <w:r w:rsidRPr="0074355E">
              <w:t>4567</w:t>
            </w:r>
          </w:p>
        </w:tc>
        <w:tc>
          <w:tcPr>
            <w:tcW w:w="425" w:type="dxa"/>
            <w:noWrap/>
            <w:hideMark/>
          </w:tcPr>
          <w:p w14:paraId="7B9E21F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C896CA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1A026F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2E91433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A9D6DE" w14:textId="77777777" w:rsidR="0074355E" w:rsidRPr="0074355E" w:rsidRDefault="0074355E">
            <w:r w:rsidRPr="0074355E">
              <w:t>R5-244668</w:t>
            </w:r>
          </w:p>
        </w:tc>
        <w:tc>
          <w:tcPr>
            <w:tcW w:w="3006" w:type="dxa"/>
            <w:noWrap/>
            <w:hideMark/>
          </w:tcPr>
          <w:p w14:paraId="01A4BD79" w14:textId="77777777" w:rsidR="0074355E" w:rsidRPr="0074355E" w:rsidRDefault="0074355E">
            <w:r w:rsidRPr="0074355E">
              <w:t>Correction to IRAT redirection test case 8.1.3.7</w:t>
            </w:r>
          </w:p>
        </w:tc>
        <w:tc>
          <w:tcPr>
            <w:tcW w:w="1788" w:type="dxa"/>
            <w:noWrap/>
            <w:hideMark/>
          </w:tcPr>
          <w:p w14:paraId="28056EA0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7371B54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C448998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1C5F8D2C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8B79BB1" w14:textId="77777777" w:rsidR="0074355E" w:rsidRPr="0074355E" w:rsidRDefault="0074355E">
            <w:r w:rsidRPr="0074355E">
              <w:t>TEI8_Test</w:t>
            </w:r>
          </w:p>
        </w:tc>
        <w:tc>
          <w:tcPr>
            <w:tcW w:w="707" w:type="dxa"/>
            <w:noWrap/>
            <w:hideMark/>
          </w:tcPr>
          <w:p w14:paraId="56DC8C72" w14:textId="77777777" w:rsidR="0074355E" w:rsidRPr="0074355E" w:rsidRDefault="0074355E">
            <w:r w:rsidRPr="0074355E">
              <w:t>5330</w:t>
            </w:r>
          </w:p>
        </w:tc>
        <w:tc>
          <w:tcPr>
            <w:tcW w:w="425" w:type="dxa"/>
            <w:noWrap/>
            <w:hideMark/>
          </w:tcPr>
          <w:p w14:paraId="6604E5A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4EA20C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F7B96D" w14:textId="77777777" w:rsidR="0074355E" w:rsidRPr="0074355E" w:rsidRDefault="0074355E">
            <w:r w:rsidRPr="0074355E">
              <w:t>RP-242310</w:t>
            </w:r>
          </w:p>
        </w:tc>
      </w:tr>
      <w:tr w:rsidR="0074355E" w:rsidRPr="0074355E" w14:paraId="5C4F96F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5CD87A7" w14:textId="77777777" w:rsidR="0074355E" w:rsidRPr="0074355E" w:rsidRDefault="0074355E">
            <w:r w:rsidRPr="0074355E">
              <w:t>R5-244669</w:t>
            </w:r>
          </w:p>
        </w:tc>
        <w:tc>
          <w:tcPr>
            <w:tcW w:w="3006" w:type="dxa"/>
            <w:noWrap/>
            <w:hideMark/>
          </w:tcPr>
          <w:p w14:paraId="08D9DB40" w14:textId="77777777" w:rsidR="0074355E" w:rsidRPr="0074355E" w:rsidRDefault="0074355E">
            <w:r w:rsidRPr="0074355E">
              <w:t>Correction to MPS priority indication test case 8.1.3.17</w:t>
            </w:r>
          </w:p>
        </w:tc>
        <w:tc>
          <w:tcPr>
            <w:tcW w:w="1788" w:type="dxa"/>
            <w:noWrap/>
            <w:hideMark/>
          </w:tcPr>
          <w:p w14:paraId="28BCE7F7" w14:textId="77777777" w:rsidR="0074355E" w:rsidRPr="0074355E" w:rsidRDefault="0074355E">
            <w:r w:rsidRPr="0074355E">
              <w:t>Qualcomm Incorporated, Keysight</w:t>
            </w:r>
          </w:p>
        </w:tc>
        <w:tc>
          <w:tcPr>
            <w:tcW w:w="861" w:type="dxa"/>
            <w:noWrap/>
            <w:hideMark/>
          </w:tcPr>
          <w:p w14:paraId="721BADA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AE26924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4AE852D5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4DBE9D87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24AE3051" w14:textId="77777777" w:rsidR="0074355E" w:rsidRPr="0074355E" w:rsidRDefault="0074355E">
            <w:r w:rsidRPr="0074355E">
              <w:t>5331</w:t>
            </w:r>
          </w:p>
        </w:tc>
        <w:tc>
          <w:tcPr>
            <w:tcW w:w="425" w:type="dxa"/>
            <w:noWrap/>
            <w:hideMark/>
          </w:tcPr>
          <w:p w14:paraId="498058F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BE19E6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8772E4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09A53D4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5FE24A" w14:textId="77777777" w:rsidR="0074355E" w:rsidRPr="0074355E" w:rsidRDefault="0074355E">
            <w:r w:rsidRPr="0074355E">
              <w:t>R5-244673</w:t>
            </w:r>
          </w:p>
        </w:tc>
        <w:tc>
          <w:tcPr>
            <w:tcW w:w="3006" w:type="dxa"/>
            <w:noWrap/>
            <w:hideMark/>
          </w:tcPr>
          <w:p w14:paraId="1D79192F" w14:textId="77777777" w:rsidR="0074355E" w:rsidRPr="0074355E" w:rsidRDefault="0074355E">
            <w:r w:rsidRPr="0074355E">
              <w:t>Addition of Test Case Applicability for new test case 22.2.17 for NB-IoT NTN distance based measurement Intra E-UTRAN cell reselection</w:t>
            </w:r>
          </w:p>
        </w:tc>
        <w:tc>
          <w:tcPr>
            <w:tcW w:w="1788" w:type="dxa"/>
            <w:noWrap/>
            <w:hideMark/>
          </w:tcPr>
          <w:p w14:paraId="49C7F3EB" w14:textId="77777777" w:rsidR="0074355E" w:rsidRPr="0074355E" w:rsidRDefault="0074355E">
            <w:r w:rsidRPr="0074355E">
              <w:t>CAICT</w:t>
            </w:r>
          </w:p>
        </w:tc>
        <w:tc>
          <w:tcPr>
            <w:tcW w:w="861" w:type="dxa"/>
            <w:noWrap/>
            <w:hideMark/>
          </w:tcPr>
          <w:p w14:paraId="16E5620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8EE7058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6E58DCF2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62212F37" w14:textId="77777777" w:rsidR="0074355E" w:rsidRPr="0074355E" w:rsidRDefault="0074355E">
            <w:r w:rsidRPr="0074355E">
              <w:t>IoT_NTN_enh_plus_CT1-UEConTest</w:t>
            </w:r>
          </w:p>
        </w:tc>
        <w:tc>
          <w:tcPr>
            <w:tcW w:w="707" w:type="dxa"/>
            <w:noWrap/>
            <w:hideMark/>
          </w:tcPr>
          <w:p w14:paraId="2E1D4233" w14:textId="77777777" w:rsidR="0074355E" w:rsidRPr="0074355E" w:rsidRDefault="0074355E">
            <w:r w:rsidRPr="0074355E">
              <w:t>1459</w:t>
            </w:r>
          </w:p>
        </w:tc>
        <w:tc>
          <w:tcPr>
            <w:tcW w:w="425" w:type="dxa"/>
            <w:noWrap/>
            <w:hideMark/>
          </w:tcPr>
          <w:p w14:paraId="3381639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5D743A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E4AE0F7" w14:textId="77777777" w:rsidR="0074355E" w:rsidRPr="0074355E" w:rsidRDefault="0074355E">
            <w:r w:rsidRPr="0074355E">
              <w:t>RP-242311</w:t>
            </w:r>
          </w:p>
        </w:tc>
      </w:tr>
      <w:tr w:rsidR="0074355E" w:rsidRPr="0074355E" w14:paraId="147C65B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2C5C3B" w14:textId="77777777" w:rsidR="0074355E" w:rsidRPr="0074355E" w:rsidRDefault="0074355E">
            <w:r w:rsidRPr="0074355E">
              <w:t>R5-244683</w:t>
            </w:r>
          </w:p>
        </w:tc>
        <w:tc>
          <w:tcPr>
            <w:tcW w:w="3006" w:type="dxa"/>
            <w:noWrap/>
            <w:hideMark/>
          </w:tcPr>
          <w:p w14:paraId="77DB06F1" w14:textId="77777777" w:rsidR="0074355E" w:rsidRPr="0074355E" w:rsidRDefault="0074355E">
            <w:r w:rsidRPr="0074355E">
              <w:t>Addition of applicability for new test case related to SSAC per PLMN 13.5.2c</w:t>
            </w:r>
          </w:p>
        </w:tc>
        <w:tc>
          <w:tcPr>
            <w:tcW w:w="1788" w:type="dxa"/>
            <w:noWrap/>
            <w:hideMark/>
          </w:tcPr>
          <w:p w14:paraId="28A63EA4" w14:textId="77777777" w:rsidR="0074355E" w:rsidRPr="0074355E" w:rsidRDefault="0074355E">
            <w:r w:rsidRPr="0074355E">
              <w:t>NTT DOCOMO, INC</w:t>
            </w:r>
          </w:p>
        </w:tc>
        <w:tc>
          <w:tcPr>
            <w:tcW w:w="861" w:type="dxa"/>
            <w:noWrap/>
            <w:hideMark/>
          </w:tcPr>
          <w:p w14:paraId="0CBDF36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E30218A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4783AAE3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213F94C4" w14:textId="77777777" w:rsidR="0074355E" w:rsidRPr="0074355E" w:rsidRDefault="0074355E">
            <w:r w:rsidRPr="0074355E">
              <w:t>TEI12_Test</w:t>
            </w:r>
          </w:p>
        </w:tc>
        <w:tc>
          <w:tcPr>
            <w:tcW w:w="707" w:type="dxa"/>
            <w:noWrap/>
            <w:hideMark/>
          </w:tcPr>
          <w:p w14:paraId="1F3AF5ED" w14:textId="77777777" w:rsidR="0074355E" w:rsidRPr="0074355E" w:rsidRDefault="0074355E">
            <w:r w:rsidRPr="0074355E">
              <w:t>1460</w:t>
            </w:r>
          </w:p>
        </w:tc>
        <w:tc>
          <w:tcPr>
            <w:tcW w:w="425" w:type="dxa"/>
            <w:noWrap/>
            <w:hideMark/>
          </w:tcPr>
          <w:p w14:paraId="33F94CF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E0A0DE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2C4018D" w14:textId="77777777" w:rsidR="0074355E" w:rsidRPr="0074355E" w:rsidRDefault="0074355E">
            <w:r w:rsidRPr="0074355E">
              <w:t>RP-242316</w:t>
            </w:r>
          </w:p>
        </w:tc>
      </w:tr>
      <w:tr w:rsidR="0074355E" w:rsidRPr="0074355E" w14:paraId="0E0C266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5657F3" w14:textId="77777777" w:rsidR="0074355E" w:rsidRPr="0074355E" w:rsidRDefault="0074355E">
            <w:r w:rsidRPr="0074355E">
              <w:t>R5-244686</w:t>
            </w:r>
          </w:p>
        </w:tc>
        <w:tc>
          <w:tcPr>
            <w:tcW w:w="3006" w:type="dxa"/>
            <w:noWrap/>
            <w:hideMark/>
          </w:tcPr>
          <w:p w14:paraId="2278C98A" w14:textId="77777777" w:rsidR="0074355E" w:rsidRPr="0074355E" w:rsidRDefault="0074355E">
            <w:r w:rsidRPr="0074355E">
              <w:t>Update of 256QAM minimum conformance requirements in TC6.2.2</w:t>
            </w:r>
          </w:p>
        </w:tc>
        <w:tc>
          <w:tcPr>
            <w:tcW w:w="1788" w:type="dxa"/>
            <w:noWrap/>
            <w:hideMark/>
          </w:tcPr>
          <w:p w14:paraId="0ED878D2" w14:textId="77777777" w:rsidR="0074355E" w:rsidRPr="0074355E" w:rsidRDefault="0074355E">
            <w:r w:rsidRPr="0074355E">
              <w:t>SGS Wireless</w:t>
            </w:r>
          </w:p>
        </w:tc>
        <w:tc>
          <w:tcPr>
            <w:tcW w:w="861" w:type="dxa"/>
            <w:noWrap/>
            <w:hideMark/>
          </w:tcPr>
          <w:p w14:paraId="219FC0E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8B8CCCB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34953DE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C7546B9" w14:textId="77777777" w:rsidR="0074355E" w:rsidRPr="0074355E" w:rsidRDefault="0074355E">
            <w:r w:rsidRPr="0074355E">
              <w:t>NR_RF_FR2_req_Ph3-UEConTest</w:t>
            </w:r>
          </w:p>
        </w:tc>
        <w:tc>
          <w:tcPr>
            <w:tcW w:w="707" w:type="dxa"/>
            <w:noWrap/>
            <w:hideMark/>
          </w:tcPr>
          <w:p w14:paraId="1A2705B2" w14:textId="77777777" w:rsidR="0074355E" w:rsidRPr="0074355E" w:rsidRDefault="0074355E">
            <w:r w:rsidRPr="0074355E">
              <w:t>1075</w:t>
            </w:r>
          </w:p>
        </w:tc>
        <w:tc>
          <w:tcPr>
            <w:tcW w:w="425" w:type="dxa"/>
            <w:noWrap/>
            <w:hideMark/>
          </w:tcPr>
          <w:p w14:paraId="6612330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33BE0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210D69" w14:textId="77777777" w:rsidR="0074355E" w:rsidRPr="0074355E" w:rsidRDefault="0074355E">
            <w:r w:rsidRPr="0074355E">
              <w:t>RP-242324</w:t>
            </w:r>
          </w:p>
        </w:tc>
      </w:tr>
      <w:tr w:rsidR="0074355E" w:rsidRPr="0074355E" w14:paraId="4FE5A70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28F151" w14:textId="77777777" w:rsidR="0074355E" w:rsidRPr="0074355E" w:rsidRDefault="0074355E">
            <w:r w:rsidRPr="0074355E">
              <w:t>R5-244687</w:t>
            </w:r>
          </w:p>
        </w:tc>
        <w:tc>
          <w:tcPr>
            <w:tcW w:w="3006" w:type="dxa"/>
            <w:noWrap/>
            <w:hideMark/>
          </w:tcPr>
          <w:p w14:paraId="54BE6BFE" w14:textId="77777777" w:rsidR="0074355E" w:rsidRPr="0074355E" w:rsidRDefault="0074355E">
            <w:r w:rsidRPr="0074355E">
              <w:t>Update of CA configurations in TC8.2.3.1.1.2</w:t>
            </w:r>
          </w:p>
        </w:tc>
        <w:tc>
          <w:tcPr>
            <w:tcW w:w="1788" w:type="dxa"/>
            <w:noWrap/>
            <w:hideMark/>
          </w:tcPr>
          <w:p w14:paraId="2841D8A0" w14:textId="77777777" w:rsidR="0074355E" w:rsidRPr="0074355E" w:rsidRDefault="0074355E">
            <w:r w:rsidRPr="0074355E">
              <w:t>SGS Wireless</w:t>
            </w:r>
          </w:p>
        </w:tc>
        <w:tc>
          <w:tcPr>
            <w:tcW w:w="861" w:type="dxa"/>
            <w:noWrap/>
            <w:hideMark/>
          </w:tcPr>
          <w:p w14:paraId="01204B7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EFAF54F" w14:textId="77777777" w:rsidR="0074355E" w:rsidRPr="0074355E" w:rsidRDefault="0074355E">
            <w:r w:rsidRPr="0074355E">
              <w:t>36.521-1</w:t>
            </w:r>
          </w:p>
        </w:tc>
        <w:tc>
          <w:tcPr>
            <w:tcW w:w="851" w:type="dxa"/>
            <w:noWrap/>
            <w:hideMark/>
          </w:tcPr>
          <w:p w14:paraId="0CA1A794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30A68978" w14:textId="77777777" w:rsidR="0074355E" w:rsidRPr="0074355E" w:rsidRDefault="0074355E">
            <w:r w:rsidRPr="0074355E">
              <w:t>TEI12_Test</w:t>
            </w:r>
          </w:p>
        </w:tc>
        <w:tc>
          <w:tcPr>
            <w:tcW w:w="707" w:type="dxa"/>
            <w:noWrap/>
            <w:hideMark/>
          </w:tcPr>
          <w:p w14:paraId="7FF49CFA" w14:textId="77777777" w:rsidR="0074355E" w:rsidRPr="0074355E" w:rsidRDefault="0074355E">
            <w:r w:rsidRPr="0074355E">
              <w:t>5518</w:t>
            </w:r>
          </w:p>
        </w:tc>
        <w:tc>
          <w:tcPr>
            <w:tcW w:w="425" w:type="dxa"/>
            <w:noWrap/>
            <w:hideMark/>
          </w:tcPr>
          <w:p w14:paraId="6637219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C10D14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3A9EA9" w14:textId="77777777" w:rsidR="0074355E" w:rsidRPr="0074355E" w:rsidRDefault="0074355E">
            <w:r w:rsidRPr="0074355E">
              <w:t>RP-242316</w:t>
            </w:r>
          </w:p>
        </w:tc>
      </w:tr>
      <w:tr w:rsidR="0074355E" w:rsidRPr="0074355E" w14:paraId="006969C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8451454" w14:textId="77777777" w:rsidR="0074355E" w:rsidRPr="0074355E" w:rsidRDefault="0074355E">
            <w:r w:rsidRPr="0074355E">
              <w:t>R5-244688</w:t>
            </w:r>
          </w:p>
        </w:tc>
        <w:tc>
          <w:tcPr>
            <w:tcW w:w="3006" w:type="dxa"/>
            <w:noWrap/>
            <w:hideMark/>
          </w:tcPr>
          <w:p w14:paraId="4D29A61E" w14:textId="77777777" w:rsidR="0074355E" w:rsidRPr="0074355E" w:rsidRDefault="0074355E">
            <w:r w:rsidRPr="0074355E">
              <w:t>Correction of typo for title in TC4.2.24 and TC6.1.15 and TC6.1.16</w:t>
            </w:r>
          </w:p>
        </w:tc>
        <w:tc>
          <w:tcPr>
            <w:tcW w:w="1788" w:type="dxa"/>
            <w:noWrap/>
            <w:hideMark/>
          </w:tcPr>
          <w:p w14:paraId="51D6B14D" w14:textId="77777777" w:rsidR="0074355E" w:rsidRPr="0074355E" w:rsidRDefault="0074355E">
            <w:r w:rsidRPr="0074355E">
              <w:t>SGS Wireless</w:t>
            </w:r>
          </w:p>
        </w:tc>
        <w:tc>
          <w:tcPr>
            <w:tcW w:w="861" w:type="dxa"/>
            <w:noWrap/>
            <w:hideMark/>
          </w:tcPr>
          <w:p w14:paraId="345CC01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54252DA" w14:textId="77777777" w:rsidR="0074355E" w:rsidRPr="0074355E" w:rsidRDefault="0074355E">
            <w:r w:rsidRPr="0074355E">
              <w:t>36.521-2</w:t>
            </w:r>
          </w:p>
        </w:tc>
        <w:tc>
          <w:tcPr>
            <w:tcW w:w="851" w:type="dxa"/>
            <w:noWrap/>
            <w:hideMark/>
          </w:tcPr>
          <w:p w14:paraId="3C7151E2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625F1906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754FF7C8" w14:textId="77777777" w:rsidR="0074355E" w:rsidRPr="0074355E" w:rsidRDefault="0074355E">
            <w:r w:rsidRPr="0074355E">
              <w:t>1041</w:t>
            </w:r>
          </w:p>
        </w:tc>
        <w:tc>
          <w:tcPr>
            <w:tcW w:w="425" w:type="dxa"/>
            <w:noWrap/>
            <w:hideMark/>
          </w:tcPr>
          <w:p w14:paraId="17E1B67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9226C3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9E6A86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45BAE47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0BBBA0" w14:textId="77777777" w:rsidR="0074355E" w:rsidRPr="0074355E" w:rsidRDefault="0074355E">
            <w:r w:rsidRPr="0074355E">
              <w:lastRenderedPageBreak/>
              <w:t>R5-244690</w:t>
            </w:r>
          </w:p>
        </w:tc>
        <w:tc>
          <w:tcPr>
            <w:tcW w:w="3006" w:type="dxa"/>
            <w:noWrap/>
            <w:hideMark/>
          </w:tcPr>
          <w:p w14:paraId="4829DC24" w14:textId="77777777" w:rsidR="0074355E" w:rsidRPr="0074355E" w:rsidRDefault="0074355E">
            <w:r w:rsidRPr="0074355E">
              <w:t>Addition of test case 6.3L.3.1 Minimum output power for inter-band UL CA with Tx Diversity</w:t>
            </w:r>
          </w:p>
        </w:tc>
        <w:tc>
          <w:tcPr>
            <w:tcW w:w="1788" w:type="dxa"/>
            <w:noWrap/>
            <w:hideMark/>
          </w:tcPr>
          <w:p w14:paraId="08EF3257" w14:textId="77777777" w:rsidR="0074355E" w:rsidRPr="0074355E" w:rsidRDefault="0074355E">
            <w:r w:rsidRPr="0074355E">
              <w:t>TTA</w:t>
            </w:r>
          </w:p>
        </w:tc>
        <w:tc>
          <w:tcPr>
            <w:tcW w:w="861" w:type="dxa"/>
            <w:noWrap/>
            <w:hideMark/>
          </w:tcPr>
          <w:p w14:paraId="5B6ADE3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DDCB190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0694AE4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0EE2F16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1C91244E" w14:textId="77777777" w:rsidR="0074355E" w:rsidRPr="0074355E" w:rsidRDefault="0074355E">
            <w:r w:rsidRPr="0074355E">
              <w:t>2905</w:t>
            </w:r>
          </w:p>
        </w:tc>
        <w:tc>
          <w:tcPr>
            <w:tcW w:w="425" w:type="dxa"/>
            <w:noWrap/>
            <w:hideMark/>
          </w:tcPr>
          <w:p w14:paraId="072A787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35D171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4AE834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7382A5B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DDC61D5" w14:textId="77777777" w:rsidR="0074355E" w:rsidRPr="0074355E" w:rsidRDefault="0074355E">
            <w:r w:rsidRPr="0074355E">
              <w:t>R5-244693</w:t>
            </w:r>
          </w:p>
        </w:tc>
        <w:tc>
          <w:tcPr>
            <w:tcW w:w="3006" w:type="dxa"/>
            <w:noWrap/>
            <w:hideMark/>
          </w:tcPr>
          <w:p w14:paraId="7AA1FAB9" w14:textId="77777777" w:rsidR="0074355E" w:rsidRPr="0074355E" w:rsidRDefault="0074355E">
            <w:r w:rsidRPr="0074355E">
              <w:t>Addition of Physical layer parameters for DCI format 0_3</w:t>
            </w:r>
          </w:p>
        </w:tc>
        <w:tc>
          <w:tcPr>
            <w:tcW w:w="1788" w:type="dxa"/>
            <w:noWrap/>
            <w:hideMark/>
          </w:tcPr>
          <w:p w14:paraId="331C7CF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6F245E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7717228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635594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7AFA0AF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7B43EE2" w14:textId="77777777" w:rsidR="0074355E" w:rsidRPr="0074355E" w:rsidRDefault="0074355E">
            <w:r w:rsidRPr="0074355E">
              <w:t>3284</w:t>
            </w:r>
          </w:p>
        </w:tc>
        <w:tc>
          <w:tcPr>
            <w:tcW w:w="425" w:type="dxa"/>
            <w:noWrap/>
            <w:hideMark/>
          </w:tcPr>
          <w:p w14:paraId="28DD076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27176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5D6FBB2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0DBA15E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61B62D2" w14:textId="77777777" w:rsidR="0074355E" w:rsidRPr="0074355E" w:rsidRDefault="0074355E">
            <w:r w:rsidRPr="0074355E">
              <w:t>R5-244694</w:t>
            </w:r>
          </w:p>
        </w:tc>
        <w:tc>
          <w:tcPr>
            <w:tcW w:w="3006" w:type="dxa"/>
            <w:noWrap/>
            <w:hideMark/>
          </w:tcPr>
          <w:p w14:paraId="13AB054F" w14:textId="77777777" w:rsidR="0074355E" w:rsidRPr="0074355E" w:rsidRDefault="0074355E">
            <w:r w:rsidRPr="0074355E">
              <w:t>Addition of Physical layer parameters for DCI format 1_3</w:t>
            </w:r>
          </w:p>
        </w:tc>
        <w:tc>
          <w:tcPr>
            <w:tcW w:w="1788" w:type="dxa"/>
            <w:noWrap/>
            <w:hideMark/>
          </w:tcPr>
          <w:p w14:paraId="22F7544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5692AE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A04E44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6E758D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447737E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4265E46" w14:textId="77777777" w:rsidR="0074355E" w:rsidRPr="0074355E" w:rsidRDefault="0074355E">
            <w:r w:rsidRPr="0074355E">
              <w:t>3285</w:t>
            </w:r>
          </w:p>
        </w:tc>
        <w:tc>
          <w:tcPr>
            <w:tcW w:w="425" w:type="dxa"/>
            <w:noWrap/>
            <w:hideMark/>
          </w:tcPr>
          <w:p w14:paraId="0EFB716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F3B662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CB7E54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01EAAE7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6E76ABB" w14:textId="77777777" w:rsidR="0074355E" w:rsidRPr="0074355E" w:rsidRDefault="0074355E">
            <w:r w:rsidRPr="0074355E">
              <w:t>R5-244696</w:t>
            </w:r>
          </w:p>
        </w:tc>
        <w:tc>
          <w:tcPr>
            <w:tcW w:w="3006" w:type="dxa"/>
            <w:noWrap/>
            <w:hideMark/>
          </w:tcPr>
          <w:p w14:paraId="66F64EAA" w14:textId="77777777" w:rsidR="0074355E" w:rsidRPr="0074355E" w:rsidRDefault="0074355E">
            <w:r w:rsidRPr="0074355E">
              <w:t>Update of PDSCH-Config for DCI format 1_3</w:t>
            </w:r>
          </w:p>
        </w:tc>
        <w:tc>
          <w:tcPr>
            <w:tcW w:w="1788" w:type="dxa"/>
            <w:noWrap/>
            <w:hideMark/>
          </w:tcPr>
          <w:p w14:paraId="1234BB9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C0D053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8DF0C2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625A444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F93C2B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3860D31" w14:textId="77777777" w:rsidR="0074355E" w:rsidRPr="0074355E" w:rsidRDefault="0074355E">
            <w:r w:rsidRPr="0074355E">
              <w:t>3287</w:t>
            </w:r>
          </w:p>
        </w:tc>
        <w:tc>
          <w:tcPr>
            <w:tcW w:w="425" w:type="dxa"/>
            <w:noWrap/>
            <w:hideMark/>
          </w:tcPr>
          <w:p w14:paraId="28B50D4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4CA6B8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8AF521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6BF99AD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348711" w14:textId="77777777" w:rsidR="0074355E" w:rsidRPr="0074355E" w:rsidRDefault="0074355E">
            <w:r w:rsidRPr="0074355E">
              <w:t>R5-244709</w:t>
            </w:r>
          </w:p>
        </w:tc>
        <w:tc>
          <w:tcPr>
            <w:tcW w:w="3006" w:type="dxa"/>
            <w:noWrap/>
            <w:hideMark/>
          </w:tcPr>
          <w:p w14:paraId="312E5D9D" w14:textId="77777777" w:rsidR="0074355E" w:rsidRPr="0074355E" w:rsidRDefault="0074355E">
            <w:r w:rsidRPr="0074355E">
              <w:t xml:space="preserve">Update ServingCellConfigCommonSIB </w:t>
            </w:r>
            <w:proofErr w:type="spellStart"/>
            <w:r w:rsidRPr="0074355E">
              <w:t>DownlinkConfigCommonSIB</w:t>
            </w:r>
            <w:proofErr w:type="spellEnd"/>
            <w:r w:rsidRPr="0074355E">
              <w:t xml:space="preserve"> and BWP-</w:t>
            </w:r>
            <w:proofErr w:type="spellStart"/>
            <w:r w:rsidRPr="0074355E">
              <w:t>DownlinkCommon</w:t>
            </w:r>
            <w:proofErr w:type="spellEnd"/>
            <w:r w:rsidRPr="0074355E">
              <w:t xml:space="preserve"> for MBS</w:t>
            </w:r>
          </w:p>
        </w:tc>
        <w:tc>
          <w:tcPr>
            <w:tcW w:w="1788" w:type="dxa"/>
            <w:noWrap/>
            <w:hideMark/>
          </w:tcPr>
          <w:p w14:paraId="5ACA109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14EC93A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E86898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90178A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87E1B3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8E725E8" w14:textId="77777777" w:rsidR="0074355E" w:rsidRPr="0074355E" w:rsidRDefault="0074355E">
            <w:r w:rsidRPr="0074355E">
              <w:t>3290</w:t>
            </w:r>
          </w:p>
        </w:tc>
        <w:tc>
          <w:tcPr>
            <w:tcW w:w="425" w:type="dxa"/>
            <w:noWrap/>
            <w:hideMark/>
          </w:tcPr>
          <w:p w14:paraId="06A62B1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CF19B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19986F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1D3A01D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B5ECA4" w14:textId="77777777" w:rsidR="0074355E" w:rsidRPr="0074355E" w:rsidRDefault="0074355E">
            <w:r w:rsidRPr="0074355E">
              <w:t>R5-244710</w:t>
            </w:r>
          </w:p>
        </w:tc>
        <w:tc>
          <w:tcPr>
            <w:tcW w:w="3006" w:type="dxa"/>
            <w:noWrap/>
            <w:hideMark/>
          </w:tcPr>
          <w:p w14:paraId="1B4434CF" w14:textId="77777777" w:rsidR="0074355E" w:rsidRPr="0074355E" w:rsidRDefault="0074355E">
            <w:r w:rsidRPr="0074355E">
              <w:t>Update PDSCH-ConfigBroadcast-r17 CFR-</w:t>
            </w:r>
            <w:proofErr w:type="spellStart"/>
            <w:r w:rsidRPr="0074355E">
              <w:t>ConfigMCCH</w:t>
            </w:r>
            <w:proofErr w:type="spellEnd"/>
            <w:r w:rsidRPr="0074355E">
              <w:t xml:space="preserve">-MTCH and </w:t>
            </w:r>
            <w:proofErr w:type="spellStart"/>
            <w:r w:rsidRPr="0074355E">
              <w:t>MBSBroadcastConfiguration</w:t>
            </w:r>
            <w:proofErr w:type="spellEnd"/>
          </w:p>
        </w:tc>
        <w:tc>
          <w:tcPr>
            <w:tcW w:w="1788" w:type="dxa"/>
            <w:noWrap/>
            <w:hideMark/>
          </w:tcPr>
          <w:p w14:paraId="22AAABE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0890F04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5E4183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A040C2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529AD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40B1B2D" w14:textId="77777777" w:rsidR="0074355E" w:rsidRPr="0074355E" w:rsidRDefault="0074355E">
            <w:r w:rsidRPr="0074355E">
              <w:t>3291</w:t>
            </w:r>
          </w:p>
        </w:tc>
        <w:tc>
          <w:tcPr>
            <w:tcW w:w="425" w:type="dxa"/>
            <w:noWrap/>
            <w:hideMark/>
          </w:tcPr>
          <w:p w14:paraId="091E449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93969D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9EE813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109D508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5663069" w14:textId="77777777" w:rsidR="0074355E" w:rsidRPr="0074355E" w:rsidRDefault="0074355E">
            <w:r w:rsidRPr="0074355E">
              <w:t>R5-244711</w:t>
            </w:r>
          </w:p>
        </w:tc>
        <w:tc>
          <w:tcPr>
            <w:tcW w:w="3006" w:type="dxa"/>
            <w:noWrap/>
            <w:hideMark/>
          </w:tcPr>
          <w:p w14:paraId="4C5BFDAB" w14:textId="77777777" w:rsidR="0074355E" w:rsidRPr="0074355E" w:rsidRDefault="0074355E">
            <w:r w:rsidRPr="0074355E">
              <w:t>Update DCI format 4-0</w:t>
            </w:r>
          </w:p>
        </w:tc>
        <w:tc>
          <w:tcPr>
            <w:tcW w:w="1788" w:type="dxa"/>
            <w:noWrap/>
            <w:hideMark/>
          </w:tcPr>
          <w:p w14:paraId="001F549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4CFC61D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43730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BA041D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E0B73DB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86877CB" w14:textId="77777777" w:rsidR="0074355E" w:rsidRPr="0074355E" w:rsidRDefault="0074355E">
            <w:r w:rsidRPr="0074355E">
              <w:t>3292</w:t>
            </w:r>
          </w:p>
        </w:tc>
        <w:tc>
          <w:tcPr>
            <w:tcW w:w="425" w:type="dxa"/>
            <w:noWrap/>
            <w:hideMark/>
          </w:tcPr>
          <w:p w14:paraId="4AC87B6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833751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1FB631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180B66A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E2796B2" w14:textId="77777777" w:rsidR="0074355E" w:rsidRPr="0074355E" w:rsidRDefault="0074355E">
            <w:r w:rsidRPr="0074355E">
              <w:t>R5-244712</w:t>
            </w:r>
          </w:p>
        </w:tc>
        <w:tc>
          <w:tcPr>
            <w:tcW w:w="3006" w:type="dxa"/>
            <w:noWrap/>
            <w:hideMark/>
          </w:tcPr>
          <w:p w14:paraId="4FCD1F54" w14:textId="77777777" w:rsidR="0074355E" w:rsidRPr="0074355E" w:rsidRDefault="0074355E">
            <w:r w:rsidRPr="0074355E">
              <w:t>Correction of MBS Broadcast test case 14.1.1.1</w:t>
            </w:r>
          </w:p>
        </w:tc>
        <w:tc>
          <w:tcPr>
            <w:tcW w:w="1788" w:type="dxa"/>
            <w:noWrap/>
            <w:hideMark/>
          </w:tcPr>
          <w:p w14:paraId="0B37AC5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71DA47E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E04AC99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45E616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3CB242D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337AD17" w14:textId="77777777" w:rsidR="0074355E" w:rsidRPr="0074355E" w:rsidRDefault="0074355E">
            <w:r w:rsidRPr="0074355E">
              <w:t>4574</w:t>
            </w:r>
          </w:p>
        </w:tc>
        <w:tc>
          <w:tcPr>
            <w:tcW w:w="425" w:type="dxa"/>
            <w:noWrap/>
            <w:hideMark/>
          </w:tcPr>
          <w:p w14:paraId="09F7FD9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9C7254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ECF1F7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2E431FA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6CEF88" w14:textId="77777777" w:rsidR="0074355E" w:rsidRPr="0074355E" w:rsidRDefault="0074355E">
            <w:r w:rsidRPr="0074355E">
              <w:t>R5-244713</w:t>
            </w:r>
          </w:p>
        </w:tc>
        <w:tc>
          <w:tcPr>
            <w:tcW w:w="3006" w:type="dxa"/>
            <w:noWrap/>
            <w:hideMark/>
          </w:tcPr>
          <w:p w14:paraId="562DDAFE" w14:textId="77777777" w:rsidR="0074355E" w:rsidRPr="0074355E" w:rsidRDefault="0074355E">
            <w:r w:rsidRPr="0074355E">
              <w:t>Correction and extension the scope of MBS Broadcast test case 14.1.1.2</w:t>
            </w:r>
          </w:p>
        </w:tc>
        <w:tc>
          <w:tcPr>
            <w:tcW w:w="1788" w:type="dxa"/>
            <w:noWrap/>
            <w:hideMark/>
          </w:tcPr>
          <w:p w14:paraId="3837310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3860522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23B7023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D49D8B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50CA55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12F32C0" w14:textId="77777777" w:rsidR="0074355E" w:rsidRPr="0074355E" w:rsidRDefault="0074355E">
            <w:r w:rsidRPr="0074355E">
              <w:t>4575</w:t>
            </w:r>
          </w:p>
        </w:tc>
        <w:tc>
          <w:tcPr>
            <w:tcW w:w="425" w:type="dxa"/>
            <w:noWrap/>
            <w:hideMark/>
          </w:tcPr>
          <w:p w14:paraId="4ABAC22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9B7E45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EBF5C42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427D72B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211A2F" w14:textId="77777777" w:rsidR="0074355E" w:rsidRPr="0074355E" w:rsidRDefault="0074355E">
            <w:r w:rsidRPr="0074355E">
              <w:t>R5-244715</w:t>
            </w:r>
          </w:p>
        </w:tc>
        <w:tc>
          <w:tcPr>
            <w:tcW w:w="3006" w:type="dxa"/>
            <w:noWrap/>
            <w:hideMark/>
          </w:tcPr>
          <w:p w14:paraId="70F66DD7" w14:textId="77777777" w:rsidR="0074355E" w:rsidRPr="0074355E" w:rsidRDefault="0074355E">
            <w:r w:rsidRPr="0074355E">
              <w:t>Correction and extension the scope of MBS Broadcast test case 14.1.1.4</w:t>
            </w:r>
          </w:p>
        </w:tc>
        <w:tc>
          <w:tcPr>
            <w:tcW w:w="1788" w:type="dxa"/>
            <w:noWrap/>
            <w:hideMark/>
          </w:tcPr>
          <w:p w14:paraId="38E0B91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202A1F2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AF99C3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4EAD8A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0863D02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8DF545D" w14:textId="77777777" w:rsidR="0074355E" w:rsidRPr="0074355E" w:rsidRDefault="0074355E">
            <w:r w:rsidRPr="0074355E">
              <w:t>4577</w:t>
            </w:r>
          </w:p>
        </w:tc>
        <w:tc>
          <w:tcPr>
            <w:tcW w:w="425" w:type="dxa"/>
            <w:noWrap/>
            <w:hideMark/>
          </w:tcPr>
          <w:p w14:paraId="4AB4371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EB18BB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C4A1E68" w14:textId="77777777" w:rsidR="0074355E" w:rsidRPr="0074355E" w:rsidRDefault="0074355E">
            <w:r w:rsidRPr="0074355E">
              <w:t>RP-242251</w:t>
            </w:r>
          </w:p>
        </w:tc>
      </w:tr>
      <w:tr w:rsidR="0074355E" w:rsidRPr="0074355E" w14:paraId="4F95B6B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A5D454" w14:textId="77777777" w:rsidR="0074355E" w:rsidRPr="0074355E" w:rsidRDefault="0074355E">
            <w:r w:rsidRPr="0074355E">
              <w:lastRenderedPageBreak/>
              <w:t>R5-244716</w:t>
            </w:r>
          </w:p>
        </w:tc>
        <w:tc>
          <w:tcPr>
            <w:tcW w:w="3006" w:type="dxa"/>
            <w:noWrap/>
            <w:hideMark/>
          </w:tcPr>
          <w:p w14:paraId="31CF872A" w14:textId="77777777" w:rsidR="0074355E" w:rsidRPr="0074355E" w:rsidRDefault="0074355E">
            <w:r w:rsidRPr="0074355E">
              <w:t>Correction of MBS Broadcast test case 14.1.2.1</w:t>
            </w:r>
          </w:p>
        </w:tc>
        <w:tc>
          <w:tcPr>
            <w:tcW w:w="1788" w:type="dxa"/>
            <w:noWrap/>
            <w:hideMark/>
          </w:tcPr>
          <w:p w14:paraId="0181184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508CE9E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8F53C46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3161F1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2B2E6FC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454052D" w14:textId="77777777" w:rsidR="0074355E" w:rsidRPr="0074355E" w:rsidRDefault="0074355E">
            <w:r w:rsidRPr="0074355E">
              <w:t>4578</w:t>
            </w:r>
          </w:p>
        </w:tc>
        <w:tc>
          <w:tcPr>
            <w:tcW w:w="425" w:type="dxa"/>
            <w:noWrap/>
            <w:hideMark/>
          </w:tcPr>
          <w:p w14:paraId="46575F9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FB0AA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D4B0F6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420A17E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8F7328" w14:textId="77777777" w:rsidR="0074355E" w:rsidRPr="0074355E" w:rsidRDefault="0074355E">
            <w:r w:rsidRPr="0074355E">
              <w:t>R5-244717</w:t>
            </w:r>
          </w:p>
        </w:tc>
        <w:tc>
          <w:tcPr>
            <w:tcW w:w="3006" w:type="dxa"/>
            <w:noWrap/>
            <w:hideMark/>
          </w:tcPr>
          <w:p w14:paraId="434195DB" w14:textId="77777777" w:rsidR="0074355E" w:rsidRPr="0074355E" w:rsidRDefault="0074355E">
            <w:r w:rsidRPr="0074355E">
              <w:t>Correction of MBS Broadcast test case 14.1.2.2</w:t>
            </w:r>
          </w:p>
        </w:tc>
        <w:tc>
          <w:tcPr>
            <w:tcW w:w="1788" w:type="dxa"/>
            <w:noWrap/>
            <w:hideMark/>
          </w:tcPr>
          <w:p w14:paraId="461EC19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24F6495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768C6B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99BCC6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8FD12D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FC874E7" w14:textId="77777777" w:rsidR="0074355E" w:rsidRPr="0074355E" w:rsidRDefault="0074355E">
            <w:r w:rsidRPr="0074355E">
              <w:t>4579</w:t>
            </w:r>
          </w:p>
        </w:tc>
        <w:tc>
          <w:tcPr>
            <w:tcW w:w="425" w:type="dxa"/>
            <w:noWrap/>
            <w:hideMark/>
          </w:tcPr>
          <w:p w14:paraId="4839C7F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BB926E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16FD8F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79D576D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4431FE" w14:textId="77777777" w:rsidR="0074355E" w:rsidRPr="0074355E" w:rsidRDefault="0074355E">
            <w:r w:rsidRPr="0074355E">
              <w:t>R5-244718</w:t>
            </w:r>
          </w:p>
        </w:tc>
        <w:tc>
          <w:tcPr>
            <w:tcW w:w="3006" w:type="dxa"/>
            <w:noWrap/>
            <w:hideMark/>
          </w:tcPr>
          <w:p w14:paraId="0B3EA9C7" w14:textId="77777777" w:rsidR="0074355E" w:rsidRPr="0074355E" w:rsidRDefault="0074355E">
            <w:r w:rsidRPr="0074355E">
              <w:t>Correction of MBS Broadcast test case 14.1.2.3</w:t>
            </w:r>
          </w:p>
        </w:tc>
        <w:tc>
          <w:tcPr>
            <w:tcW w:w="1788" w:type="dxa"/>
            <w:noWrap/>
            <w:hideMark/>
          </w:tcPr>
          <w:p w14:paraId="7E03FC3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79F01B1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B4CB32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88198A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EC98B44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4F098AD" w14:textId="77777777" w:rsidR="0074355E" w:rsidRPr="0074355E" w:rsidRDefault="0074355E">
            <w:r w:rsidRPr="0074355E">
              <w:t>4580</w:t>
            </w:r>
          </w:p>
        </w:tc>
        <w:tc>
          <w:tcPr>
            <w:tcW w:w="425" w:type="dxa"/>
            <w:noWrap/>
            <w:hideMark/>
          </w:tcPr>
          <w:p w14:paraId="2D1E110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580B7E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61CCC46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15026BC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D3DE989" w14:textId="77777777" w:rsidR="0074355E" w:rsidRPr="0074355E" w:rsidRDefault="0074355E">
            <w:r w:rsidRPr="0074355E">
              <w:t>R5-244719</w:t>
            </w:r>
          </w:p>
        </w:tc>
        <w:tc>
          <w:tcPr>
            <w:tcW w:w="3006" w:type="dxa"/>
            <w:noWrap/>
            <w:hideMark/>
          </w:tcPr>
          <w:p w14:paraId="1B34D9F4" w14:textId="77777777" w:rsidR="0074355E" w:rsidRPr="0074355E" w:rsidRDefault="0074355E">
            <w:r w:rsidRPr="0074355E">
              <w:t>Correction of MBS Broadcast test case 14.1.3.1</w:t>
            </w:r>
          </w:p>
        </w:tc>
        <w:tc>
          <w:tcPr>
            <w:tcW w:w="1788" w:type="dxa"/>
            <w:noWrap/>
            <w:hideMark/>
          </w:tcPr>
          <w:p w14:paraId="559A2D6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16CD628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04983C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F52102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A41DF3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C1C1193" w14:textId="77777777" w:rsidR="0074355E" w:rsidRPr="0074355E" w:rsidRDefault="0074355E">
            <w:r w:rsidRPr="0074355E">
              <w:t>4581</w:t>
            </w:r>
          </w:p>
        </w:tc>
        <w:tc>
          <w:tcPr>
            <w:tcW w:w="425" w:type="dxa"/>
            <w:noWrap/>
            <w:hideMark/>
          </w:tcPr>
          <w:p w14:paraId="7BDB05C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C7960D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783C3FB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58CE8BE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ED3A83" w14:textId="77777777" w:rsidR="0074355E" w:rsidRPr="0074355E" w:rsidRDefault="0074355E">
            <w:r w:rsidRPr="0074355E">
              <w:t>R5-244720</w:t>
            </w:r>
          </w:p>
        </w:tc>
        <w:tc>
          <w:tcPr>
            <w:tcW w:w="3006" w:type="dxa"/>
            <w:noWrap/>
            <w:hideMark/>
          </w:tcPr>
          <w:p w14:paraId="5FEA742D" w14:textId="77777777" w:rsidR="0074355E" w:rsidRPr="0074355E" w:rsidRDefault="0074355E">
            <w:r w:rsidRPr="0074355E">
              <w:t>Correction of MBS Broadcast test case 14.1.3.2</w:t>
            </w:r>
          </w:p>
        </w:tc>
        <w:tc>
          <w:tcPr>
            <w:tcW w:w="1788" w:type="dxa"/>
            <w:noWrap/>
            <w:hideMark/>
          </w:tcPr>
          <w:p w14:paraId="4077D23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4FC8691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6745A6A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8BD842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983985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87943F0" w14:textId="77777777" w:rsidR="0074355E" w:rsidRPr="0074355E" w:rsidRDefault="0074355E">
            <w:r w:rsidRPr="0074355E">
              <w:t>4582</w:t>
            </w:r>
          </w:p>
        </w:tc>
        <w:tc>
          <w:tcPr>
            <w:tcW w:w="425" w:type="dxa"/>
            <w:noWrap/>
            <w:hideMark/>
          </w:tcPr>
          <w:p w14:paraId="1F30165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D604B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80872D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7D0A059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6D94255" w14:textId="77777777" w:rsidR="0074355E" w:rsidRPr="0074355E" w:rsidRDefault="0074355E">
            <w:r w:rsidRPr="0074355E">
              <w:t>R5-244723</w:t>
            </w:r>
          </w:p>
        </w:tc>
        <w:tc>
          <w:tcPr>
            <w:tcW w:w="3006" w:type="dxa"/>
            <w:noWrap/>
            <w:hideMark/>
          </w:tcPr>
          <w:p w14:paraId="57D27990" w14:textId="77777777" w:rsidR="0074355E" w:rsidRPr="0074355E" w:rsidRDefault="0074355E">
            <w:r w:rsidRPr="0074355E">
              <w:t>Correction of MAC test case 7.1.1.6.1-Semi-persistent</w:t>
            </w:r>
          </w:p>
        </w:tc>
        <w:tc>
          <w:tcPr>
            <w:tcW w:w="1788" w:type="dxa"/>
            <w:noWrap/>
            <w:hideMark/>
          </w:tcPr>
          <w:p w14:paraId="408E7C7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54A352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AE50089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E5287E6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F344D6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48A7A3B" w14:textId="77777777" w:rsidR="0074355E" w:rsidRPr="0074355E" w:rsidRDefault="0074355E">
            <w:r w:rsidRPr="0074355E">
              <w:t>4583</w:t>
            </w:r>
          </w:p>
        </w:tc>
        <w:tc>
          <w:tcPr>
            <w:tcW w:w="425" w:type="dxa"/>
            <w:noWrap/>
            <w:hideMark/>
          </w:tcPr>
          <w:p w14:paraId="1F7FEF3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A0808C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144F222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07AD072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86ADF6" w14:textId="77777777" w:rsidR="0074355E" w:rsidRPr="0074355E" w:rsidRDefault="0074355E">
            <w:r w:rsidRPr="0074355E">
              <w:t>R5-244725</w:t>
            </w:r>
          </w:p>
        </w:tc>
        <w:tc>
          <w:tcPr>
            <w:tcW w:w="3006" w:type="dxa"/>
            <w:noWrap/>
            <w:hideMark/>
          </w:tcPr>
          <w:p w14:paraId="3DCC59F5" w14:textId="77777777" w:rsidR="0074355E" w:rsidRPr="0074355E" w:rsidRDefault="0074355E">
            <w:r w:rsidRPr="0074355E">
              <w:t>Correction of Multilayer test case 11.1.7- EMFB</w:t>
            </w:r>
          </w:p>
        </w:tc>
        <w:tc>
          <w:tcPr>
            <w:tcW w:w="1788" w:type="dxa"/>
            <w:noWrap/>
            <w:hideMark/>
          </w:tcPr>
          <w:p w14:paraId="63A3F08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ROHDE &amp; SCHWARZ</w:t>
            </w:r>
          </w:p>
        </w:tc>
        <w:tc>
          <w:tcPr>
            <w:tcW w:w="861" w:type="dxa"/>
            <w:noWrap/>
            <w:hideMark/>
          </w:tcPr>
          <w:p w14:paraId="23506EA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FB1A1D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C9A45D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57529D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AD1BD97" w14:textId="77777777" w:rsidR="0074355E" w:rsidRPr="0074355E" w:rsidRDefault="0074355E">
            <w:r w:rsidRPr="0074355E">
              <w:t>4585</w:t>
            </w:r>
          </w:p>
        </w:tc>
        <w:tc>
          <w:tcPr>
            <w:tcW w:w="425" w:type="dxa"/>
            <w:noWrap/>
            <w:hideMark/>
          </w:tcPr>
          <w:p w14:paraId="5B63506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C11482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08EE5C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105A796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F75050" w14:textId="77777777" w:rsidR="0074355E" w:rsidRPr="0074355E" w:rsidRDefault="0074355E">
            <w:r w:rsidRPr="0074355E">
              <w:t>R5-244740</w:t>
            </w:r>
          </w:p>
        </w:tc>
        <w:tc>
          <w:tcPr>
            <w:tcW w:w="3006" w:type="dxa"/>
            <w:noWrap/>
            <w:hideMark/>
          </w:tcPr>
          <w:p w14:paraId="11D0BFF1" w14:textId="77777777" w:rsidR="0074355E" w:rsidRPr="0074355E" w:rsidRDefault="0074355E">
            <w:r w:rsidRPr="0074355E">
              <w:t>Correction of HD-FDD test case 6.1.2.29 and 6.1.2.30</w:t>
            </w:r>
          </w:p>
        </w:tc>
        <w:tc>
          <w:tcPr>
            <w:tcW w:w="1788" w:type="dxa"/>
            <w:noWrap/>
            <w:hideMark/>
          </w:tcPr>
          <w:p w14:paraId="106040D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7A44C19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5084CA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A724A6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D9D758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CB1F47D" w14:textId="77777777" w:rsidR="0074355E" w:rsidRPr="0074355E" w:rsidRDefault="0074355E">
            <w:r w:rsidRPr="0074355E">
              <w:t>4593</w:t>
            </w:r>
          </w:p>
        </w:tc>
        <w:tc>
          <w:tcPr>
            <w:tcW w:w="425" w:type="dxa"/>
            <w:noWrap/>
            <w:hideMark/>
          </w:tcPr>
          <w:p w14:paraId="41FD275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7DB1CD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EDE442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55C4C02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9EFBAC1" w14:textId="77777777" w:rsidR="0074355E" w:rsidRPr="0074355E" w:rsidRDefault="0074355E">
            <w:r w:rsidRPr="0074355E">
              <w:t>R5-244741</w:t>
            </w:r>
          </w:p>
        </w:tc>
        <w:tc>
          <w:tcPr>
            <w:tcW w:w="3006" w:type="dxa"/>
            <w:noWrap/>
            <w:hideMark/>
          </w:tcPr>
          <w:p w14:paraId="7CDC7E9D" w14:textId="77777777" w:rsidR="0074355E" w:rsidRPr="0074355E" w:rsidRDefault="0074355E">
            <w:r w:rsidRPr="0074355E">
              <w:t>Correction of MUSIM gap TC 8.1.2.1.6</w:t>
            </w:r>
          </w:p>
        </w:tc>
        <w:tc>
          <w:tcPr>
            <w:tcW w:w="1788" w:type="dxa"/>
            <w:noWrap/>
            <w:hideMark/>
          </w:tcPr>
          <w:p w14:paraId="31F23AA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34C10EF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D6885C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DE01D6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9D4954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B6F28EB" w14:textId="77777777" w:rsidR="0074355E" w:rsidRPr="0074355E" w:rsidRDefault="0074355E">
            <w:r w:rsidRPr="0074355E">
              <w:t>4594</w:t>
            </w:r>
          </w:p>
        </w:tc>
        <w:tc>
          <w:tcPr>
            <w:tcW w:w="425" w:type="dxa"/>
            <w:noWrap/>
            <w:hideMark/>
          </w:tcPr>
          <w:p w14:paraId="2281A9B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357E1E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829617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4CA8BE2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0C832A" w14:textId="77777777" w:rsidR="0074355E" w:rsidRPr="0074355E" w:rsidRDefault="0074355E">
            <w:r w:rsidRPr="0074355E">
              <w:t>R5-244746</w:t>
            </w:r>
          </w:p>
        </w:tc>
        <w:tc>
          <w:tcPr>
            <w:tcW w:w="3006" w:type="dxa"/>
            <w:noWrap/>
            <w:hideMark/>
          </w:tcPr>
          <w:p w14:paraId="1310CAC9" w14:textId="77777777" w:rsidR="0074355E" w:rsidRPr="0074355E" w:rsidRDefault="0074355E">
            <w:r w:rsidRPr="0074355E">
              <w:t>Addition of test case 6.5L.3.1 Occupied bandwidth for inter-band UL CA with Tx Diversity</w:t>
            </w:r>
          </w:p>
        </w:tc>
        <w:tc>
          <w:tcPr>
            <w:tcW w:w="1788" w:type="dxa"/>
            <w:noWrap/>
            <w:hideMark/>
          </w:tcPr>
          <w:p w14:paraId="0640437C" w14:textId="77777777" w:rsidR="0074355E" w:rsidRPr="0074355E" w:rsidRDefault="0074355E">
            <w:r w:rsidRPr="0074355E">
              <w:t>TTA</w:t>
            </w:r>
          </w:p>
        </w:tc>
        <w:tc>
          <w:tcPr>
            <w:tcW w:w="861" w:type="dxa"/>
            <w:noWrap/>
            <w:hideMark/>
          </w:tcPr>
          <w:p w14:paraId="6A69A3F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1C341B8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ABD22A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E6852D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4A9017DE" w14:textId="77777777" w:rsidR="0074355E" w:rsidRPr="0074355E" w:rsidRDefault="0074355E">
            <w:r w:rsidRPr="0074355E">
              <w:t>2906</w:t>
            </w:r>
          </w:p>
        </w:tc>
        <w:tc>
          <w:tcPr>
            <w:tcW w:w="425" w:type="dxa"/>
            <w:noWrap/>
            <w:hideMark/>
          </w:tcPr>
          <w:p w14:paraId="14F077B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82C852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FE4BA5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6D029B2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09497E6" w14:textId="77777777" w:rsidR="0074355E" w:rsidRPr="0074355E" w:rsidRDefault="0074355E">
            <w:r w:rsidRPr="0074355E">
              <w:t>R5-244747</w:t>
            </w:r>
          </w:p>
        </w:tc>
        <w:tc>
          <w:tcPr>
            <w:tcW w:w="3006" w:type="dxa"/>
            <w:noWrap/>
            <w:hideMark/>
          </w:tcPr>
          <w:p w14:paraId="5F93F3F9" w14:textId="77777777" w:rsidR="0074355E" w:rsidRPr="0074355E" w:rsidRDefault="0074355E">
            <w:r w:rsidRPr="0074355E">
              <w:t>Correction to applicability condition C181</w:t>
            </w:r>
          </w:p>
        </w:tc>
        <w:tc>
          <w:tcPr>
            <w:tcW w:w="1788" w:type="dxa"/>
            <w:noWrap/>
            <w:hideMark/>
          </w:tcPr>
          <w:p w14:paraId="4A0371BF" w14:textId="77777777" w:rsidR="0074355E" w:rsidRPr="0074355E" w:rsidRDefault="0074355E">
            <w:r w:rsidRPr="0074355E">
              <w:t>TTA</w:t>
            </w:r>
          </w:p>
        </w:tc>
        <w:tc>
          <w:tcPr>
            <w:tcW w:w="861" w:type="dxa"/>
            <w:noWrap/>
            <w:hideMark/>
          </w:tcPr>
          <w:p w14:paraId="012F8CF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3FE51B" w14:textId="77777777" w:rsidR="0074355E" w:rsidRPr="0074355E" w:rsidRDefault="0074355E">
            <w:r w:rsidRPr="0074355E">
              <w:t>36.521-2</w:t>
            </w:r>
          </w:p>
        </w:tc>
        <w:tc>
          <w:tcPr>
            <w:tcW w:w="851" w:type="dxa"/>
            <w:noWrap/>
            <w:hideMark/>
          </w:tcPr>
          <w:p w14:paraId="6644FC92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7F9A687B" w14:textId="77777777" w:rsidR="0074355E" w:rsidRPr="0074355E" w:rsidRDefault="0074355E">
            <w:r w:rsidRPr="0074355E">
              <w:t>TEI10_Test</w:t>
            </w:r>
          </w:p>
        </w:tc>
        <w:tc>
          <w:tcPr>
            <w:tcW w:w="707" w:type="dxa"/>
            <w:noWrap/>
            <w:hideMark/>
          </w:tcPr>
          <w:p w14:paraId="61A72D5E" w14:textId="77777777" w:rsidR="0074355E" w:rsidRPr="0074355E" w:rsidRDefault="0074355E">
            <w:r w:rsidRPr="0074355E">
              <w:t>1042</w:t>
            </w:r>
          </w:p>
        </w:tc>
        <w:tc>
          <w:tcPr>
            <w:tcW w:w="425" w:type="dxa"/>
            <w:noWrap/>
            <w:hideMark/>
          </w:tcPr>
          <w:p w14:paraId="6584648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312B3F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F8FDC49" w14:textId="77777777" w:rsidR="0074355E" w:rsidRPr="0074355E" w:rsidRDefault="0074355E">
            <w:r w:rsidRPr="0074355E">
              <w:t>RP-242318</w:t>
            </w:r>
          </w:p>
        </w:tc>
      </w:tr>
      <w:tr w:rsidR="0074355E" w:rsidRPr="0074355E" w14:paraId="60FCBB5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07480B" w14:textId="77777777" w:rsidR="0074355E" w:rsidRPr="0074355E" w:rsidRDefault="0074355E">
            <w:r w:rsidRPr="0074355E">
              <w:t>R5-244759</w:t>
            </w:r>
          </w:p>
        </w:tc>
        <w:tc>
          <w:tcPr>
            <w:tcW w:w="3006" w:type="dxa"/>
            <w:noWrap/>
            <w:hideMark/>
          </w:tcPr>
          <w:p w14:paraId="6A6380DF" w14:textId="77777777" w:rsidR="0074355E" w:rsidRPr="0074355E" w:rsidRDefault="0074355E">
            <w:r w:rsidRPr="0074355E">
              <w:t>Cell Configuration Mapping for RRM Enhancements Test Cases</w:t>
            </w:r>
          </w:p>
        </w:tc>
        <w:tc>
          <w:tcPr>
            <w:tcW w:w="1788" w:type="dxa"/>
            <w:noWrap/>
            <w:hideMark/>
          </w:tcPr>
          <w:p w14:paraId="0653D1AB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89F3AC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9DC95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341F68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49B96D8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FF6DBB3" w14:textId="77777777" w:rsidR="0074355E" w:rsidRPr="0074355E" w:rsidRDefault="0074355E">
            <w:r w:rsidRPr="0074355E">
              <w:t>3343</w:t>
            </w:r>
          </w:p>
        </w:tc>
        <w:tc>
          <w:tcPr>
            <w:tcW w:w="425" w:type="dxa"/>
            <w:noWrap/>
            <w:hideMark/>
          </w:tcPr>
          <w:p w14:paraId="7C5725D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6536B5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49D853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5FA27D1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AAB2A74" w14:textId="77777777" w:rsidR="0074355E" w:rsidRPr="0074355E" w:rsidRDefault="0074355E">
            <w:r w:rsidRPr="0074355E">
              <w:lastRenderedPageBreak/>
              <w:t>R5-244768</w:t>
            </w:r>
          </w:p>
        </w:tc>
        <w:tc>
          <w:tcPr>
            <w:tcW w:w="3006" w:type="dxa"/>
            <w:noWrap/>
            <w:hideMark/>
          </w:tcPr>
          <w:p w14:paraId="73889308" w14:textId="77777777" w:rsidR="0074355E" w:rsidRPr="0074355E" w:rsidRDefault="0074355E">
            <w:r w:rsidRPr="0074355E">
              <w:t>Introduction of NR SRS Carrier Switching and LTE SRS Carrier Switching Capability</w:t>
            </w:r>
          </w:p>
        </w:tc>
        <w:tc>
          <w:tcPr>
            <w:tcW w:w="1788" w:type="dxa"/>
            <w:noWrap/>
            <w:hideMark/>
          </w:tcPr>
          <w:p w14:paraId="597D9383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4191014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2EBB259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5725F63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662AB5C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254E866" w14:textId="77777777" w:rsidR="0074355E" w:rsidRPr="0074355E" w:rsidRDefault="0074355E">
            <w:r w:rsidRPr="0074355E">
              <w:t>0681</w:t>
            </w:r>
          </w:p>
        </w:tc>
        <w:tc>
          <w:tcPr>
            <w:tcW w:w="425" w:type="dxa"/>
            <w:noWrap/>
            <w:hideMark/>
          </w:tcPr>
          <w:p w14:paraId="3E64742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CA14E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990B5FD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6EE92F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A6589C" w14:textId="77777777" w:rsidR="0074355E" w:rsidRPr="0074355E" w:rsidRDefault="0074355E">
            <w:r w:rsidRPr="0074355E">
              <w:t>R5-244769</w:t>
            </w:r>
          </w:p>
        </w:tc>
        <w:tc>
          <w:tcPr>
            <w:tcW w:w="3006" w:type="dxa"/>
            <w:noWrap/>
            <w:hideMark/>
          </w:tcPr>
          <w:p w14:paraId="43A256C7" w14:textId="77777777" w:rsidR="0074355E" w:rsidRPr="0074355E" w:rsidRDefault="0074355E">
            <w:r w:rsidRPr="0074355E">
              <w:t>Correction of Interruptions at NR SRS Carrier Based Switching Test Case 4.5.2.8</w:t>
            </w:r>
          </w:p>
        </w:tc>
        <w:tc>
          <w:tcPr>
            <w:tcW w:w="1788" w:type="dxa"/>
            <w:noWrap/>
            <w:hideMark/>
          </w:tcPr>
          <w:p w14:paraId="45E7DEBE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6B58FFA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0559C30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F55BF8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7A1223E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BAB5E98" w14:textId="77777777" w:rsidR="0074355E" w:rsidRPr="0074355E" w:rsidRDefault="0074355E">
            <w:r w:rsidRPr="0074355E">
              <w:t>3351</w:t>
            </w:r>
          </w:p>
        </w:tc>
        <w:tc>
          <w:tcPr>
            <w:tcW w:w="425" w:type="dxa"/>
            <w:noWrap/>
            <w:hideMark/>
          </w:tcPr>
          <w:p w14:paraId="1858BE4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F890B4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818571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30FC8DF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2C36CC7" w14:textId="77777777" w:rsidR="0074355E" w:rsidRPr="0074355E" w:rsidRDefault="0074355E">
            <w:r w:rsidRPr="0074355E">
              <w:t>R5-244770</w:t>
            </w:r>
          </w:p>
        </w:tc>
        <w:tc>
          <w:tcPr>
            <w:tcW w:w="3006" w:type="dxa"/>
            <w:noWrap/>
            <w:hideMark/>
          </w:tcPr>
          <w:p w14:paraId="1E30ADFD" w14:textId="77777777" w:rsidR="0074355E" w:rsidRPr="0074355E" w:rsidRDefault="0074355E">
            <w:r w:rsidRPr="0074355E">
              <w:t>Correction of Interruptions at E-UTRA SRS Carrier Based Switching Test Case 4.5.2.9</w:t>
            </w:r>
          </w:p>
        </w:tc>
        <w:tc>
          <w:tcPr>
            <w:tcW w:w="1788" w:type="dxa"/>
            <w:noWrap/>
            <w:hideMark/>
          </w:tcPr>
          <w:p w14:paraId="4C8F9662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3B89056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2A1AF3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FCBA68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2C13356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8DB21FD" w14:textId="77777777" w:rsidR="0074355E" w:rsidRPr="0074355E" w:rsidRDefault="0074355E">
            <w:r w:rsidRPr="0074355E">
              <w:t>3352</w:t>
            </w:r>
          </w:p>
        </w:tc>
        <w:tc>
          <w:tcPr>
            <w:tcW w:w="425" w:type="dxa"/>
            <w:noWrap/>
            <w:hideMark/>
          </w:tcPr>
          <w:p w14:paraId="39B3C62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0C54E1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526BC0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6825984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3DE7E03" w14:textId="77777777" w:rsidR="0074355E" w:rsidRPr="0074355E" w:rsidRDefault="0074355E">
            <w:r w:rsidRPr="0074355E">
              <w:t>R5-244771</w:t>
            </w:r>
          </w:p>
        </w:tc>
        <w:tc>
          <w:tcPr>
            <w:tcW w:w="3006" w:type="dxa"/>
            <w:noWrap/>
            <w:hideMark/>
          </w:tcPr>
          <w:p w14:paraId="69953804" w14:textId="77777777" w:rsidR="0074355E" w:rsidRPr="0074355E" w:rsidRDefault="0074355E">
            <w:r w:rsidRPr="0074355E">
              <w:t>Correction of SA FR1 Interruptions at NR SRS Carrier Based Switching Test Case 6.5.2.2</w:t>
            </w:r>
          </w:p>
        </w:tc>
        <w:tc>
          <w:tcPr>
            <w:tcW w:w="1788" w:type="dxa"/>
            <w:noWrap/>
            <w:hideMark/>
          </w:tcPr>
          <w:p w14:paraId="1C92E61E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4A92DF9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999E9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366F4A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FC4A22D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8E8DB0" w14:textId="77777777" w:rsidR="0074355E" w:rsidRPr="0074355E" w:rsidRDefault="0074355E">
            <w:r w:rsidRPr="0074355E">
              <w:t>3353</w:t>
            </w:r>
          </w:p>
        </w:tc>
        <w:tc>
          <w:tcPr>
            <w:tcW w:w="425" w:type="dxa"/>
            <w:noWrap/>
            <w:hideMark/>
          </w:tcPr>
          <w:p w14:paraId="18DE5DA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5BB727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21F0F4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4CDC48E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550D61C" w14:textId="77777777" w:rsidR="0074355E" w:rsidRPr="0074355E" w:rsidRDefault="0074355E">
            <w:r w:rsidRPr="0074355E">
              <w:t>R5-244773</w:t>
            </w:r>
          </w:p>
        </w:tc>
        <w:tc>
          <w:tcPr>
            <w:tcW w:w="3006" w:type="dxa"/>
            <w:noWrap/>
            <w:hideMark/>
          </w:tcPr>
          <w:p w14:paraId="0932A79F" w14:textId="77777777" w:rsidR="0074355E" w:rsidRPr="0074355E" w:rsidRDefault="0074355E">
            <w:r w:rsidRPr="0074355E">
              <w:t>Addition of REFSENS TP analysis for Rel-16 EN-DC combo</w:t>
            </w:r>
          </w:p>
        </w:tc>
        <w:tc>
          <w:tcPr>
            <w:tcW w:w="1788" w:type="dxa"/>
            <w:noWrap/>
            <w:hideMark/>
          </w:tcPr>
          <w:p w14:paraId="7755421F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  <w:r w:rsidRPr="0074355E">
              <w:t>, Bureau Veritas</w:t>
            </w:r>
          </w:p>
        </w:tc>
        <w:tc>
          <w:tcPr>
            <w:tcW w:w="861" w:type="dxa"/>
            <w:noWrap/>
            <w:hideMark/>
          </w:tcPr>
          <w:p w14:paraId="1CD6846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CA2B8BD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3996098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BF80BA8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05E40BCB" w14:textId="77777777" w:rsidR="0074355E" w:rsidRPr="0074355E" w:rsidRDefault="0074355E">
            <w:r w:rsidRPr="0074355E">
              <w:t>0931</w:t>
            </w:r>
          </w:p>
        </w:tc>
        <w:tc>
          <w:tcPr>
            <w:tcW w:w="425" w:type="dxa"/>
            <w:noWrap/>
            <w:hideMark/>
          </w:tcPr>
          <w:p w14:paraId="18A5237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4E795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9150F9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1E4EFE7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E5CE10" w14:textId="77777777" w:rsidR="0074355E" w:rsidRPr="0074355E" w:rsidRDefault="0074355E">
            <w:r w:rsidRPr="0074355E">
              <w:t>R5-244778</w:t>
            </w:r>
          </w:p>
        </w:tc>
        <w:tc>
          <w:tcPr>
            <w:tcW w:w="3006" w:type="dxa"/>
            <w:noWrap/>
            <w:hideMark/>
          </w:tcPr>
          <w:p w14:paraId="401F173A" w14:textId="77777777" w:rsidR="0074355E" w:rsidRPr="0074355E" w:rsidRDefault="0074355E">
            <w:r w:rsidRPr="0074355E">
              <w:t>Addition of MU and test tolerance in Annex F for Rel-16 RRM EN-DC event triggered reporting test for NR FR2 cell when DRX is used</w:t>
            </w:r>
          </w:p>
        </w:tc>
        <w:tc>
          <w:tcPr>
            <w:tcW w:w="1788" w:type="dxa"/>
            <w:noWrap/>
            <w:hideMark/>
          </w:tcPr>
          <w:p w14:paraId="03CAD6A1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79887B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19AB41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6FCD7C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CEF21A6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CEA98CD" w14:textId="77777777" w:rsidR="0074355E" w:rsidRPr="0074355E" w:rsidRDefault="0074355E">
            <w:r w:rsidRPr="0074355E">
              <w:t>3357</w:t>
            </w:r>
          </w:p>
        </w:tc>
        <w:tc>
          <w:tcPr>
            <w:tcW w:w="425" w:type="dxa"/>
            <w:noWrap/>
            <w:hideMark/>
          </w:tcPr>
          <w:p w14:paraId="6EF4AC7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B8A243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9BD534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3E61A3C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784D526" w14:textId="77777777" w:rsidR="0074355E" w:rsidRPr="0074355E" w:rsidRDefault="0074355E">
            <w:r w:rsidRPr="0074355E">
              <w:t>R5-244781</w:t>
            </w:r>
          </w:p>
        </w:tc>
        <w:tc>
          <w:tcPr>
            <w:tcW w:w="3006" w:type="dxa"/>
            <w:noWrap/>
            <w:hideMark/>
          </w:tcPr>
          <w:p w14:paraId="1DF1FC4E" w14:textId="77777777" w:rsidR="0074355E" w:rsidRPr="0074355E" w:rsidRDefault="0074355E">
            <w:r w:rsidRPr="0074355E">
              <w:t>Addition of MU and test tolerance in Annex F for Rel-16 RRM EN-DC intra-frequency case measurement accuracy with FR2 serving cell and FR2 target cell</w:t>
            </w:r>
          </w:p>
        </w:tc>
        <w:tc>
          <w:tcPr>
            <w:tcW w:w="1788" w:type="dxa"/>
            <w:noWrap/>
            <w:hideMark/>
          </w:tcPr>
          <w:p w14:paraId="67690C95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4149E9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6143D3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17CB88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8BFD535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26314A5" w14:textId="77777777" w:rsidR="0074355E" w:rsidRPr="0074355E" w:rsidRDefault="0074355E">
            <w:r w:rsidRPr="0074355E">
              <w:t>3359</w:t>
            </w:r>
          </w:p>
        </w:tc>
        <w:tc>
          <w:tcPr>
            <w:tcW w:w="425" w:type="dxa"/>
            <w:noWrap/>
            <w:hideMark/>
          </w:tcPr>
          <w:p w14:paraId="7E1BAED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7106BF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09C89B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095B49F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D59982" w14:textId="77777777" w:rsidR="0074355E" w:rsidRPr="0074355E" w:rsidRDefault="0074355E">
            <w:r w:rsidRPr="0074355E">
              <w:t>R5-244784</w:t>
            </w:r>
          </w:p>
        </w:tc>
        <w:tc>
          <w:tcPr>
            <w:tcW w:w="3006" w:type="dxa"/>
            <w:noWrap/>
            <w:hideMark/>
          </w:tcPr>
          <w:p w14:paraId="176EE63F" w14:textId="77777777" w:rsidR="0074355E" w:rsidRPr="0074355E" w:rsidRDefault="0074355E">
            <w:r w:rsidRPr="0074355E">
              <w:t>Addition of MU and test tolerance in Annex F for Rel-16 RRM EN-DC inter-frequency case measurement accuracy with FR2 serving cell and FR2 target cell</w:t>
            </w:r>
          </w:p>
        </w:tc>
        <w:tc>
          <w:tcPr>
            <w:tcW w:w="1788" w:type="dxa"/>
            <w:noWrap/>
            <w:hideMark/>
          </w:tcPr>
          <w:p w14:paraId="1483C672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E60C8C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2041B9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2A355C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1DCE83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5888308" w14:textId="77777777" w:rsidR="0074355E" w:rsidRPr="0074355E" w:rsidRDefault="0074355E">
            <w:r w:rsidRPr="0074355E">
              <w:t>3361</w:t>
            </w:r>
          </w:p>
        </w:tc>
        <w:tc>
          <w:tcPr>
            <w:tcW w:w="425" w:type="dxa"/>
            <w:noWrap/>
            <w:hideMark/>
          </w:tcPr>
          <w:p w14:paraId="5117A51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32565B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BC92E0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1075EEC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31FB47" w14:textId="77777777" w:rsidR="0074355E" w:rsidRPr="0074355E" w:rsidRDefault="0074355E">
            <w:r w:rsidRPr="0074355E">
              <w:lastRenderedPageBreak/>
              <w:t>R5-244789</w:t>
            </w:r>
          </w:p>
        </w:tc>
        <w:tc>
          <w:tcPr>
            <w:tcW w:w="3006" w:type="dxa"/>
            <w:noWrap/>
            <w:hideMark/>
          </w:tcPr>
          <w:p w14:paraId="2E818525" w14:textId="77777777" w:rsidR="0074355E" w:rsidRPr="0074355E" w:rsidRDefault="0074355E">
            <w:r w:rsidRPr="0074355E">
              <w:t xml:space="preserve">Update IE </w:t>
            </w:r>
            <w:proofErr w:type="spellStart"/>
            <w:r w:rsidRPr="0074355E">
              <w:t>AppLayerMeasParameters</w:t>
            </w:r>
            <w:proofErr w:type="spellEnd"/>
          </w:p>
        </w:tc>
        <w:tc>
          <w:tcPr>
            <w:tcW w:w="1788" w:type="dxa"/>
            <w:noWrap/>
            <w:hideMark/>
          </w:tcPr>
          <w:p w14:paraId="39DDB8AE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A02B5B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010FE9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4CC117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3C8034A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7B32F2AA" w14:textId="77777777" w:rsidR="0074355E" w:rsidRPr="0074355E" w:rsidRDefault="0074355E">
            <w:r w:rsidRPr="0074355E">
              <w:t>3297</w:t>
            </w:r>
          </w:p>
        </w:tc>
        <w:tc>
          <w:tcPr>
            <w:tcW w:w="425" w:type="dxa"/>
            <w:noWrap/>
            <w:hideMark/>
          </w:tcPr>
          <w:p w14:paraId="6C945A3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55F6E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EEC12F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56A2D59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5740A9" w14:textId="77777777" w:rsidR="0074355E" w:rsidRPr="0074355E" w:rsidRDefault="0074355E">
            <w:r w:rsidRPr="0074355E">
              <w:t>R5-244791</w:t>
            </w:r>
          </w:p>
        </w:tc>
        <w:tc>
          <w:tcPr>
            <w:tcW w:w="3006" w:type="dxa"/>
            <w:noWrap/>
            <w:hideMark/>
          </w:tcPr>
          <w:p w14:paraId="0958557C" w14:textId="77777777" w:rsidR="0074355E" w:rsidRPr="0074355E" w:rsidRDefault="0074355E">
            <w:r w:rsidRPr="0074355E">
              <w:t>Addition of DCI information for dynamic channel access in shared spectrum</w:t>
            </w:r>
          </w:p>
        </w:tc>
        <w:tc>
          <w:tcPr>
            <w:tcW w:w="1788" w:type="dxa"/>
            <w:noWrap/>
            <w:hideMark/>
          </w:tcPr>
          <w:p w14:paraId="1CD43178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137A7DA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D32ED7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5CDF0B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8984C36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B08225" w14:textId="77777777" w:rsidR="0074355E" w:rsidRPr="0074355E" w:rsidRDefault="0074355E">
            <w:r w:rsidRPr="0074355E">
              <w:t>3299</w:t>
            </w:r>
          </w:p>
        </w:tc>
        <w:tc>
          <w:tcPr>
            <w:tcW w:w="425" w:type="dxa"/>
            <w:noWrap/>
            <w:hideMark/>
          </w:tcPr>
          <w:p w14:paraId="2F7D86B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DA5893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8F1844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5A943FD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E83F52" w14:textId="77777777" w:rsidR="0074355E" w:rsidRPr="0074355E" w:rsidRDefault="0074355E">
            <w:r w:rsidRPr="0074355E">
              <w:t>R5-244792</w:t>
            </w:r>
          </w:p>
        </w:tc>
        <w:tc>
          <w:tcPr>
            <w:tcW w:w="3006" w:type="dxa"/>
            <w:noWrap/>
            <w:hideMark/>
          </w:tcPr>
          <w:p w14:paraId="4BD1FB3D" w14:textId="77777777" w:rsidR="0074355E" w:rsidRPr="0074355E" w:rsidRDefault="0074355E">
            <w:r w:rsidRPr="0074355E">
              <w:t xml:space="preserve">Updated </w:t>
            </w:r>
            <w:proofErr w:type="spellStart"/>
            <w:r w:rsidRPr="0074355E">
              <w:t>ChannelAccessConfig</w:t>
            </w:r>
            <w:proofErr w:type="spellEnd"/>
            <w:r w:rsidRPr="0074355E">
              <w:t xml:space="preserve"> Table</w:t>
            </w:r>
          </w:p>
        </w:tc>
        <w:tc>
          <w:tcPr>
            <w:tcW w:w="1788" w:type="dxa"/>
            <w:noWrap/>
            <w:hideMark/>
          </w:tcPr>
          <w:p w14:paraId="51A033D1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09F0BEE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3D885EC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4969F0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1609A5A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20E465C" w14:textId="77777777" w:rsidR="0074355E" w:rsidRPr="0074355E" w:rsidRDefault="0074355E">
            <w:r w:rsidRPr="0074355E">
              <w:t>3300</w:t>
            </w:r>
          </w:p>
        </w:tc>
        <w:tc>
          <w:tcPr>
            <w:tcW w:w="425" w:type="dxa"/>
            <w:noWrap/>
            <w:hideMark/>
          </w:tcPr>
          <w:p w14:paraId="58AE253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BD5A69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E659865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0865D5F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62238E" w14:textId="77777777" w:rsidR="0074355E" w:rsidRPr="0074355E" w:rsidRDefault="0074355E">
            <w:r w:rsidRPr="0074355E">
              <w:t>R5-244793</w:t>
            </w:r>
          </w:p>
        </w:tc>
        <w:tc>
          <w:tcPr>
            <w:tcW w:w="3006" w:type="dxa"/>
            <w:noWrap/>
            <w:hideMark/>
          </w:tcPr>
          <w:p w14:paraId="43FAA925" w14:textId="77777777" w:rsidR="0074355E" w:rsidRPr="0074355E" w:rsidRDefault="0074355E">
            <w:r w:rsidRPr="0074355E">
              <w:t>Correction to NR RRC test case 8.1.6.1.1.2</w:t>
            </w:r>
          </w:p>
        </w:tc>
        <w:tc>
          <w:tcPr>
            <w:tcW w:w="1788" w:type="dxa"/>
            <w:noWrap/>
            <w:hideMark/>
          </w:tcPr>
          <w:p w14:paraId="0237D0E1" w14:textId="77777777" w:rsidR="0074355E" w:rsidRPr="0074355E" w:rsidRDefault="0074355E">
            <w:r w:rsidRPr="0074355E">
              <w:t>Anritsu EMEA Ltd</w:t>
            </w:r>
          </w:p>
        </w:tc>
        <w:tc>
          <w:tcPr>
            <w:tcW w:w="861" w:type="dxa"/>
            <w:noWrap/>
            <w:hideMark/>
          </w:tcPr>
          <w:p w14:paraId="3254F27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FE5EDC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2E017D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9FFEC52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4A19F5BB" w14:textId="77777777" w:rsidR="0074355E" w:rsidRPr="0074355E" w:rsidRDefault="0074355E">
            <w:r w:rsidRPr="0074355E">
              <w:t>4597</w:t>
            </w:r>
          </w:p>
        </w:tc>
        <w:tc>
          <w:tcPr>
            <w:tcW w:w="425" w:type="dxa"/>
            <w:noWrap/>
            <w:hideMark/>
          </w:tcPr>
          <w:p w14:paraId="60F4EF0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82050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A07CD90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7330160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5CF5275" w14:textId="77777777" w:rsidR="0074355E" w:rsidRPr="0074355E" w:rsidRDefault="0074355E">
            <w:r w:rsidRPr="0074355E">
              <w:t>R5-244794</w:t>
            </w:r>
          </w:p>
        </w:tc>
        <w:tc>
          <w:tcPr>
            <w:tcW w:w="3006" w:type="dxa"/>
            <w:noWrap/>
            <w:hideMark/>
          </w:tcPr>
          <w:p w14:paraId="3D9B1C89" w14:textId="77777777" w:rsidR="0074355E" w:rsidRPr="0074355E" w:rsidRDefault="0074355E">
            <w:r w:rsidRPr="0074355E">
              <w:t>Correction to IMS test case 6.3</w:t>
            </w:r>
          </w:p>
        </w:tc>
        <w:tc>
          <w:tcPr>
            <w:tcW w:w="1788" w:type="dxa"/>
            <w:noWrap/>
            <w:hideMark/>
          </w:tcPr>
          <w:p w14:paraId="02A278EF" w14:textId="77777777" w:rsidR="0074355E" w:rsidRPr="0074355E" w:rsidRDefault="0074355E">
            <w:r w:rsidRPr="0074355E">
              <w:t>Anritsu EMEA Ltd</w:t>
            </w:r>
          </w:p>
        </w:tc>
        <w:tc>
          <w:tcPr>
            <w:tcW w:w="861" w:type="dxa"/>
            <w:noWrap/>
            <w:hideMark/>
          </w:tcPr>
          <w:p w14:paraId="2E060F0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97BBE8A" w14:textId="77777777" w:rsidR="0074355E" w:rsidRPr="0074355E" w:rsidRDefault="0074355E">
            <w:r w:rsidRPr="0074355E">
              <w:t>34.229-5</w:t>
            </w:r>
          </w:p>
        </w:tc>
        <w:tc>
          <w:tcPr>
            <w:tcW w:w="851" w:type="dxa"/>
            <w:noWrap/>
            <w:hideMark/>
          </w:tcPr>
          <w:p w14:paraId="5B497EAF" w14:textId="77777777" w:rsidR="0074355E" w:rsidRPr="0074355E" w:rsidRDefault="0074355E">
            <w:r w:rsidRPr="0074355E">
              <w:t>17.1.0</w:t>
            </w:r>
          </w:p>
        </w:tc>
        <w:tc>
          <w:tcPr>
            <w:tcW w:w="4396" w:type="dxa"/>
            <w:noWrap/>
            <w:hideMark/>
          </w:tcPr>
          <w:p w14:paraId="2D8DF58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A1078AF" w14:textId="77777777" w:rsidR="0074355E" w:rsidRPr="0074355E" w:rsidRDefault="0074355E">
            <w:r w:rsidRPr="0074355E">
              <w:t>0600</w:t>
            </w:r>
          </w:p>
        </w:tc>
        <w:tc>
          <w:tcPr>
            <w:tcW w:w="425" w:type="dxa"/>
            <w:noWrap/>
            <w:hideMark/>
          </w:tcPr>
          <w:p w14:paraId="24F2A01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AF4C6B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77EF9C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2E5351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6CADD99" w14:textId="77777777" w:rsidR="0074355E" w:rsidRPr="0074355E" w:rsidRDefault="0074355E">
            <w:r w:rsidRPr="0074355E">
              <w:t>R5-244795</w:t>
            </w:r>
          </w:p>
        </w:tc>
        <w:tc>
          <w:tcPr>
            <w:tcW w:w="3006" w:type="dxa"/>
            <w:noWrap/>
            <w:hideMark/>
          </w:tcPr>
          <w:p w14:paraId="7FA3E735" w14:textId="77777777" w:rsidR="0074355E" w:rsidRPr="0074355E" w:rsidRDefault="0074355E">
            <w:r w:rsidRPr="0074355E">
              <w:t>Add new PICS for multi-PUSCH CG test case</w:t>
            </w:r>
          </w:p>
        </w:tc>
        <w:tc>
          <w:tcPr>
            <w:tcW w:w="1788" w:type="dxa"/>
            <w:noWrap/>
            <w:hideMark/>
          </w:tcPr>
          <w:p w14:paraId="4DE9D80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F11ADC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4459E31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7DD275E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E02BA73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19B78DD8" w14:textId="77777777" w:rsidR="0074355E" w:rsidRPr="0074355E" w:rsidRDefault="0074355E">
            <w:r w:rsidRPr="0074355E">
              <w:t>0682</w:t>
            </w:r>
          </w:p>
        </w:tc>
        <w:tc>
          <w:tcPr>
            <w:tcW w:w="425" w:type="dxa"/>
            <w:noWrap/>
            <w:hideMark/>
          </w:tcPr>
          <w:p w14:paraId="31C9568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40A838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2652BEF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734ECFD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744289" w14:textId="77777777" w:rsidR="0074355E" w:rsidRPr="0074355E" w:rsidRDefault="0074355E">
            <w:r w:rsidRPr="0074355E">
              <w:t>R5-244796</w:t>
            </w:r>
          </w:p>
        </w:tc>
        <w:tc>
          <w:tcPr>
            <w:tcW w:w="3006" w:type="dxa"/>
            <w:noWrap/>
            <w:hideMark/>
          </w:tcPr>
          <w:p w14:paraId="0029716B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eNS</w:t>
            </w:r>
            <w:proofErr w:type="spellEnd"/>
            <w:r w:rsidRPr="0074355E">
              <w:t xml:space="preserve"> test case 10.1.8.1</w:t>
            </w:r>
          </w:p>
        </w:tc>
        <w:tc>
          <w:tcPr>
            <w:tcW w:w="1788" w:type="dxa"/>
            <w:noWrap/>
            <w:hideMark/>
          </w:tcPr>
          <w:p w14:paraId="50F0BBB6" w14:textId="77777777" w:rsidR="0074355E" w:rsidRPr="0074355E" w:rsidRDefault="0074355E">
            <w:r w:rsidRPr="0074355E">
              <w:t>Anritsu EMEA Ltd, MediaTek</w:t>
            </w:r>
          </w:p>
        </w:tc>
        <w:tc>
          <w:tcPr>
            <w:tcW w:w="861" w:type="dxa"/>
            <w:noWrap/>
            <w:hideMark/>
          </w:tcPr>
          <w:p w14:paraId="3E5E048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7E11F0A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270949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401CD3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42A4E5C" w14:textId="77777777" w:rsidR="0074355E" w:rsidRPr="0074355E" w:rsidRDefault="0074355E">
            <w:r w:rsidRPr="0074355E">
              <w:t>4598</w:t>
            </w:r>
          </w:p>
        </w:tc>
        <w:tc>
          <w:tcPr>
            <w:tcW w:w="425" w:type="dxa"/>
            <w:noWrap/>
            <w:hideMark/>
          </w:tcPr>
          <w:p w14:paraId="360CECA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8E066B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3D23BD9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2B439CF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1886D68" w14:textId="77777777" w:rsidR="0074355E" w:rsidRPr="0074355E" w:rsidRDefault="0074355E">
            <w:r w:rsidRPr="0074355E">
              <w:t>R5-244800</w:t>
            </w:r>
          </w:p>
        </w:tc>
        <w:tc>
          <w:tcPr>
            <w:tcW w:w="3006" w:type="dxa"/>
            <w:noWrap/>
            <w:hideMark/>
          </w:tcPr>
          <w:p w14:paraId="59DA03D3" w14:textId="77777777" w:rsidR="0074355E" w:rsidRPr="0074355E" w:rsidRDefault="0074355E">
            <w:r w:rsidRPr="0074355E">
              <w:t>Update of Transmit OFF power for inter-band EN-DC including FR2</w:t>
            </w:r>
          </w:p>
        </w:tc>
        <w:tc>
          <w:tcPr>
            <w:tcW w:w="1788" w:type="dxa"/>
            <w:noWrap/>
            <w:hideMark/>
          </w:tcPr>
          <w:p w14:paraId="1BD195B7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52693BB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A2491BB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57F779E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C0BFA31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28A05E4" w14:textId="77777777" w:rsidR="0074355E" w:rsidRPr="0074355E" w:rsidRDefault="0074355E">
            <w:r w:rsidRPr="0074355E">
              <w:t>1811</w:t>
            </w:r>
          </w:p>
        </w:tc>
        <w:tc>
          <w:tcPr>
            <w:tcW w:w="425" w:type="dxa"/>
            <w:noWrap/>
            <w:hideMark/>
          </w:tcPr>
          <w:p w14:paraId="0410B86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07DE55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D4EAE1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2684A0C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EA263E" w14:textId="77777777" w:rsidR="0074355E" w:rsidRPr="0074355E" w:rsidRDefault="0074355E">
            <w:r w:rsidRPr="0074355E">
              <w:t>R5-244810</w:t>
            </w:r>
          </w:p>
        </w:tc>
        <w:tc>
          <w:tcPr>
            <w:tcW w:w="3006" w:type="dxa"/>
            <w:noWrap/>
            <w:hideMark/>
          </w:tcPr>
          <w:p w14:paraId="40CA094A" w14:textId="77777777" w:rsidR="0074355E" w:rsidRPr="0074355E" w:rsidRDefault="0074355E">
            <w:r w:rsidRPr="0074355E">
              <w:t>Update of FR2 Random Access test cases</w:t>
            </w:r>
          </w:p>
        </w:tc>
        <w:tc>
          <w:tcPr>
            <w:tcW w:w="1788" w:type="dxa"/>
            <w:noWrap/>
            <w:hideMark/>
          </w:tcPr>
          <w:p w14:paraId="21D343E3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40E0137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567D7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418068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8BF9A8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998D276" w14:textId="77777777" w:rsidR="0074355E" w:rsidRPr="0074355E" w:rsidRDefault="0074355E">
            <w:r w:rsidRPr="0074355E">
              <w:t>3362</w:t>
            </w:r>
          </w:p>
        </w:tc>
        <w:tc>
          <w:tcPr>
            <w:tcW w:w="425" w:type="dxa"/>
            <w:noWrap/>
            <w:hideMark/>
          </w:tcPr>
          <w:p w14:paraId="36CEDE6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936A74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BB24EF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26EDE0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9186508" w14:textId="77777777" w:rsidR="0074355E" w:rsidRPr="0074355E" w:rsidRDefault="0074355E">
            <w:r w:rsidRPr="0074355E">
              <w:t>R5-244811</w:t>
            </w:r>
          </w:p>
        </w:tc>
        <w:tc>
          <w:tcPr>
            <w:tcW w:w="3006" w:type="dxa"/>
            <w:noWrap/>
            <w:hideMark/>
          </w:tcPr>
          <w:p w14:paraId="47E8C37A" w14:textId="77777777" w:rsidR="0074355E" w:rsidRPr="0074355E" w:rsidRDefault="0074355E">
            <w:r w:rsidRPr="0074355E">
              <w:t>Clarification about order of SCCs in 5CA Rx test cases</w:t>
            </w:r>
          </w:p>
        </w:tc>
        <w:tc>
          <w:tcPr>
            <w:tcW w:w="1788" w:type="dxa"/>
            <w:noWrap/>
            <w:hideMark/>
          </w:tcPr>
          <w:p w14:paraId="47A00021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6031BF8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8DEAE5" w14:textId="77777777" w:rsidR="0074355E" w:rsidRPr="0074355E" w:rsidRDefault="0074355E">
            <w:r w:rsidRPr="0074355E">
              <w:t>36.521-1</w:t>
            </w:r>
          </w:p>
        </w:tc>
        <w:tc>
          <w:tcPr>
            <w:tcW w:w="851" w:type="dxa"/>
            <w:noWrap/>
            <w:hideMark/>
          </w:tcPr>
          <w:p w14:paraId="32794442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713C758F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3776EA22" w14:textId="77777777" w:rsidR="0074355E" w:rsidRPr="0074355E" w:rsidRDefault="0074355E">
            <w:r w:rsidRPr="0074355E">
              <w:t>5519</w:t>
            </w:r>
          </w:p>
        </w:tc>
        <w:tc>
          <w:tcPr>
            <w:tcW w:w="425" w:type="dxa"/>
            <w:noWrap/>
            <w:hideMark/>
          </w:tcPr>
          <w:p w14:paraId="6800E58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57166D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8261C6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483B55C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D67D62" w14:textId="77777777" w:rsidR="0074355E" w:rsidRPr="0074355E" w:rsidRDefault="0074355E">
            <w:r w:rsidRPr="0074355E">
              <w:t>R5-244812</w:t>
            </w:r>
          </w:p>
        </w:tc>
        <w:tc>
          <w:tcPr>
            <w:tcW w:w="3006" w:type="dxa"/>
            <w:noWrap/>
            <w:hideMark/>
          </w:tcPr>
          <w:p w14:paraId="5594C8B4" w14:textId="77777777" w:rsidR="0074355E" w:rsidRPr="0074355E" w:rsidRDefault="0074355E">
            <w:r w:rsidRPr="0074355E">
              <w:t>Clarification of test frequency for n70 CBW 25 MHz</w:t>
            </w:r>
          </w:p>
        </w:tc>
        <w:tc>
          <w:tcPr>
            <w:tcW w:w="1788" w:type="dxa"/>
            <w:noWrap/>
            <w:hideMark/>
          </w:tcPr>
          <w:p w14:paraId="47E492C2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26DEEF8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196BED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F251B6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D99D0BA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0E96F40" w14:textId="77777777" w:rsidR="0074355E" w:rsidRPr="0074355E" w:rsidRDefault="0074355E">
            <w:r w:rsidRPr="0074355E">
              <w:t>3301</w:t>
            </w:r>
          </w:p>
        </w:tc>
        <w:tc>
          <w:tcPr>
            <w:tcW w:w="425" w:type="dxa"/>
            <w:noWrap/>
            <w:hideMark/>
          </w:tcPr>
          <w:p w14:paraId="565DB18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36F98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2AE90C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744DE24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5602F7" w14:textId="77777777" w:rsidR="0074355E" w:rsidRPr="0074355E" w:rsidRDefault="0074355E">
            <w:r w:rsidRPr="0074355E">
              <w:t>R5-244814</w:t>
            </w:r>
          </w:p>
        </w:tc>
        <w:tc>
          <w:tcPr>
            <w:tcW w:w="3006" w:type="dxa"/>
            <w:noWrap/>
            <w:hideMark/>
          </w:tcPr>
          <w:p w14:paraId="29BC9181" w14:textId="77777777" w:rsidR="0074355E" w:rsidRPr="0074355E" w:rsidRDefault="0074355E">
            <w:r w:rsidRPr="0074355E">
              <w:t>Definition of RB allocation for intra-band contiguous CA with DFT-s 70 MHz CC</w:t>
            </w:r>
          </w:p>
        </w:tc>
        <w:tc>
          <w:tcPr>
            <w:tcW w:w="1788" w:type="dxa"/>
            <w:noWrap/>
            <w:hideMark/>
          </w:tcPr>
          <w:p w14:paraId="4226B830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6274D75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776E107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6A3A60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F2453C0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1FADA8FF" w14:textId="77777777" w:rsidR="0074355E" w:rsidRPr="0074355E" w:rsidRDefault="0074355E">
            <w:r w:rsidRPr="0074355E">
              <w:t>2907</w:t>
            </w:r>
          </w:p>
        </w:tc>
        <w:tc>
          <w:tcPr>
            <w:tcW w:w="425" w:type="dxa"/>
            <w:noWrap/>
            <w:hideMark/>
          </w:tcPr>
          <w:p w14:paraId="6438F39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7E6919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6D5474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20C243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AEF569F" w14:textId="77777777" w:rsidR="0074355E" w:rsidRPr="0074355E" w:rsidRDefault="0074355E">
            <w:r w:rsidRPr="0074355E">
              <w:lastRenderedPageBreak/>
              <w:t>R5-244816</w:t>
            </w:r>
          </w:p>
        </w:tc>
        <w:tc>
          <w:tcPr>
            <w:tcW w:w="3006" w:type="dxa"/>
            <w:noWrap/>
            <w:hideMark/>
          </w:tcPr>
          <w:p w14:paraId="7ADB09DE" w14:textId="77777777" w:rsidR="0074355E" w:rsidRPr="0074355E" w:rsidRDefault="0074355E">
            <w:r w:rsidRPr="0074355E">
              <w:t>Addition of note for CA_n3A-n77A in 6.5A.3.2.1</w:t>
            </w:r>
          </w:p>
        </w:tc>
        <w:tc>
          <w:tcPr>
            <w:tcW w:w="1788" w:type="dxa"/>
            <w:noWrap/>
            <w:hideMark/>
          </w:tcPr>
          <w:p w14:paraId="40169072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3CB0369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F2A014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980389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707E859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356982F6" w14:textId="77777777" w:rsidR="0074355E" w:rsidRPr="0074355E" w:rsidRDefault="0074355E">
            <w:r w:rsidRPr="0074355E">
              <w:t>2909</w:t>
            </w:r>
          </w:p>
        </w:tc>
        <w:tc>
          <w:tcPr>
            <w:tcW w:w="425" w:type="dxa"/>
            <w:noWrap/>
            <w:hideMark/>
          </w:tcPr>
          <w:p w14:paraId="2BD1EF0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CBF3A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E5011A9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5657756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7AE2844" w14:textId="77777777" w:rsidR="0074355E" w:rsidRPr="0074355E" w:rsidRDefault="0074355E">
            <w:r w:rsidRPr="0074355E">
              <w:t>R5-244817</w:t>
            </w:r>
          </w:p>
        </w:tc>
        <w:tc>
          <w:tcPr>
            <w:tcW w:w="3006" w:type="dxa"/>
            <w:noWrap/>
            <w:hideMark/>
          </w:tcPr>
          <w:p w14:paraId="4F4B9AC9" w14:textId="77777777" w:rsidR="0074355E" w:rsidRPr="0074355E" w:rsidRDefault="0074355E">
            <w:r w:rsidRPr="0074355E">
              <w:t>Correction to test configuration of CA_n2A-n14A in 6.5A.3.2.1</w:t>
            </w:r>
          </w:p>
        </w:tc>
        <w:tc>
          <w:tcPr>
            <w:tcW w:w="1788" w:type="dxa"/>
            <w:noWrap/>
            <w:hideMark/>
          </w:tcPr>
          <w:p w14:paraId="227DE1F2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5251BAF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47F269F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CF969C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75B7366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1A66D8D0" w14:textId="77777777" w:rsidR="0074355E" w:rsidRPr="0074355E" w:rsidRDefault="0074355E">
            <w:r w:rsidRPr="0074355E">
              <w:t>2910</w:t>
            </w:r>
          </w:p>
        </w:tc>
        <w:tc>
          <w:tcPr>
            <w:tcW w:w="425" w:type="dxa"/>
            <w:noWrap/>
            <w:hideMark/>
          </w:tcPr>
          <w:p w14:paraId="7698655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74F3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B246EB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5306A3D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3F7D3A" w14:textId="77777777" w:rsidR="0074355E" w:rsidRPr="0074355E" w:rsidRDefault="0074355E">
            <w:r w:rsidRPr="0074355E">
              <w:t>R5-244818</w:t>
            </w:r>
          </w:p>
        </w:tc>
        <w:tc>
          <w:tcPr>
            <w:tcW w:w="3006" w:type="dxa"/>
            <w:noWrap/>
            <w:hideMark/>
          </w:tcPr>
          <w:p w14:paraId="42B41C98" w14:textId="77777777" w:rsidR="0074355E" w:rsidRPr="0074355E" w:rsidRDefault="0074355E">
            <w:r w:rsidRPr="0074355E">
              <w:t xml:space="preserve">Definition of Highest </w:t>
            </w:r>
            <w:proofErr w:type="spellStart"/>
            <w:r w:rsidRPr="0074355E">
              <w:t>N_RB_agg</w:t>
            </w:r>
            <w:proofErr w:type="spellEnd"/>
            <w:r w:rsidRPr="0074355E">
              <w:t xml:space="preserve"> and Lowest </w:t>
            </w:r>
            <w:proofErr w:type="spellStart"/>
            <w:r w:rsidRPr="0074355E">
              <w:t>N_RB_agg</w:t>
            </w:r>
            <w:proofErr w:type="spellEnd"/>
          </w:p>
        </w:tc>
        <w:tc>
          <w:tcPr>
            <w:tcW w:w="1788" w:type="dxa"/>
            <w:noWrap/>
            <w:hideMark/>
          </w:tcPr>
          <w:p w14:paraId="12B9DD3F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7F696E2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B4F90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BC2A0C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49E588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9B6AD92" w14:textId="77777777" w:rsidR="0074355E" w:rsidRPr="0074355E" w:rsidRDefault="0074355E">
            <w:r w:rsidRPr="0074355E">
              <w:t>2911</w:t>
            </w:r>
          </w:p>
        </w:tc>
        <w:tc>
          <w:tcPr>
            <w:tcW w:w="425" w:type="dxa"/>
            <w:noWrap/>
            <w:hideMark/>
          </w:tcPr>
          <w:p w14:paraId="502DB04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3D05F6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E88A18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0F772D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C86950" w14:textId="77777777" w:rsidR="0074355E" w:rsidRPr="0074355E" w:rsidRDefault="0074355E">
            <w:r w:rsidRPr="0074355E">
              <w:t>R5-244819</w:t>
            </w:r>
          </w:p>
        </w:tc>
        <w:tc>
          <w:tcPr>
            <w:tcW w:w="3006" w:type="dxa"/>
            <w:noWrap/>
            <w:hideMark/>
          </w:tcPr>
          <w:p w14:paraId="637D05B7" w14:textId="77777777" w:rsidR="0074355E" w:rsidRPr="0074355E" w:rsidRDefault="0074355E">
            <w:r w:rsidRPr="0074355E">
              <w:t>Correction to test frequency exceptions in 6.5.1</w:t>
            </w:r>
          </w:p>
        </w:tc>
        <w:tc>
          <w:tcPr>
            <w:tcW w:w="1788" w:type="dxa"/>
            <w:noWrap/>
            <w:hideMark/>
          </w:tcPr>
          <w:p w14:paraId="4E512DA6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1B510FE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DCA9AD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F661CA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650A9B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5E54A609" w14:textId="77777777" w:rsidR="0074355E" w:rsidRPr="0074355E" w:rsidRDefault="0074355E">
            <w:r w:rsidRPr="0074355E">
              <w:t>2912</w:t>
            </w:r>
          </w:p>
        </w:tc>
        <w:tc>
          <w:tcPr>
            <w:tcW w:w="425" w:type="dxa"/>
            <w:noWrap/>
            <w:hideMark/>
          </w:tcPr>
          <w:p w14:paraId="70729D4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808B03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5D1EE7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0A63F71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A0E00F3" w14:textId="77777777" w:rsidR="0074355E" w:rsidRPr="0074355E" w:rsidRDefault="0074355E">
            <w:r w:rsidRPr="0074355E">
              <w:t>R5-244820</w:t>
            </w:r>
          </w:p>
        </w:tc>
        <w:tc>
          <w:tcPr>
            <w:tcW w:w="3006" w:type="dxa"/>
            <w:noWrap/>
            <w:hideMark/>
          </w:tcPr>
          <w:p w14:paraId="3647696A" w14:textId="77777777" w:rsidR="0074355E" w:rsidRPr="0074355E" w:rsidRDefault="0074355E">
            <w:r w:rsidRPr="0074355E">
              <w:t>Clarification of the number of measured UL connectors during Rx TCs</w:t>
            </w:r>
          </w:p>
        </w:tc>
        <w:tc>
          <w:tcPr>
            <w:tcW w:w="1788" w:type="dxa"/>
            <w:noWrap/>
            <w:hideMark/>
          </w:tcPr>
          <w:p w14:paraId="6CA3CC37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62DE497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4B58B97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3B8D12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43CD94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D693CC8" w14:textId="77777777" w:rsidR="0074355E" w:rsidRPr="0074355E" w:rsidRDefault="0074355E">
            <w:r w:rsidRPr="0074355E">
              <w:t>2913</w:t>
            </w:r>
          </w:p>
        </w:tc>
        <w:tc>
          <w:tcPr>
            <w:tcW w:w="425" w:type="dxa"/>
            <w:noWrap/>
            <w:hideMark/>
          </w:tcPr>
          <w:p w14:paraId="594DAE6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427A46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DA7269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1DA0532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80A279C" w14:textId="77777777" w:rsidR="0074355E" w:rsidRPr="0074355E" w:rsidRDefault="0074355E">
            <w:r w:rsidRPr="0074355E">
              <w:t>R5-244821</w:t>
            </w:r>
          </w:p>
        </w:tc>
        <w:tc>
          <w:tcPr>
            <w:tcW w:w="3006" w:type="dxa"/>
            <w:noWrap/>
            <w:hideMark/>
          </w:tcPr>
          <w:p w14:paraId="789E5CBE" w14:textId="77777777" w:rsidR="0074355E" w:rsidRPr="0074355E" w:rsidRDefault="0074355E">
            <w:r w:rsidRPr="0074355E">
              <w:t>Clarification of test condition in Narrow band blocking for CA</w:t>
            </w:r>
          </w:p>
        </w:tc>
        <w:tc>
          <w:tcPr>
            <w:tcW w:w="1788" w:type="dxa"/>
            <w:noWrap/>
            <w:hideMark/>
          </w:tcPr>
          <w:p w14:paraId="6E58D364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60B2929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DAEC762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523BF3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76C4952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1045B79E" w14:textId="77777777" w:rsidR="0074355E" w:rsidRPr="0074355E" w:rsidRDefault="0074355E">
            <w:r w:rsidRPr="0074355E">
              <w:t>2914</w:t>
            </w:r>
          </w:p>
        </w:tc>
        <w:tc>
          <w:tcPr>
            <w:tcW w:w="425" w:type="dxa"/>
            <w:noWrap/>
            <w:hideMark/>
          </w:tcPr>
          <w:p w14:paraId="5DA1E05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6296A4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DF6131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46EFA39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A26AB7" w14:textId="77777777" w:rsidR="0074355E" w:rsidRPr="0074355E" w:rsidRDefault="0074355E">
            <w:r w:rsidRPr="0074355E">
              <w:t>R5-244822</w:t>
            </w:r>
          </w:p>
        </w:tc>
        <w:tc>
          <w:tcPr>
            <w:tcW w:w="3006" w:type="dxa"/>
            <w:noWrap/>
            <w:hideMark/>
          </w:tcPr>
          <w:p w14:paraId="33E4B1C4" w14:textId="77777777" w:rsidR="0074355E" w:rsidRPr="0074355E" w:rsidRDefault="0074355E">
            <w:r w:rsidRPr="0074355E">
              <w:t>Correction to CA_n78A-n79A in 7.3A.1_1</w:t>
            </w:r>
          </w:p>
        </w:tc>
        <w:tc>
          <w:tcPr>
            <w:tcW w:w="1788" w:type="dxa"/>
            <w:noWrap/>
            <w:hideMark/>
          </w:tcPr>
          <w:p w14:paraId="67848A63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62BDDE2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900E82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2D79D9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4C4F61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32149C3" w14:textId="77777777" w:rsidR="0074355E" w:rsidRPr="0074355E" w:rsidRDefault="0074355E">
            <w:r w:rsidRPr="0074355E">
              <w:t>2915</w:t>
            </w:r>
          </w:p>
        </w:tc>
        <w:tc>
          <w:tcPr>
            <w:tcW w:w="425" w:type="dxa"/>
            <w:noWrap/>
            <w:hideMark/>
          </w:tcPr>
          <w:p w14:paraId="3F17984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739BED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5B699E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7087C00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264E0B4" w14:textId="77777777" w:rsidR="0074355E" w:rsidRPr="0074355E" w:rsidRDefault="0074355E">
            <w:r w:rsidRPr="0074355E">
              <w:t>R5-244823</w:t>
            </w:r>
          </w:p>
        </w:tc>
        <w:tc>
          <w:tcPr>
            <w:tcW w:w="3006" w:type="dxa"/>
            <w:noWrap/>
            <w:hideMark/>
          </w:tcPr>
          <w:p w14:paraId="230D4058" w14:textId="77777777" w:rsidR="0074355E" w:rsidRPr="0074355E" w:rsidRDefault="0074355E">
            <w:r w:rsidRPr="0074355E">
              <w:t>Correction to test requirement table of 7.3A.1_1 for Release 15 CA configurations</w:t>
            </w:r>
          </w:p>
        </w:tc>
        <w:tc>
          <w:tcPr>
            <w:tcW w:w="1788" w:type="dxa"/>
            <w:noWrap/>
            <w:hideMark/>
          </w:tcPr>
          <w:p w14:paraId="4E6A399F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5C3177C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0CDFB04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923B8D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A7721F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75FD9DA" w14:textId="77777777" w:rsidR="0074355E" w:rsidRPr="0074355E" w:rsidRDefault="0074355E">
            <w:r w:rsidRPr="0074355E">
              <w:t>2916</w:t>
            </w:r>
          </w:p>
        </w:tc>
        <w:tc>
          <w:tcPr>
            <w:tcW w:w="425" w:type="dxa"/>
            <w:noWrap/>
            <w:hideMark/>
          </w:tcPr>
          <w:p w14:paraId="23354C1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EB534F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BEF348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05088A3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DFF46A" w14:textId="77777777" w:rsidR="0074355E" w:rsidRPr="0074355E" w:rsidRDefault="0074355E">
            <w:r w:rsidRPr="0074355E">
              <w:t>R5-244826</w:t>
            </w:r>
          </w:p>
        </w:tc>
        <w:tc>
          <w:tcPr>
            <w:tcW w:w="3006" w:type="dxa"/>
            <w:noWrap/>
            <w:hideMark/>
          </w:tcPr>
          <w:p w14:paraId="04B04ED1" w14:textId="77777777" w:rsidR="0074355E" w:rsidRPr="0074355E" w:rsidRDefault="0074355E">
            <w:r w:rsidRPr="0074355E">
              <w:t>Correction to test requirement table of 7.3A.1_1 for PC2 CA configurations</w:t>
            </w:r>
          </w:p>
        </w:tc>
        <w:tc>
          <w:tcPr>
            <w:tcW w:w="1788" w:type="dxa"/>
            <w:noWrap/>
            <w:hideMark/>
          </w:tcPr>
          <w:p w14:paraId="7ACC6643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0E7C1D5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7E55F7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BB4C9E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1B1C530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BE66D12" w14:textId="77777777" w:rsidR="0074355E" w:rsidRPr="0074355E" w:rsidRDefault="0074355E">
            <w:r w:rsidRPr="0074355E">
              <w:t>2919</w:t>
            </w:r>
          </w:p>
        </w:tc>
        <w:tc>
          <w:tcPr>
            <w:tcW w:w="425" w:type="dxa"/>
            <w:noWrap/>
            <w:hideMark/>
          </w:tcPr>
          <w:p w14:paraId="01F332F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9F6148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7D6140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4B71876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AA97FA" w14:textId="77777777" w:rsidR="0074355E" w:rsidRPr="0074355E" w:rsidRDefault="0074355E">
            <w:r w:rsidRPr="0074355E">
              <w:t>R5-244827</w:t>
            </w:r>
          </w:p>
        </w:tc>
        <w:tc>
          <w:tcPr>
            <w:tcW w:w="3006" w:type="dxa"/>
            <w:noWrap/>
            <w:hideMark/>
          </w:tcPr>
          <w:p w14:paraId="3295164E" w14:textId="77777777" w:rsidR="0074355E" w:rsidRPr="0074355E" w:rsidRDefault="0074355E">
            <w:r w:rsidRPr="0074355E">
              <w:t>Addition of DC_1A_n3A_n78A to Reference sensitivity</w:t>
            </w:r>
          </w:p>
        </w:tc>
        <w:tc>
          <w:tcPr>
            <w:tcW w:w="1788" w:type="dxa"/>
            <w:noWrap/>
            <w:hideMark/>
          </w:tcPr>
          <w:p w14:paraId="1C8588ED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49E2B6B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988D41D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313E2E8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98B0020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2490AFBB" w14:textId="77777777" w:rsidR="0074355E" w:rsidRPr="0074355E" w:rsidRDefault="0074355E">
            <w:r w:rsidRPr="0074355E">
              <w:t>1812</w:t>
            </w:r>
          </w:p>
        </w:tc>
        <w:tc>
          <w:tcPr>
            <w:tcW w:w="425" w:type="dxa"/>
            <w:noWrap/>
            <w:hideMark/>
          </w:tcPr>
          <w:p w14:paraId="5DB2662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06FD5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7315AB4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1498FEA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D64565A" w14:textId="77777777" w:rsidR="0074355E" w:rsidRPr="0074355E" w:rsidRDefault="0074355E">
            <w:r w:rsidRPr="0074355E">
              <w:t>R5-244829</w:t>
            </w:r>
          </w:p>
        </w:tc>
        <w:tc>
          <w:tcPr>
            <w:tcW w:w="3006" w:type="dxa"/>
            <w:noWrap/>
            <w:hideMark/>
          </w:tcPr>
          <w:p w14:paraId="6D51B606" w14:textId="77777777" w:rsidR="0074355E" w:rsidRPr="0074355E" w:rsidRDefault="0074355E">
            <w:r w:rsidRPr="0074355E">
              <w:t>Correction to CSI-</w:t>
            </w:r>
            <w:proofErr w:type="spellStart"/>
            <w:r w:rsidRPr="0074355E">
              <w:t>ResourcePeriodicityAndOffset</w:t>
            </w:r>
            <w:proofErr w:type="spellEnd"/>
            <w:r w:rsidRPr="0074355E">
              <w:t xml:space="preserve"> in 5.2.1.1.1 and 5.2.1.2.1</w:t>
            </w:r>
          </w:p>
        </w:tc>
        <w:tc>
          <w:tcPr>
            <w:tcW w:w="1788" w:type="dxa"/>
            <w:noWrap/>
            <w:hideMark/>
          </w:tcPr>
          <w:p w14:paraId="72C103A1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71B536A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FFE14DC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6173095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53980FC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A15F021" w14:textId="77777777" w:rsidR="0074355E" w:rsidRPr="0074355E" w:rsidRDefault="0074355E">
            <w:r w:rsidRPr="0074355E">
              <w:t>0863</w:t>
            </w:r>
          </w:p>
        </w:tc>
        <w:tc>
          <w:tcPr>
            <w:tcW w:w="425" w:type="dxa"/>
            <w:noWrap/>
            <w:hideMark/>
          </w:tcPr>
          <w:p w14:paraId="16A9FEC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9EE0A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41CEC0F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506BECB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C6E023E" w14:textId="77777777" w:rsidR="0074355E" w:rsidRPr="0074355E" w:rsidRDefault="0074355E">
            <w:r w:rsidRPr="0074355E">
              <w:lastRenderedPageBreak/>
              <w:t>R5-244832</w:t>
            </w:r>
          </w:p>
        </w:tc>
        <w:tc>
          <w:tcPr>
            <w:tcW w:w="3006" w:type="dxa"/>
            <w:noWrap/>
            <w:hideMark/>
          </w:tcPr>
          <w:p w14:paraId="3358D97E" w14:textId="77777777" w:rsidR="0074355E" w:rsidRPr="0074355E" w:rsidRDefault="0074355E">
            <w:r w:rsidRPr="0074355E">
              <w:t>Correction to message exception in 16.5.3.1.1 and 16.5.3.2.1</w:t>
            </w:r>
          </w:p>
        </w:tc>
        <w:tc>
          <w:tcPr>
            <w:tcW w:w="1788" w:type="dxa"/>
            <w:noWrap/>
            <w:hideMark/>
          </w:tcPr>
          <w:p w14:paraId="729C8FDC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7B47E9F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E8DE3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0A294B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830000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47EEF2E" w14:textId="77777777" w:rsidR="0074355E" w:rsidRPr="0074355E" w:rsidRDefault="0074355E">
            <w:r w:rsidRPr="0074355E">
              <w:t>3364</w:t>
            </w:r>
          </w:p>
        </w:tc>
        <w:tc>
          <w:tcPr>
            <w:tcW w:w="425" w:type="dxa"/>
            <w:noWrap/>
            <w:hideMark/>
          </w:tcPr>
          <w:p w14:paraId="04AA863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CEC936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E07817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2EA834B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765D517" w14:textId="77777777" w:rsidR="0074355E" w:rsidRPr="0074355E" w:rsidRDefault="0074355E">
            <w:r w:rsidRPr="0074355E">
              <w:t>R5-244835</w:t>
            </w:r>
          </w:p>
        </w:tc>
        <w:tc>
          <w:tcPr>
            <w:tcW w:w="3006" w:type="dxa"/>
            <w:noWrap/>
            <w:hideMark/>
          </w:tcPr>
          <w:p w14:paraId="78ACC9AA" w14:textId="77777777" w:rsidR="0074355E" w:rsidRPr="0074355E" w:rsidRDefault="0074355E">
            <w:r w:rsidRPr="0074355E">
              <w:t>Addition of clarification notes in 16.7.2.1 and 16.7.2.2</w:t>
            </w:r>
          </w:p>
        </w:tc>
        <w:tc>
          <w:tcPr>
            <w:tcW w:w="1788" w:type="dxa"/>
            <w:noWrap/>
            <w:hideMark/>
          </w:tcPr>
          <w:p w14:paraId="17C177B2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7419A1B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5E7A5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18956A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CCEB4E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0FE4F58" w14:textId="77777777" w:rsidR="0074355E" w:rsidRPr="0074355E" w:rsidRDefault="0074355E">
            <w:r w:rsidRPr="0074355E">
              <w:t>3367</w:t>
            </w:r>
          </w:p>
        </w:tc>
        <w:tc>
          <w:tcPr>
            <w:tcW w:w="425" w:type="dxa"/>
            <w:noWrap/>
            <w:hideMark/>
          </w:tcPr>
          <w:p w14:paraId="2736A58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6782B1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19FA67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7D91880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5FBD8C2" w14:textId="77777777" w:rsidR="0074355E" w:rsidRPr="0074355E" w:rsidRDefault="0074355E">
            <w:r w:rsidRPr="0074355E">
              <w:t>R5-244836</w:t>
            </w:r>
          </w:p>
        </w:tc>
        <w:tc>
          <w:tcPr>
            <w:tcW w:w="3006" w:type="dxa"/>
            <w:noWrap/>
            <w:hideMark/>
          </w:tcPr>
          <w:p w14:paraId="29B73064" w14:textId="77777777" w:rsidR="0074355E" w:rsidRPr="0074355E" w:rsidRDefault="0074355E">
            <w:r w:rsidRPr="0074355E">
              <w:t>Correction to test requirement in 16.7.4.1.1</w:t>
            </w:r>
          </w:p>
        </w:tc>
        <w:tc>
          <w:tcPr>
            <w:tcW w:w="1788" w:type="dxa"/>
            <w:noWrap/>
            <w:hideMark/>
          </w:tcPr>
          <w:p w14:paraId="73C842B8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64B4773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A4F5CA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1A2C91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D0A31F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B2C38DC" w14:textId="77777777" w:rsidR="0074355E" w:rsidRPr="0074355E" w:rsidRDefault="0074355E">
            <w:r w:rsidRPr="0074355E">
              <w:t>3368</w:t>
            </w:r>
          </w:p>
        </w:tc>
        <w:tc>
          <w:tcPr>
            <w:tcW w:w="425" w:type="dxa"/>
            <w:noWrap/>
            <w:hideMark/>
          </w:tcPr>
          <w:p w14:paraId="2A8E1F4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952819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D436549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045436D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31C143D" w14:textId="77777777" w:rsidR="0074355E" w:rsidRPr="0074355E" w:rsidRDefault="0074355E">
            <w:r w:rsidRPr="0074355E">
              <w:t>R5-244840</w:t>
            </w:r>
          </w:p>
        </w:tc>
        <w:tc>
          <w:tcPr>
            <w:tcW w:w="3006" w:type="dxa"/>
            <w:noWrap/>
            <w:hideMark/>
          </w:tcPr>
          <w:p w14:paraId="77413BB4" w14:textId="77777777" w:rsidR="0074355E" w:rsidRPr="0074355E" w:rsidRDefault="0074355E">
            <w:proofErr w:type="spellStart"/>
            <w:r w:rsidRPr="0074355E">
              <w:t>Editorical</w:t>
            </w:r>
            <w:proofErr w:type="spellEnd"/>
            <w:r w:rsidRPr="0074355E">
              <w:t xml:space="preserve"> correction to 6.7.1.2.2</w:t>
            </w:r>
          </w:p>
        </w:tc>
        <w:tc>
          <w:tcPr>
            <w:tcW w:w="1788" w:type="dxa"/>
            <w:noWrap/>
            <w:hideMark/>
          </w:tcPr>
          <w:p w14:paraId="1C9C568A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34B0A03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6FEF44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DEF597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248BB5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B47FBE1" w14:textId="77777777" w:rsidR="0074355E" w:rsidRPr="0074355E" w:rsidRDefault="0074355E">
            <w:r w:rsidRPr="0074355E">
              <w:t>3372</w:t>
            </w:r>
          </w:p>
        </w:tc>
        <w:tc>
          <w:tcPr>
            <w:tcW w:w="425" w:type="dxa"/>
            <w:noWrap/>
            <w:hideMark/>
          </w:tcPr>
          <w:p w14:paraId="2396C99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ABFAFE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CCA7F5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5940DFE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DC807CF" w14:textId="77777777" w:rsidR="0074355E" w:rsidRPr="0074355E" w:rsidRDefault="0074355E">
            <w:r w:rsidRPr="0074355E">
              <w:t>R5-244841</w:t>
            </w:r>
          </w:p>
        </w:tc>
        <w:tc>
          <w:tcPr>
            <w:tcW w:w="3006" w:type="dxa"/>
            <w:noWrap/>
            <w:hideMark/>
          </w:tcPr>
          <w:p w14:paraId="6DE04ACA" w14:textId="77777777" w:rsidR="0074355E" w:rsidRPr="0074355E" w:rsidRDefault="0074355E">
            <w:r w:rsidRPr="0074355E">
              <w:t>Update of TP analysis for MPR NS_49</w:t>
            </w:r>
          </w:p>
        </w:tc>
        <w:tc>
          <w:tcPr>
            <w:tcW w:w="1788" w:type="dxa"/>
            <w:noWrap/>
            <w:hideMark/>
          </w:tcPr>
          <w:p w14:paraId="50A2293C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7814B46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59591D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77BC7FE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582CC7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5EB5A55" w14:textId="77777777" w:rsidR="0074355E" w:rsidRPr="0074355E" w:rsidRDefault="0074355E">
            <w:r w:rsidRPr="0074355E">
              <w:t>0932</w:t>
            </w:r>
          </w:p>
        </w:tc>
        <w:tc>
          <w:tcPr>
            <w:tcW w:w="425" w:type="dxa"/>
            <w:noWrap/>
            <w:hideMark/>
          </w:tcPr>
          <w:p w14:paraId="40F54BF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D6F26F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3646A4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67753A9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8DAE1C9" w14:textId="77777777" w:rsidR="0074355E" w:rsidRPr="0074355E" w:rsidRDefault="0074355E">
            <w:r w:rsidRPr="0074355E">
              <w:t>R5-244844</w:t>
            </w:r>
          </w:p>
        </w:tc>
        <w:tc>
          <w:tcPr>
            <w:tcW w:w="3006" w:type="dxa"/>
            <w:noWrap/>
            <w:hideMark/>
          </w:tcPr>
          <w:p w14:paraId="7014A453" w14:textId="77777777" w:rsidR="0074355E" w:rsidRPr="0074355E" w:rsidRDefault="0074355E">
            <w:r w:rsidRPr="0074355E">
              <w:t>Applicability updates for NR P-CSCF restoration test cases</w:t>
            </w:r>
          </w:p>
        </w:tc>
        <w:tc>
          <w:tcPr>
            <w:tcW w:w="1788" w:type="dxa"/>
            <w:noWrap/>
            <w:hideMark/>
          </w:tcPr>
          <w:p w14:paraId="62F0E8DB" w14:textId="77777777" w:rsidR="0074355E" w:rsidRPr="0074355E" w:rsidRDefault="0074355E">
            <w:r w:rsidRPr="0074355E">
              <w:t>Qualcomm Incorporated, Orange</w:t>
            </w:r>
          </w:p>
        </w:tc>
        <w:tc>
          <w:tcPr>
            <w:tcW w:w="861" w:type="dxa"/>
            <w:noWrap/>
            <w:hideMark/>
          </w:tcPr>
          <w:p w14:paraId="4F21F83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53B5973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30E36EF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024B99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BEFE696" w14:textId="77777777" w:rsidR="0074355E" w:rsidRPr="0074355E" w:rsidRDefault="0074355E">
            <w:r w:rsidRPr="0074355E">
              <w:t>0502</w:t>
            </w:r>
          </w:p>
        </w:tc>
        <w:tc>
          <w:tcPr>
            <w:tcW w:w="425" w:type="dxa"/>
            <w:noWrap/>
            <w:hideMark/>
          </w:tcPr>
          <w:p w14:paraId="7D6DEC7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D14B71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EC0D9EE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204268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5525AC" w14:textId="77777777" w:rsidR="0074355E" w:rsidRPr="0074355E" w:rsidRDefault="0074355E">
            <w:r w:rsidRPr="0074355E">
              <w:t>R5-244846</w:t>
            </w:r>
          </w:p>
        </w:tc>
        <w:tc>
          <w:tcPr>
            <w:tcW w:w="3006" w:type="dxa"/>
            <w:noWrap/>
            <w:hideMark/>
          </w:tcPr>
          <w:p w14:paraId="3892EC29" w14:textId="77777777" w:rsidR="0074355E" w:rsidRPr="0074355E" w:rsidRDefault="0074355E">
            <w:r w:rsidRPr="0074355E">
              <w:t>Applicability updates of EPS P-CSCF restoration test cases</w:t>
            </w:r>
          </w:p>
        </w:tc>
        <w:tc>
          <w:tcPr>
            <w:tcW w:w="1788" w:type="dxa"/>
            <w:noWrap/>
            <w:hideMark/>
          </w:tcPr>
          <w:p w14:paraId="777AAEF7" w14:textId="77777777" w:rsidR="0074355E" w:rsidRPr="0074355E" w:rsidRDefault="0074355E">
            <w:r w:rsidRPr="0074355E">
              <w:t>Qualcomm Incorporated, Orange</w:t>
            </w:r>
          </w:p>
        </w:tc>
        <w:tc>
          <w:tcPr>
            <w:tcW w:w="861" w:type="dxa"/>
            <w:noWrap/>
            <w:hideMark/>
          </w:tcPr>
          <w:p w14:paraId="3897444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E2305BA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409F714F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3FCABB24" w14:textId="77777777" w:rsidR="0074355E" w:rsidRPr="0074355E" w:rsidRDefault="0074355E">
            <w:r w:rsidRPr="0074355E">
              <w:t>TEI9_Test</w:t>
            </w:r>
          </w:p>
        </w:tc>
        <w:tc>
          <w:tcPr>
            <w:tcW w:w="707" w:type="dxa"/>
            <w:noWrap/>
            <w:hideMark/>
          </w:tcPr>
          <w:p w14:paraId="5F7A2CF1" w14:textId="77777777" w:rsidR="0074355E" w:rsidRPr="0074355E" w:rsidRDefault="0074355E">
            <w:r w:rsidRPr="0074355E">
              <w:t>1461</w:t>
            </w:r>
          </w:p>
        </w:tc>
        <w:tc>
          <w:tcPr>
            <w:tcW w:w="425" w:type="dxa"/>
            <w:noWrap/>
            <w:hideMark/>
          </w:tcPr>
          <w:p w14:paraId="6D1B03B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06AB8C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40A68E" w14:textId="77777777" w:rsidR="0074355E" w:rsidRPr="0074355E" w:rsidRDefault="0074355E">
            <w:r w:rsidRPr="0074355E">
              <w:t>RP-242323</w:t>
            </w:r>
          </w:p>
        </w:tc>
      </w:tr>
      <w:tr w:rsidR="0074355E" w:rsidRPr="0074355E" w14:paraId="33D8B68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EB9A5C8" w14:textId="77777777" w:rsidR="0074355E" w:rsidRPr="0074355E" w:rsidRDefault="0074355E">
            <w:r w:rsidRPr="0074355E">
              <w:t>R5-244853</w:t>
            </w:r>
          </w:p>
        </w:tc>
        <w:tc>
          <w:tcPr>
            <w:tcW w:w="3006" w:type="dxa"/>
            <w:noWrap/>
            <w:hideMark/>
          </w:tcPr>
          <w:p w14:paraId="2319B230" w14:textId="77777777" w:rsidR="0074355E" w:rsidRPr="0074355E" w:rsidRDefault="0074355E">
            <w:r w:rsidRPr="0074355E">
              <w:t>Addition of SIG PICS for Further NR mobility enhancements</w:t>
            </w:r>
          </w:p>
        </w:tc>
        <w:tc>
          <w:tcPr>
            <w:tcW w:w="1788" w:type="dxa"/>
            <w:noWrap/>
            <w:hideMark/>
          </w:tcPr>
          <w:p w14:paraId="2BD5AEA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F9B41D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239E63E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4242AC2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2D2D632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3D6FEBF8" w14:textId="77777777" w:rsidR="0074355E" w:rsidRPr="0074355E" w:rsidRDefault="0074355E">
            <w:r w:rsidRPr="0074355E">
              <w:t>0685</w:t>
            </w:r>
          </w:p>
        </w:tc>
        <w:tc>
          <w:tcPr>
            <w:tcW w:w="425" w:type="dxa"/>
            <w:noWrap/>
            <w:hideMark/>
          </w:tcPr>
          <w:p w14:paraId="09BC5E9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A85840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F25AFDF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6EC22AD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DE716B" w14:textId="77777777" w:rsidR="0074355E" w:rsidRPr="0074355E" w:rsidRDefault="0074355E">
            <w:r w:rsidRPr="0074355E">
              <w:t>R5-244856</w:t>
            </w:r>
          </w:p>
        </w:tc>
        <w:tc>
          <w:tcPr>
            <w:tcW w:w="3006" w:type="dxa"/>
            <w:noWrap/>
            <w:hideMark/>
          </w:tcPr>
          <w:p w14:paraId="3FB1E7B1" w14:textId="77777777" w:rsidR="0074355E" w:rsidRPr="0074355E" w:rsidRDefault="0074355E">
            <w:r w:rsidRPr="0074355E">
              <w:t>Update to 38.521-2 Annex H</w:t>
            </w:r>
          </w:p>
        </w:tc>
        <w:tc>
          <w:tcPr>
            <w:tcW w:w="1788" w:type="dxa"/>
            <w:noWrap/>
            <w:hideMark/>
          </w:tcPr>
          <w:p w14:paraId="271258A1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5DEDE7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099475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549137C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216918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6D9007F" w14:textId="77777777" w:rsidR="0074355E" w:rsidRPr="0074355E" w:rsidRDefault="0074355E">
            <w:r w:rsidRPr="0074355E">
              <w:t>1078</w:t>
            </w:r>
          </w:p>
        </w:tc>
        <w:tc>
          <w:tcPr>
            <w:tcW w:w="425" w:type="dxa"/>
            <w:noWrap/>
            <w:hideMark/>
          </w:tcPr>
          <w:p w14:paraId="1DF4BA9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0A609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CC7F9AD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6A3265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9F1DDB6" w14:textId="77777777" w:rsidR="0074355E" w:rsidRPr="0074355E" w:rsidRDefault="0074355E">
            <w:r w:rsidRPr="0074355E">
              <w:t>R5-244861</w:t>
            </w:r>
          </w:p>
        </w:tc>
        <w:tc>
          <w:tcPr>
            <w:tcW w:w="3006" w:type="dxa"/>
            <w:noWrap/>
            <w:hideMark/>
          </w:tcPr>
          <w:p w14:paraId="3ED348BD" w14:textId="77777777" w:rsidR="0074355E" w:rsidRPr="0074355E" w:rsidRDefault="0074355E">
            <w:r w:rsidRPr="0074355E">
              <w:t>Updating PC3 AMPR testing for NS_43</w:t>
            </w:r>
          </w:p>
        </w:tc>
        <w:tc>
          <w:tcPr>
            <w:tcW w:w="1788" w:type="dxa"/>
            <w:noWrap/>
            <w:hideMark/>
          </w:tcPr>
          <w:p w14:paraId="4A9A484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BD3F94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0DF932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91DD10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7E9AA0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A2D95C2" w14:textId="77777777" w:rsidR="0074355E" w:rsidRPr="0074355E" w:rsidRDefault="0074355E">
            <w:r w:rsidRPr="0074355E">
              <w:t>2921</w:t>
            </w:r>
          </w:p>
        </w:tc>
        <w:tc>
          <w:tcPr>
            <w:tcW w:w="425" w:type="dxa"/>
            <w:noWrap/>
            <w:hideMark/>
          </w:tcPr>
          <w:p w14:paraId="61D6EF9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DB1817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BF97E0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48EAE98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73C769" w14:textId="77777777" w:rsidR="0074355E" w:rsidRPr="0074355E" w:rsidRDefault="0074355E">
            <w:r w:rsidRPr="0074355E">
              <w:t>R5-244863</w:t>
            </w:r>
          </w:p>
        </w:tc>
        <w:tc>
          <w:tcPr>
            <w:tcW w:w="3006" w:type="dxa"/>
            <w:noWrap/>
            <w:hideMark/>
          </w:tcPr>
          <w:p w14:paraId="36B5E302" w14:textId="77777777" w:rsidR="0074355E" w:rsidRPr="0074355E" w:rsidRDefault="0074355E">
            <w:r w:rsidRPr="0074355E">
              <w:t>Correction to REFSENS test points for DC_12A_n66A</w:t>
            </w:r>
          </w:p>
        </w:tc>
        <w:tc>
          <w:tcPr>
            <w:tcW w:w="1788" w:type="dxa"/>
            <w:noWrap/>
            <w:hideMark/>
          </w:tcPr>
          <w:p w14:paraId="7AD291B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B2D69C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3FF600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68CD177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F0A3CA6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6C56EEA" w14:textId="77777777" w:rsidR="0074355E" w:rsidRPr="0074355E" w:rsidRDefault="0074355E">
            <w:r w:rsidRPr="0074355E">
              <w:t>1814</w:t>
            </w:r>
          </w:p>
        </w:tc>
        <w:tc>
          <w:tcPr>
            <w:tcW w:w="425" w:type="dxa"/>
            <w:noWrap/>
            <w:hideMark/>
          </w:tcPr>
          <w:p w14:paraId="3F3CF33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4AF6D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6EBA376" w14:textId="77777777" w:rsidR="0074355E" w:rsidRPr="0074355E" w:rsidRDefault="0074355E">
            <w:r w:rsidRPr="0074355E">
              <w:t>RP-242243</w:t>
            </w:r>
          </w:p>
        </w:tc>
      </w:tr>
      <w:tr w:rsidR="0074355E" w:rsidRPr="0074355E" w14:paraId="560D488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0D4C55" w14:textId="77777777" w:rsidR="0074355E" w:rsidRPr="0074355E" w:rsidRDefault="0074355E">
            <w:r w:rsidRPr="0074355E">
              <w:t>R5-244864</w:t>
            </w:r>
          </w:p>
        </w:tc>
        <w:tc>
          <w:tcPr>
            <w:tcW w:w="3006" w:type="dxa"/>
            <w:noWrap/>
            <w:hideMark/>
          </w:tcPr>
          <w:p w14:paraId="543661D9" w14:textId="77777777" w:rsidR="0074355E" w:rsidRPr="0074355E" w:rsidRDefault="0074355E">
            <w:r w:rsidRPr="0074355E">
              <w:t>Correction to the p-max value in general spurious emission testing for inter-band CA</w:t>
            </w:r>
          </w:p>
        </w:tc>
        <w:tc>
          <w:tcPr>
            <w:tcW w:w="1788" w:type="dxa"/>
            <w:noWrap/>
            <w:hideMark/>
          </w:tcPr>
          <w:p w14:paraId="45549D2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A1E649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0508B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B2CEA0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51A6D8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1E79D71" w14:textId="77777777" w:rsidR="0074355E" w:rsidRPr="0074355E" w:rsidRDefault="0074355E">
            <w:r w:rsidRPr="0074355E">
              <w:t>2923</w:t>
            </w:r>
          </w:p>
        </w:tc>
        <w:tc>
          <w:tcPr>
            <w:tcW w:w="425" w:type="dxa"/>
            <w:noWrap/>
            <w:hideMark/>
          </w:tcPr>
          <w:p w14:paraId="3D8FDF0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36AF2D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F40FC1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5933BA3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6A49F69" w14:textId="77777777" w:rsidR="0074355E" w:rsidRPr="0074355E" w:rsidRDefault="0074355E">
            <w:r w:rsidRPr="0074355E">
              <w:lastRenderedPageBreak/>
              <w:t>R5-244868</w:t>
            </w:r>
          </w:p>
        </w:tc>
        <w:tc>
          <w:tcPr>
            <w:tcW w:w="3006" w:type="dxa"/>
            <w:noWrap/>
            <w:hideMark/>
          </w:tcPr>
          <w:p w14:paraId="048471B7" w14:textId="77777777" w:rsidR="0074355E" w:rsidRPr="0074355E" w:rsidRDefault="0074355E">
            <w:r w:rsidRPr="0074355E">
              <w:t xml:space="preserve">Adding new test case 7.6C.2_1.2 </w:t>
            </w:r>
            <w:proofErr w:type="spellStart"/>
            <w:r w:rsidRPr="0074355E">
              <w:t>Inband</w:t>
            </w:r>
            <w:proofErr w:type="spellEnd"/>
            <w:r w:rsidRPr="0074355E">
              <w:t xml:space="preserve"> Blocking for SUL with 3 DL CA</w:t>
            </w:r>
          </w:p>
        </w:tc>
        <w:tc>
          <w:tcPr>
            <w:tcW w:w="1788" w:type="dxa"/>
            <w:noWrap/>
            <w:hideMark/>
          </w:tcPr>
          <w:p w14:paraId="680B228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E38F6A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A5B3B70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903F83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855A56E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58B82BD3" w14:textId="77777777" w:rsidR="0074355E" w:rsidRPr="0074355E" w:rsidRDefault="0074355E">
            <w:r w:rsidRPr="0074355E">
              <w:t>2926</w:t>
            </w:r>
          </w:p>
        </w:tc>
        <w:tc>
          <w:tcPr>
            <w:tcW w:w="425" w:type="dxa"/>
            <w:noWrap/>
            <w:hideMark/>
          </w:tcPr>
          <w:p w14:paraId="2C7626B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BB7943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BCFC9B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2A505C3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7BF679" w14:textId="77777777" w:rsidR="0074355E" w:rsidRPr="0074355E" w:rsidRDefault="0074355E">
            <w:r w:rsidRPr="0074355E">
              <w:t>R5-244869</w:t>
            </w:r>
          </w:p>
        </w:tc>
        <w:tc>
          <w:tcPr>
            <w:tcW w:w="3006" w:type="dxa"/>
            <w:noWrap/>
            <w:hideMark/>
          </w:tcPr>
          <w:p w14:paraId="1EAB4AAA" w14:textId="77777777" w:rsidR="0074355E" w:rsidRPr="0074355E" w:rsidRDefault="0074355E">
            <w:r w:rsidRPr="0074355E">
              <w:t>Adding new test case 7.6C.3_1.2 Out-of-band Blocking for SUL with 3 DL CA</w:t>
            </w:r>
          </w:p>
        </w:tc>
        <w:tc>
          <w:tcPr>
            <w:tcW w:w="1788" w:type="dxa"/>
            <w:noWrap/>
            <w:hideMark/>
          </w:tcPr>
          <w:p w14:paraId="2C5C12E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34E1C2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9A13A0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FEFC1B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BE71BC3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7C20EDF7" w14:textId="77777777" w:rsidR="0074355E" w:rsidRPr="0074355E" w:rsidRDefault="0074355E">
            <w:r w:rsidRPr="0074355E">
              <w:t>2927</w:t>
            </w:r>
          </w:p>
        </w:tc>
        <w:tc>
          <w:tcPr>
            <w:tcW w:w="425" w:type="dxa"/>
            <w:noWrap/>
            <w:hideMark/>
          </w:tcPr>
          <w:p w14:paraId="16560CA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E310AB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74B4FF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42B561A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EDE7E4" w14:textId="77777777" w:rsidR="0074355E" w:rsidRPr="0074355E" w:rsidRDefault="0074355E">
            <w:r w:rsidRPr="0074355E">
              <w:t>R5-244870</w:t>
            </w:r>
          </w:p>
        </w:tc>
        <w:tc>
          <w:tcPr>
            <w:tcW w:w="3006" w:type="dxa"/>
            <w:noWrap/>
            <w:hideMark/>
          </w:tcPr>
          <w:p w14:paraId="2CE60E17" w14:textId="77777777" w:rsidR="0074355E" w:rsidRPr="0074355E" w:rsidRDefault="0074355E">
            <w:r w:rsidRPr="0074355E">
              <w:t xml:space="preserve">Updating delta </w:t>
            </w:r>
            <w:proofErr w:type="spellStart"/>
            <w:r w:rsidRPr="0074355E">
              <w:t>T_IB,c</w:t>
            </w:r>
            <w:proofErr w:type="spellEnd"/>
            <w:r w:rsidRPr="0074355E">
              <w:t xml:space="preserve"> for new SUL with inter-band CA configuration</w:t>
            </w:r>
          </w:p>
        </w:tc>
        <w:tc>
          <w:tcPr>
            <w:tcW w:w="1788" w:type="dxa"/>
            <w:noWrap/>
            <w:hideMark/>
          </w:tcPr>
          <w:p w14:paraId="10B7504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38FE8B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2E0B444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170561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DA48653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5BC21EA7" w14:textId="77777777" w:rsidR="0074355E" w:rsidRPr="0074355E" w:rsidRDefault="0074355E">
            <w:r w:rsidRPr="0074355E">
              <w:t>2928</w:t>
            </w:r>
          </w:p>
        </w:tc>
        <w:tc>
          <w:tcPr>
            <w:tcW w:w="425" w:type="dxa"/>
            <w:noWrap/>
            <w:hideMark/>
          </w:tcPr>
          <w:p w14:paraId="411EDA4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7A918C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D279615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349B3D0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370C63F" w14:textId="77777777" w:rsidR="0074355E" w:rsidRPr="0074355E" w:rsidRDefault="0074355E">
            <w:r w:rsidRPr="0074355E">
              <w:t>R5-244871</w:t>
            </w:r>
          </w:p>
        </w:tc>
        <w:tc>
          <w:tcPr>
            <w:tcW w:w="3006" w:type="dxa"/>
            <w:noWrap/>
            <w:hideMark/>
          </w:tcPr>
          <w:p w14:paraId="587232A8" w14:textId="77777777" w:rsidR="0074355E" w:rsidRPr="0074355E" w:rsidRDefault="0074355E">
            <w:r w:rsidRPr="0074355E">
              <w:t>Updating Rx requirements for new SUL with inter-band CA configuration</w:t>
            </w:r>
          </w:p>
        </w:tc>
        <w:tc>
          <w:tcPr>
            <w:tcW w:w="1788" w:type="dxa"/>
            <w:noWrap/>
            <w:hideMark/>
          </w:tcPr>
          <w:p w14:paraId="300E33B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BE2E7C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AE246CF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5C34FA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0D3E5C8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5C22E5E6" w14:textId="77777777" w:rsidR="0074355E" w:rsidRPr="0074355E" w:rsidRDefault="0074355E">
            <w:r w:rsidRPr="0074355E">
              <w:t>2929</w:t>
            </w:r>
          </w:p>
        </w:tc>
        <w:tc>
          <w:tcPr>
            <w:tcW w:w="425" w:type="dxa"/>
            <w:noWrap/>
            <w:hideMark/>
          </w:tcPr>
          <w:p w14:paraId="41DA83E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702B7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E3C9134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0E5ED83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81E84D" w14:textId="77777777" w:rsidR="0074355E" w:rsidRPr="0074355E" w:rsidRDefault="0074355E">
            <w:r w:rsidRPr="0074355E">
              <w:t>R5-244872</w:t>
            </w:r>
          </w:p>
        </w:tc>
        <w:tc>
          <w:tcPr>
            <w:tcW w:w="3006" w:type="dxa"/>
            <w:noWrap/>
            <w:hideMark/>
          </w:tcPr>
          <w:p w14:paraId="0CB99DE1" w14:textId="77777777" w:rsidR="0074355E" w:rsidRPr="0074355E" w:rsidRDefault="0074355E">
            <w:r w:rsidRPr="0074355E">
              <w:t>Adding PICS for new R17 SUL configurations</w:t>
            </w:r>
          </w:p>
        </w:tc>
        <w:tc>
          <w:tcPr>
            <w:tcW w:w="1788" w:type="dxa"/>
            <w:noWrap/>
            <w:hideMark/>
          </w:tcPr>
          <w:p w14:paraId="47EA744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87C138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B05D0F3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492DC8E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C8027F7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5B8A32D4" w14:textId="77777777" w:rsidR="0074355E" w:rsidRPr="0074355E" w:rsidRDefault="0074355E">
            <w:r w:rsidRPr="0074355E">
              <w:t>0687</w:t>
            </w:r>
          </w:p>
        </w:tc>
        <w:tc>
          <w:tcPr>
            <w:tcW w:w="425" w:type="dxa"/>
            <w:noWrap/>
            <w:hideMark/>
          </w:tcPr>
          <w:p w14:paraId="5FCCD1D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9B3BB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14E92B5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4408343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995AC5" w14:textId="77777777" w:rsidR="0074355E" w:rsidRPr="0074355E" w:rsidRDefault="0074355E">
            <w:r w:rsidRPr="0074355E">
              <w:t>R5-244874</w:t>
            </w:r>
          </w:p>
        </w:tc>
        <w:tc>
          <w:tcPr>
            <w:tcW w:w="3006" w:type="dxa"/>
            <w:noWrap/>
            <w:hideMark/>
          </w:tcPr>
          <w:p w14:paraId="013C1887" w14:textId="77777777" w:rsidR="0074355E" w:rsidRPr="0074355E" w:rsidRDefault="0074355E">
            <w:r w:rsidRPr="0074355E">
              <w:t>Updating Time mask for switching across three uplink bands test case</w:t>
            </w:r>
          </w:p>
        </w:tc>
        <w:tc>
          <w:tcPr>
            <w:tcW w:w="1788" w:type="dxa"/>
            <w:noWrap/>
            <w:hideMark/>
          </w:tcPr>
          <w:p w14:paraId="7985A82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7914B2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FCA16F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5C9F4B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FBEF990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C78C94E" w14:textId="77777777" w:rsidR="0074355E" w:rsidRPr="0074355E" w:rsidRDefault="0074355E">
            <w:r w:rsidRPr="0074355E">
              <w:t>2930</w:t>
            </w:r>
          </w:p>
        </w:tc>
        <w:tc>
          <w:tcPr>
            <w:tcW w:w="425" w:type="dxa"/>
            <w:noWrap/>
            <w:hideMark/>
          </w:tcPr>
          <w:p w14:paraId="30CF6D7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A6FD3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4D0D68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2E7C661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C8B964" w14:textId="77777777" w:rsidR="0074355E" w:rsidRPr="0074355E" w:rsidRDefault="0074355E">
            <w:r w:rsidRPr="0074355E">
              <w:t>R5-244875</w:t>
            </w:r>
          </w:p>
        </w:tc>
        <w:tc>
          <w:tcPr>
            <w:tcW w:w="3006" w:type="dxa"/>
            <w:noWrap/>
            <w:hideMark/>
          </w:tcPr>
          <w:p w14:paraId="747CF1C3" w14:textId="77777777" w:rsidR="0074355E" w:rsidRPr="0074355E" w:rsidRDefault="0074355E">
            <w:r w:rsidRPr="0074355E">
              <w:t>Adding new uplink switching time mask test case 6.3C.3.6_1</w:t>
            </w:r>
          </w:p>
        </w:tc>
        <w:tc>
          <w:tcPr>
            <w:tcW w:w="1788" w:type="dxa"/>
            <w:noWrap/>
            <w:hideMark/>
          </w:tcPr>
          <w:p w14:paraId="7853CE2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217D7C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BDB6A6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414D17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DB500A0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3E5C2A8" w14:textId="77777777" w:rsidR="0074355E" w:rsidRPr="0074355E" w:rsidRDefault="0074355E">
            <w:r w:rsidRPr="0074355E">
              <w:t>2931</w:t>
            </w:r>
          </w:p>
        </w:tc>
        <w:tc>
          <w:tcPr>
            <w:tcW w:w="425" w:type="dxa"/>
            <w:noWrap/>
            <w:hideMark/>
          </w:tcPr>
          <w:p w14:paraId="60697A4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984C81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FBF897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5CBFBD0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5663548" w14:textId="77777777" w:rsidR="0074355E" w:rsidRPr="0074355E" w:rsidRDefault="0074355E">
            <w:r w:rsidRPr="0074355E">
              <w:t>R5-244877</w:t>
            </w:r>
          </w:p>
        </w:tc>
        <w:tc>
          <w:tcPr>
            <w:tcW w:w="3006" w:type="dxa"/>
            <w:noWrap/>
            <w:hideMark/>
          </w:tcPr>
          <w:p w14:paraId="6D1707AF" w14:textId="77777777" w:rsidR="0074355E" w:rsidRPr="0074355E" w:rsidRDefault="0074355E">
            <w:r w:rsidRPr="0074355E">
              <w:t>Updating MU and TT for SUL uplink switching across three bands testing</w:t>
            </w:r>
          </w:p>
        </w:tc>
        <w:tc>
          <w:tcPr>
            <w:tcW w:w="1788" w:type="dxa"/>
            <w:noWrap/>
            <w:hideMark/>
          </w:tcPr>
          <w:p w14:paraId="278EC09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A7EDF4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048AE1D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F4C6A0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18C39B4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B8E79D8" w14:textId="77777777" w:rsidR="0074355E" w:rsidRPr="0074355E" w:rsidRDefault="0074355E">
            <w:r w:rsidRPr="0074355E">
              <w:t>2932</w:t>
            </w:r>
          </w:p>
        </w:tc>
        <w:tc>
          <w:tcPr>
            <w:tcW w:w="425" w:type="dxa"/>
            <w:noWrap/>
            <w:hideMark/>
          </w:tcPr>
          <w:p w14:paraId="33E529F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986A73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C8D5D2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1221817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C33997" w14:textId="77777777" w:rsidR="0074355E" w:rsidRPr="0074355E" w:rsidRDefault="0074355E">
            <w:r w:rsidRPr="0074355E">
              <w:t>R5-244878</w:t>
            </w:r>
          </w:p>
        </w:tc>
        <w:tc>
          <w:tcPr>
            <w:tcW w:w="3006" w:type="dxa"/>
            <w:noWrap/>
            <w:hideMark/>
          </w:tcPr>
          <w:p w14:paraId="5685285A" w14:textId="77777777" w:rsidR="0074355E" w:rsidRPr="0074355E" w:rsidRDefault="0074355E">
            <w:r w:rsidRPr="0074355E">
              <w:t>Updating TP analysis for new FR1 test case 6.3C.3.6_1</w:t>
            </w:r>
          </w:p>
        </w:tc>
        <w:tc>
          <w:tcPr>
            <w:tcW w:w="1788" w:type="dxa"/>
            <w:noWrap/>
            <w:hideMark/>
          </w:tcPr>
          <w:p w14:paraId="4D69DE0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176E05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8898634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4EEE6B0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8BF7C8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3AD7525" w14:textId="77777777" w:rsidR="0074355E" w:rsidRPr="0074355E" w:rsidRDefault="0074355E">
            <w:r w:rsidRPr="0074355E">
              <w:t>0933</w:t>
            </w:r>
          </w:p>
        </w:tc>
        <w:tc>
          <w:tcPr>
            <w:tcW w:w="425" w:type="dxa"/>
            <w:noWrap/>
            <w:hideMark/>
          </w:tcPr>
          <w:p w14:paraId="2073DCD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7EBFA2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E7652E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79F7E6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7046FD" w14:textId="77777777" w:rsidR="0074355E" w:rsidRPr="0074355E" w:rsidRDefault="0074355E">
            <w:r w:rsidRPr="0074355E">
              <w:t>R5-244900</w:t>
            </w:r>
          </w:p>
        </w:tc>
        <w:tc>
          <w:tcPr>
            <w:tcW w:w="3006" w:type="dxa"/>
            <w:noWrap/>
            <w:hideMark/>
          </w:tcPr>
          <w:p w14:paraId="30601773" w14:textId="77777777" w:rsidR="0074355E" w:rsidRPr="0074355E" w:rsidRDefault="0074355E">
            <w:r w:rsidRPr="0074355E">
              <w:t>Update of reference sensitivity CA test cases</w:t>
            </w:r>
          </w:p>
        </w:tc>
        <w:tc>
          <w:tcPr>
            <w:tcW w:w="1788" w:type="dxa"/>
            <w:noWrap/>
            <w:hideMark/>
          </w:tcPr>
          <w:p w14:paraId="717071D0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1CB2D0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8A3D54" w14:textId="77777777" w:rsidR="0074355E" w:rsidRPr="0074355E" w:rsidRDefault="0074355E">
            <w:r w:rsidRPr="0074355E">
              <w:t>36.521-1</w:t>
            </w:r>
          </w:p>
        </w:tc>
        <w:tc>
          <w:tcPr>
            <w:tcW w:w="851" w:type="dxa"/>
            <w:noWrap/>
            <w:hideMark/>
          </w:tcPr>
          <w:p w14:paraId="545FA1AC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73CA3260" w14:textId="77777777" w:rsidR="0074355E" w:rsidRPr="0074355E" w:rsidRDefault="0074355E">
            <w:r w:rsidRPr="0074355E">
              <w:t>LTE_CA_R17-UEConTest</w:t>
            </w:r>
          </w:p>
        </w:tc>
        <w:tc>
          <w:tcPr>
            <w:tcW w:w="707" w:type="dxa"/>
            <w:noWrap/>
            <w:hideMark/>
          </w:tcPr>
          <w:p w14:paraId="2EFB867C" w14:textId="77777777" w:rsidR="0074355E" w:rsidRPr="0074355E" w:rsidRDefault="0074355E">
            <w:r w:rsidRPr="0074355E">
              <w:t>5520</w:t>
            </w:r>
          </w:p>
        </w:tc>
        <w:tc>
          <w:tcPr>
            <w:tcW w:w="425" w:type="dxa"/>
            <w:noWrap/>
            <w:hideMark/>
          </w:tcPr>
          <w:p w14:paraId="0263156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388F1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AD5750A" w14:textId="77777777" w:rsidR="0074355E" w:rsidRPr="0074355E" w:rsidRDefault="0074355E">
            <w:r w:rsidRPr="0074355E">
              <w:t>RP-242322</w:t>
            </w:r>
          </w:p>
        </w:tc>
      </w:tr>
      <w:tr w:rsidR="0074355E" w:rsidRPr="0074355E" w14:paraId="4AFF477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65C906C" w14:textId="77777777" w:rsidR="0074355E" w:rsidRPr="0074355E" w:rsidRDefault="0074355E">
            <w:r w:rsidRPr="0074355E">
              <w:lastRenderedPageBreak/>
              <w:t>R5-244901</w:t>
            </w:r>
          </w:p>
        </w:tc>
        <w:tc>
          <w:tcPr>
            <w:tcW w:w="3006" w:type="dxa"/>
            <w:noWrap/>
            <w:hideMark/>
          </w:tcPr>
          <w:p w14:paraId="181D4119" w14:textId="77777777" w:rsidR="0074355E" w:rsidRPr="0074355E" w:rsidRDefault="0074355E">
            <w:r w:rsidRPr="0074355E">
              <w:t xml:space="preserve">Correction of A-MPR for </w:t>
            </w:r>
            <w:proofErr w:type="spellStart"/>
            <w:r w:rsidRPr="0074355E">
              <w:t>TxD</w:t>
            </w:r>
            <w:proofErr w:type="spellEnd"/>
            <w:r w:rsidRPr="0074355E">
              <w:t xml:space="preserve"> test case</w:t>
            </w:r>
          </w:p>
        </w:tc>
        <w:tc>
          <w:tcPr>
            <w:tcW w:w="1788" w:type="dxa"/>
            <w:noWrap/>
            <w:hideMark/>
          </w:tcPr>
          <w:p w14:paraId="355728F6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BCB26C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B9B9015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9F3762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C07BD9C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001D98B" w14:textId="77777777" w:rsidR="0074355E" w:rsidRPr="0074355E" w:rsidRDefault="0074355E">
            <w:r w:rsidRPr="0074355E">
              <w:t>2933</w:t>
            </w:r>
          </w:p>
        </w:tc>
        <w:tc>
          <w:tcPr>
            <w:tcW w:w="425" w:type="dxa"/>
            <w:noWrap/>
            <w:hideMark/>
          </w:tcPr>
          <w:p w14:paraId="12039B7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6FE25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24B3A0F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6A506F5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655701" w14:textId="77777777" w:rsidR="0074355E" w:rsidRPr="0074355E" w:rsidRDefault="0074355E">
            <w:r w:rsidRPr="0074355E">
              <w:t>R5-244902</w:t>
            </w:r>
          </w:p>
        </w:tc>
        <w:tc>
          <w:tcPr>
            <w:tcW w:w="3006" w:type="dxa"/>
            <w:noWrap/>
            <w:hideMark/>
          </w:tcPr>
          <w:p w14:paraId="50C792BC" w14:textId="77777777" w:rsidR="0074355E" w:rsidRPr="0074355E" w:rsidRDefault="0074355E">
            <w:r w:rsidRPr="0074355E">
              <w:t>Correction of test frequency for NR band n13</w:t>
            </w:r>
          </w:p>
        </w:tc>
        <w:tc>
          <w:tcPr>
            <w:tcW w:w="1788" w:type="dxa"/>
            <w:noWrap/>
            <w:hideMark/>
          </w:tcPr>
          <w:p w14:paraId="13551A2E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42DA0F0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2807CB4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63CDF7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554BB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B469EDE" w14:textId="77777777" w:rsidR="0074355E" w:rsidRPr="0074355E" w:rsidRDefault="0074355E">
            <w:r w:rsidRPr="0074355E">
              <w:t>3307</w:t>
            </w:r>
          </w:p>
        </w:tc>
        <w:tc>
          <w:tcPr>
            <w:tcW w:w="425" w:type="dxa"/>
            <w:noWrap/>
            <w:hideMark/>
          </w:tcPr>
          <w:p w14:paraId="5F49A05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699D10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F59B36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14AFCC8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CD094B" w14:textId="77777777" w:rsidR="0074355E" w:rsidRPr="0074355E" w:rsidRDefault="0074355E">
            <w:r w:rsidRPr="0074355E">
              <w:t>R5-244903</w:t>
            </w:r>
          </w:p>
        </w:tc>
        <w:tc>
          <w:tcPr>
            <w:tcW w:w="3006" w:type="dxa"/>
            <w:noWrap/>
            <w:hideMark/>
          </w:tcPr>
          <w:p w14:paraId="16EA592A" w14:textId="77777777" w:rsidR="0074355E" w:rsidRPr="0074355E" w:rsidRDefault="0074355E">
            <w:r w:rsidRPr="0074355E">
              <w:t>Editorial correction in Annex F for FR2 absolute power tolerance</w:t>
            </w:r>
          </w:p>
        </w:tc>
        <w:tc>
          <w:tcPr>
            <w:tcW w:w="1788" w:type="dxa"/>
            <w:noWrap/>
            <w:hideMark/>
          </w:tcPr>
          <w:p w14:paraId="376B6EB5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2F82F66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E34001F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3BF5874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5532C0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2CCA05E" w14:textId="77777777" w:rsidR="0074355E" w:rsidRPr="0074355E" w:rsidRDefault="0074355E">
            <w:r w:rsidRPr="0074355E">
              <w:t>1816</w:t>
            </w:r>
          </w:p>
        </w:tc>
        <w:tc>
          <w:tcPr>
            <w:tcW w:w="425" w:type="dxa"/>
            <w:noWrap/>
            <w:hideMark/>
          </w:tcPr>
          <w:p w14:paraId="2F312D3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CA03C3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A3314BF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6A5AF64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745916F" w14:textId="77777777" w:rsidR="0074355E" w:rsidRPr="0074355E" w:rsidRDefault="0074355E">
            <w:r w:rsidRPr="0074355E">
              <w:t>R5-244904</w:t>
            </w:r>
          </w:p>
        </w:tc>
        <w:tc>
          <w:tcPr>
            <w:tcW w:w="3006" w:type="dxa"/>
            <w:noWrap/>
            <w:hideMark/>
          </w:tcPr>
          <w:p w14:paraId="02E932FC" w14:textId="77777777" w:rsidR="0074355E" w:rsidRPr="0074355E" w:rsidRDefault="0074355E">
            <w:r w:rsidRPr="0074355E">
              <w:t>Correction of test case 8.2.3.2.2A</w:t>
            </w:r>
          </w:p>
        </w:tc>
        <w:tc>
          <w:tcPr>
            <w:tcW w:w="1788" w:type="dxa"/>
            <w:noWrap/>
            <w:hideMark/>
          </w:tcPr>
          <w:p w14:paraId="475590FD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38A8108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28EFAFD" w14:textId="77777777" w:rsidR="0074355E" w:rsidRPr="0074355E" w:rsidRDefault="0074355E">
            <w:r w:rsidRPr="0074355E">
              <w:t>36.521-1</w:t>
            </w:r>
          </w:p>
        </w:tc>
        <w:tc>
          <w:tcPr>
            <w:tcW w:w="851" w:type="dxa"/>
            <w:noWrap/>
            <w:hideMark/>
          </w:tcPr>
          <w:p w14:paraId="623F7D9F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38C32211" w14:textId="77777777" w:rsidR="0074355E" w:rsidRPr="0074355E" w:rsidRDefault="0074355E">
            <w:r w:rsidRPr="0074355E">
              <w:t>TEI12_Test</w:t>
            </w:r>
          </w:p>
        </w:tc>
        <w:tc>
          <w:tcPr>
            <w:tcW w:w="707" w:type="dxa"/>
            <w:noWrap/>
            <w:hideMark/>
          </w:tcPr>
          <w:p w14:paraId="30FEAFD5" w14:textId="77777777" w:rsidR="0074355E" w:rsidRPr="0074355E" w:rsidRDefault="0074355E">
            <w:r w:rsidRPr="0074355E">
              <w:t>5521</w:t>
            </w:r>
          </w:p>
        </w:tc>
        <w:tc>
          <w:tcPr>
            <w:tcW w:w="425" w:type="dxa"/>
            <w:noWrap/>
            <w:hideMark/>
          </w:tcPr>
          <w:p w14:paraId="35AC470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D2EEBA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C126FE1" w14:textId="77777777" w:rsidR="0074355E" w:rsidRPr="0074355E" w:rsidRDefault="0074355E">
            <w:r w:rsidRPr="0074355E">
              <w:t>RP-242316</w:t>
            </w:r>
          </w:p>
        </w:tc>
      </w:tr>
      <w:tr w:rsidR="0074355E" w:rsidRPr="0074355E" w14:paraId="7FF6C5E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A634FE" w14:textId="77777777" w:rsidR="0074355E" w:rsidRPr="0074355E" w:rsidRDefault="0074355E">
            <w:r w:rsidRPr="0074355E">
              <w:t>R5-244906</w:t>
            </w:r>
          </w:p>
        </w:tc>
        <w:tc>
          <w:tcPr>
            <w:tcW w:w="3006" w:type="dxa"/>
            <w:noWrap/>
            <w:hideMark/>
          </w:tcPr>
          <w:p w14:paraId="094BC726" w14:textId="77777777" w:rsidR="0074355E" w:rsidRPr="0074355E" w:rsidRDefault="0074355E">
            <w:r w:rsidRPr="0074355E">
              <w:t>Addition of new test case for FR2 additional spurious emissions for UL MIMO</w:t>
            </w:r>
          </w:p>
        </w:tc>
        <w:tc>
          <w:tcPr>
            <w:tcW w:w="1788" w:type="dxa"/>
            <w:noWrap/>
            <w:hideMark/>
          </w:tcPr>
          <w:p w14:paraId="3B23AC3C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29352C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DCC74F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58D7020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B76C38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638EAB7" w14:textId="77777777" w:rsidR="0074355E" w:rsidRPr="0074355E" w:rsidRDefault="0074355E">
            <w:r w:rsidRPr="0074355E">
              <w:t>1817</w:t>
            </w:r>
          </w:p>
        </w:tc>
        <w:tc>
          <w:tcPr>
            <w:tcW w:w="425" w:type="dxa"/>
            <w:noWrap/>
            <w:hideMark/>
          </w:tcPr>
          <w:p w14:paraId="709136E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DF5617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9A8E8C6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0F5C264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12FDD1" w14:textId="77777777" w:rsidR="0074355E" w:rsidRPr="0074355E" w:rsidRDefault="0074355E">
            <w:r w:rsidRPr="0074355E">
              <w:t>R5-244909</w:t>
            </w:r>
          </w:p>
        </w:tc>
        <w:tc>
          <w:tcPr>
            <w:tcW w:w="3006" w:type="dxa"/>
            <w:noWrap/>
            <w:hideMark/>
          </w:tcPr>
          <w:p w14:paraId="28A01F1B" w14:textId="77777777" w:rsidR="0074355E" w:rsidRPr="0074355E" w:rsidRDefault="0074355E">
            <w:r w:rsidRPr="0074355E">
              <w:t>Addition of new test cases for FR2 A-MPR with CA</w:t>
            </w:r>
          </w:p>
        </w:tc>
        <w:tc>
          <w:tcPr>
            <w:tcW w:w="1788" w:type="dxa"/>
            <w:noWrap/>
            <w:hideMark/>
          </w:tcPr>
          <w:p w14:paraId="21D62308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2F0AA3A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35FF69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209437A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1272F8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757E4B4" w14:textId="77777777" w:rsidR="0074355E" w:rsidRPr="0074355E" w:rsidRDefault="0074355E">
            <w:r w:rsidRPr="0074355E">
              <w:t>1818</w:t>
            </w:r>
          </w:p>
        </w:tc>
        <w:tc>
          <w:tcPr>
            <w:tcW w:w="425" w:type="dxa"/>
            <w:noWrap/>
            <w:hideMark/>
          </w:tcPr>
          <w:p w14:paraId="51ED94F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277F3A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CB7BE0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03A65C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D354CD4" w14:textId="77777777" w:rsidR="0074355E" w:rsidRPr="0074355E" w:rsidRDefault="0074355E">
            <w:r w:rsidRPr="0074355E">
              <w:t>R5-244911</w:t>
            </w:r>
          </w:p>
        </w:tc>
        <w:tc>
          <w:tcPr>
            <w:tcW w:w="3006" w:type="dxa"/>
            <w:noWrap/>
            <w:hideMark/>
          </w:tcPr>
          <w:p w14:paraId="60D15574" w14:textId="77777777" w:rsidR="0074355E" w:rsidRPr="0074355E" w:rsidRDefault="0074355E">
            <w:r w:rsidRPr="0074355E">
              <w:t>Update Annex B for PRD20 E-UTRA CA list v180</w:t>
            </w:r>
          </w:p>
        </w:tc>
        <w:tc>
          <w:tcPr>
            <w:tcW w:w="1788" w:type="dxa"/>
            <w:noWrap/>
            <w:hideMark/>
          </w:tcPr>
          <w:p w14:paraId="59C82752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6E99490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92B1DD" w14:textId="77777777" w:rsidR="0074355E" w:rsidRPr="0074355E" w:rsidRDefault="0074355E">
            <w:r w:rsidRPr="0074355E">
              <w:t>36.521-2</w:t>
            </w:r>
          </w:p>
        </w:tc>
        <w:tc>
          <w:tcPr>
            <w:tcW w:w="851" w:type="dxa"/>
            <w:noWrap/>
            <w:hideMark/>
          </w:tcPr>
          <w:p w14:paraId="5BBE208F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27F3ED69" w14:textId="77777777" w:rsidR="0074355E" w:rsidRPr="0074355E" w:rsidRDefault="0074355E">
            <w:r w:rsidRPr="0074355E">
              <w:t>LTE_CA_R17-UEConTest</w:t>
            </w:r>
          </w:p>
        </w:tc>
        <w:tc>
          <w:tcPr>
            <w:tcW w:w="707" w:type="dxa"/>
            <w:noWrap/>
            <w:hideMark/>
          </w:tcPr>
          <w:p w14:paraId="53E7985B" w14:textId="77777777" w:rsidR="0074355E" w:rsidRPr="0074355E" w:rsidRDefault="0074355E">
            <w:r w:rsidRPr="0074355E">
              <w:t>1043</w:t>
            </w:r>
          </w:p>
        </w:tc>
        <w:tc>
          <w:tcPr>
            <w:tcW w:w="425" w:type="dxa"/>
            <w:noWrap/>
            <w:hideMark/>
          </w:tcPr>
          <w:p w14:paraId="76CCB24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5E011C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15E95D" w14:textId="77777777" w:rsidR="0074355E" w:rsidRPr="0074355E" w:rsidRDefault="0074355E">
            <w:r w:rsidRPr="0074355E">
              <w:t>RP-242322</w:t>
            </w:r>
          </w:p>
        </w:tc>
      </w:tr>
      <w:tr w:rsidR="0074355E" w:rsidRPr="0074355E" w14:paraId="6BF9281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0458073" w14:textId="77777777" w:rsidR="0074355E" w:rsidRPr="0074355E" w:rsidRDefault="0074355E">
            <w:r w:rsidRPr="0074355E">
              <w:t>R5-244914</w:t>
            </w:r>
          </w:p>
        </w:tc>
        <w:tc>
          <w:tcPr>
            <w:tcW w:w="3006" w:type="dxa"/>
            <w:noWrap/>
            <w:hideMark/>
          </w:tcPr>
          <w:p w14:paraId="255D806A" w14:textId="77777777" w:rsidR="0074355E" w:rsidRPr="0074355E" w:rsidRDefault="0074355E">
            <w:r w:rsidRPr="0074355E">
              <w:t>Update inter-band NR CA configuration of three bands CA_n1A-n5A-n78</w:t>
            </w:r>
          </w:p>
        </w:tc>
        <w:tc>
          <w:tcPr>
            <w:tcW w:w="1788" w:type="dxa"/>
            <w:noWrap/>
            <w:hideMark/>
          </w:tcPr>
          <w:p w14:paraId="0F1424AC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12CF9CE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1C1EE4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7DFF14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53789C1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6EAC98F6" w14:textId="77777777" w:rsidR="0074355E" w:rsidRPr="0074355E" w:rsidRDefault="0074355E">
            <w:r w:rsidRPr="0074355E">
              <w:t>3308</w:t>
            </w:r>
          </w:p>
        </w:tc>
        <w:tc>
          <w:tcPr>
            <w:tcW w:w="425" w:type="dxa"/>
            <w:noWrap/>
            <w:hideMark/>
          </w:tcPr>
          <w:p w14:paraId="6E750C4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B64E3D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884DC04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2666667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83113B" w14:textId="77777777" w:rsidR="0074355E" w:rsidRPr="0074355E" w:rsidRDefault="0074355E">
            <w:r w:rsidRPr="0074355E">
              <w:t>R5-244915</w:t>
            </w:r>
          </w:p>
        </w:tc>
        <w:tc>
          <w:tcPr>
            <w:tcW w:w="3006" w:type="dxa"/>
            <w:noWrap/>
            <w:hideMark/>
          </w:tcPr>
          <w:p w14:paraId="4F38E46B" w14:textId="77777777" w:rsidR="0074355E" w:rsidRPr="0074355E" w:rsidRDefault="0074355E">
            <w:r w:rsidRPr="0074355E">
              <w:t>Update delta TIB for NR CA configuration CA_n1A-n5A-n78A</w:t>
            </w:r>
          </w:p>
        </w:tc>
        <w:tc>
          <w:tcPr>
            <w:tcW w:w="1788" w:type="dxa"/>
            <w:noWrap/>
            <w:hideMark/>
          </w:tcPr>
          <w:p w14:paraId="549FAA7F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0C5CAAD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13F398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A74EC1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929224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4BFD29BF" w14:textId="77777777" w:rsidR="0074355E" w:rsidRPr="0074355E" w:rsidRDefault="0074355E">
            <w:r w:rsidRPr="0074355E">
              <w:t>2935</w:t>
            </w:r>
          </w:p>
        </w:tc>
        <w:tc>
          <w:tcPr>
            <w:tcW w:w="425" w:type="dxa"/>
            <w:noWrap/>
            <w:hideMark/>
          </w:tcPr>
          <w:p w14:paraId="4A3766D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A7150D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8386422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3BE323A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767FE2" w14:textId="77777777" w:rsidR="0074355E" w:rsidRPr="0074355E" w:rsidRDefault="0074355E">
            <w:r w:rsidRPr="0074355E">
              <w:t>R5-244916</w:t>
            </w:r>
          </w:p>
        </w:tc>
        <w:tc>
          <w:tcPr>
            <w:tcW w:w="3006" w:type="dxa"/>
            <w:noWrap/>
            <w:hideMark/>
          </w:tcPr>
          <w:p w14:paraId="7A14DCF6" w14:textId="77777777" w:rsidR="0074355E" w:rsidRPr="0074355E" w:rsidRDefault="0074355E">
            <w:r w:rsidRPr="0074355E">
              <w:t>Update test configuration and test requirement for 3DL CA reference sensitivity exceptions for CA_n1A-n5A-n78A</w:t>
            </w:r>
          </w:p>
        </w:tc>
        <w:tc>
          <w:tcPr>
            <w:tcW w:w="1788" w:type="dxa"/>
            <w:noWrap/>
            <w:hideMark/>
          </w:tcPr>
          <w:p w14:paraId="0D6DBDBC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46148C3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541FA8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F4F254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A5700CB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56C65552" w14:textId="77777777" w:rsidR="0074355E" w:rsidRPr="0074355E" w:rsidRDefault="0074355E">
            <w:r w:rsidRPr="0074355E">
              <w:t>2936</w:t>
            </w:r>
          </w:p>
        </w:tc>
        <w:tc>
          <w:tcPr>
            <w:tcW w:w="425" w:type="dxa"/>
            <w:noWrap/>
            <w:hideMark/>
          </w:tcPr>
          <w:p w14:paraId="11C4020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78DCAB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A5921D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31DFC4A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DB6B3A" w14:textId="77777777" w:rsidR="0074355E" w:rsidRPr="0074355E" w:rsidRDefault="0074355E">
            <w:r w:rsidRPr="0074355E">
              <w:t>R5-244917</w:t>
            </w:r>
          </w:p>
        </w:tc>
        <w:tc>
          <w:tcPr>
            <w:tcW w:w="3006" w:type="dxa"/>
            <w:noWrap/>
            <w:hideMark/>
          </w:tcPr>
          <w:p w14:paraId="63AD5454" w14:textId="77777777" w:rsidR="0074355E" w:rsidRPr="0074355E" w:rsidRDefault="0074355E">
            <w:r w:rsidRPr="0074355E">
              <w:t>Update delta RIB for NR CA configuration CA_n1A-n5A-n78A</w:t>
            </w:r>
          </w:p>
        </w:tc>
        <w:tc>
          <w:tcPr>
            <w:tcW w:w="1788" w:type="dxa"/>
            <w:noWrap/>
            <w:hideMark/>
          </w:tcPr>
          <w:p w14:paraId="0B890691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22CD994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47F1AC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B323AA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100D8A8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08848385" w14:textId="77777777" w:rsidR="0074355E" w:rsidRPr="0074355E" w:rsidRDefault="0074355E">
            <w:r w:rsidRPr="0074355E">
              <w:t>2937</w:t>
            </w:r>
          </w:p>
        </w:tc>
        <w:tc>
          <w:tcPr>
            <w:tcW w:w="425" w:type="dxa"/>
            <w:noWrap/>
            <w:hideMark/>
          </w:tcPr>
          <w:p w14:paraId="5EB63AA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FF5723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2A5A87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27B1244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08761A7" w14:textId="77777777" w:rsidR="0074355E" w:rsidRPr="0074355E" w:rsidRDefault="0074355E">
            <w:r w:rsidRPr="0074355E">
              <w:lastRenderedPageBreak/>
              <w:t>R5-244918</w:t>
            </w:r>
          </w:p>
        </w:tc>
        <w:tc>
          <w:tcPr>
            <w:tcW w:w="3006" w:type="dxa"/>
            <w:noWrap/>
            <w:hideMark/>
          </w:tcPr>
          <w:p w14:paraId="14BA259A" w14:textId="77777777" w:rsidR="0074355E" w:rsidRPr="0074355E" w:rsidRDefault="0074355E">
            <w:r w:rsidRPr="0074355E">
              <w:t>Update minimum requirements of REFSENS exceptions due to intermodulation interference for 3D2U CA configuration of CA_n1A-n5A-n78A</w:t>
            </w:r>
          </w:p>
        </w:tc>
        <w:tc>
          <w:tcPr>
            <w:tcW w:w="1788" w:type="dxa"/>
            <w:noWrap/>
            <w:hideMark/>
          </w:tcPr>
          <w:p w14:paraId="44414802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17743E0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7B9EED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E8CDFE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75CF9F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0BAADD88" w14:textId="77777777" w:rsidR="0074355E" w:rsidRPr="0074355E" w:rsidRDefault="0074355E">
            <w:r w:rsidRPr="0074355E">
              <w:t>2938</w:t>
            </w:r>
          </w:p>
        </w:tc>
        <w:tc>
          <w:tcPr>
            <w:tcW w:w="425" w:type="dxa"/>
            <w:noWrap/>
            <w:hideMark/>
          </w:tcPr>
          <w:p w14:paraId="35016AE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6FA24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FB1164B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217A3AA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1CA4469" w14:textId="77777777" w:rsidR="0074355E" w:rsidRPr="0074355E" w:rsidRDefault="0074355E">
            <w:r w:rsidRPr="0074355E">
              <w:t>R5-244919</w:t>
            </w:r>
          </w:p>
        </w:tc>
        <w:tc>
          <w:tcPr>
            <w:tcW w:w="3006" w:type="dxa"/>
            <w:noWrap/>
            <w:hideMark/>
          </w:tcPr>
          <w:p w14:paraId="57AF50F3" w14:textId="77777777" w:rsidR="0074355E" w:rsidRPr="0074355E" w:rsidRDefault="0074355E">
            <w:r w:rsidRPr="0074355E">
              <w:t>Update reference sensitivity test cases for CA_n1A-n5A-n78A</w:t>
            </w:r>
          </w:p>
        </w:tc>
        <w:tc>
          <w:tcPr>
            <w:tcW w:w="1788" w:type="dxa"/>
            <w:noWrap/>
            <w:hideMark/>
          </w:tcPr>
          <w:p w14:paraId="7BC16E30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46AD279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BD3B087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0328167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3F3A588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2522305F" w14:textId="77777777" w:rsidR="0074355E" w:rsidRPr="0074355E" w:rsidRDefault="0074355E">
            <w:r w:rsidRPr="0074355E">
              <w:t>0935</w:t>
            </w:r>
          </w:p>
        </w:tc>
        <w:tc>
          <w:tcPr>
            <w:tcW w:w="425" w:type="dxa"/>
            <w:noWrap/>
            <w:hideMark/>
          </w:tcPr>
          <w:p w14:paraId="2BA66E7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AE805A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22C886B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613CAC0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929D576" w14:textId="77777777" w:rsidR="0074355E" w:rsidRPr="0074355E" w:rsidRDefault="0074355E">
            <w:r w:rsidRPr="0074355E">
              <w:t>R5-244922</w:t>
            </w:r>
          </w:p>
        </w:tc>
        <w:tc>
          <w:tcPr>
            <w:tcW w:w="3006" w:type="dxa"/>
            <w:noWrap/>
            <w:hideMark/>
          </w:tcPr>
          <w:p w14:paraId="04EF0F2D" w14:textId="77777777" w:rsidR="0074355E" w:rsidRPr="0074355E" w:rsidRDefault="0074355E">
            <w:r w:rsidRPr="0074355E">
              <w:t>Addition to 7.3.2 for 4Rx reference sensitivity power level for band n25</w:t>
            </w:r>
          </w:p>
        </w:tc>
        <w:tc>
          <w:tcPr>
            <w:tcW w:w="1788" w:type="dxa"/>
            <w:noWrap/>
            <w:hideMark/>
          </w:tcPr>
          <w:p w14:paraId="6225D5C3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60867E5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2A8D985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2AD92F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7EBEACB" w14:textId="77777777" w:rsidR="0074355E" w:rsidRPr="0074355E" w:rsidRDefault="0074355E">
            <w:r w:rsidRPr="0074355E">
              <w:t>4Rx_NR_bands_R18-UEConTest</w:t>
            </w:r>
          </w:p>
        </w:tc>
        <w:tc>
          <w:tcPr>
            <w:tcW w:w="707" w:type="dxa"/>
            <w:noWrap/>
            <w:hideMark/>
          </w:tcPr>
          <w:p w14:paraId="509B3826" w14:textId="77777777" w:rsidR="0074355E" w:rsidRPr="0074355E" w:rsidRDefault="0074355E">
            <w:r w:rsidRPr="0074355E">
              <w:t>2939</w:t>
            </w:r>
          </w:p>
        </w:tc>
        <w:tc>
          <w:tcPr>
            <w:tcW w:w="425" w:type="dxa"/>
            <w:noWrap/>
            <w:hideMark/>
          </w:tcPr>
          <w:p w14:paraId="6DC5F1C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DDA4A2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5C47D6" w14:textId="77777777" w:rsidR="0074355E" w:rsidRPr="0074355E" w:rsidRDefault="0074355E">
            <w:r w:rsidRPr="0074355E">
              <w:t>RP-242321</w:t>
            </w:r>
          </w:p>
        </w:tc>
      </w:tr>
      <w:tr w:rsidR="0074355E" w:rsidRPr="0074355E" w14:paraId="6B7160B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F9FF608" w14:textId="77777777" w:rsidR="0074355E" w:rsidRPr="0074355E" w:rsidRDefault="0074355E">
            <w:r w:rsidRPr="0074355E">
              <w:t>R5-244923</w:t>
            </w:r>
          </w:p>
        </w:tc>
        <w:tc>
          <w:tcPr>
            <w:tcW w:w="3006" w:type="dxa"/>
            <w:noWrap/>
            <w:hideMark/>
          </w:tcPr>
          <w:p w14:paraId="66AE9647" w14:textId="77777777" w:rsidR="0074355E" w:rsidRPr="0074355E" w:rsidRDefault="0074355E">
            <w:r w:rsidRPr="0074355E">
              <w:t>Updates on 4.3.1.0D for bandwidth part for 3MHz BW</w:t>
            </w:r>
          </w:p>
        </w:tc>
        <w:tc>
          <w:tcPr>
            <w:tcW w:w="1788" w:type="dxa"/>
            <w:noWrap/>
            <w:hideMark/>
          </w:tcPr>
          <w:p w14:paraId="52C807EB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5EE4B25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6998F24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C15170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020E478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68E9BEA3" w14:textId="77777777" w:rsidR="0074355E" w:rsidRPr="0074355E" w:rsidRDefault="0074355E">
            <w:r w:rsidRPr="0074355E">
              <w:t>3309</w:t>
            </w:r>
          </w:p>
        </w:tc>
        <w:tc>
          <w:tcPr>
            <w:tcW w:w="425" w:type="dxa"/>
            <w:noWrap/>
            <w:hideMark/>
          </w:tcPr>
          <w:p w14:paraId="6A43546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409971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F5EC26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46D319D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994B70" w14:textId="77777777" w:rsidR="0074355E" w:rsidRPr="0074355E" w:rsidRDefault="0074355E">
            <w:r w:rsidRPr="0074355E">
              <w:t>R5-244924</w:t>
            </w:r>
          </w:p>
        </w:tc>
        <w:tc>
          <w:tcPr>
            <w:tcW w:w="3006" w:type="dxa"/>
            <w:noWrap/>
            <w:hideMark/>
          </w:tcPr>
          <w:p w14:paraId="4EEFEF9D" w14:textId="77777777" w:rsidR="0074355E" w:rsidRPr="0074355E" w:rsidRDefault="0074355E">
            <w:r w:rsidRPr="0074355E">
              <w:t>Corrections on 6.5.2.3.3.4 for additional requirements for NS_06 and NS_07 for less than 5MHz channel BW</w:t>
            </w:r>
          </w:p>
        </w:tc>
        <w:tc>
          <w:tcPr>
            <w:tcW w:w="1788" w:type="dxa"/>
            <w:noWrap/>
            <w:hideMark/>
          </w:tcPr>
          <w:p w14:paraId="65C83179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4C1EEE2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9A46B3F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3B3387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8ADCC3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33441E60" w14:textId="77777777" w:rsidR="0074355E" w:rsidRPr="0074355E" w:rsidRDefault="0074355E">
            <w:r w:rsidRPr="0074355E">
              <w:t>2940</w:t>
            </w:r>
          </w:p>
        </w:tc>
        <w:tc>
          <w:tcPr>
            <w:tcW w:w="425" w:type="dxa"/>
            <w:noWrap/>
            <w:hideMark/>
          </w:tcPr>
          <w:p w14:paraId="574E142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968F1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FBAAC4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7ABFD46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B9311AB" w14:textId="77777777" w:rsidR="0074355E" w:rsidRPr="0074355E" w:rsidRDefault="0074355E">
            <w:r w:rsidRPr="0074355E">
              <w:t>R5-244925</w:t>
            </w:r>
          </w:p>
        </w:tc>
        <w:tc>
          <w:tcPr>
            <w:tcW w:w="3006" w:type="dxa"/>
            <w:noWrap/>
            <w:hideMark/>
          </w:tcPr>
          <w:p w14:paraId="44198851" w14:textId="77777777" w:rsidR="0074355E" w:rsidRPr="0074355E" w:rsidRDefault="0074355E">
            <w:r w:rsidRPr="0074355E">
              <w:t xml:space="preserve">Corrections on 6.2B.4 for transmitter power for the </w:t>
            </w:r>
            <w:proofErr w:type="spellStart"/>
            <w:r w:rsidRPr="0074355E">
              <w:t>Pcmax</w:t>
            </w:r>
            <w:proofErr w:type="spellEnd"/>
            <w:r w:rsidRPr="0074355E">
              <w:t xml:space="preserve"> tolerance for inter-band NR-DC</w:t>
            </w:r>
          </w:p>
        </w:tc>
        <w:tc>
          <w:tcPr>
            <w:tcW w:w="1788" w:type="dxa"/>
            <w:noWrap/>
            <w:hideMark/>
          </w:tcPr>
          <w:p w14:paraId="228F51EF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6F4714B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4F38B7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E3A81B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58E29E3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39E9A0FD" w14:textId="77777777" w:rsidR="0074355E" w:rsidRPr="0074355E" w:rsidRDefault="0074355E">
            <w:r w:rsidRPr="0074355E">
              <w:t>2941</w:t>
            </w:r>
          </w:p>
        </w:tc>
        <w:tc>
          <w:tcPr>
            <w:tcW w:w="425" w:type="dxa"/>
            <w:noWrap/>
            <w:hideMark/>
          </w:tcPr>
          <w:p w14:paraId="52D1D43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6C8093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3157F41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7D7CCEE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C435911" w14:textId="77777777" w:rsidR="0074355E" w:rsidRPr="0074355E" w:rsidRDefault="0074355E">
            <w:r w:rsidRPr="0074355E">
              <w:t>R5-244926</w:t>
            </w:r>
          </w:p>
        </w:tc>
        <w:tc>
          <w:tcPr>
            <w:tcW w:w="3006" w:type="dxa"/>
            <w:noWrap/>
            <w:hideMark/>
          </w:tcPr>
          <w:p w14:paraId="2EBCB41F" w14:textId="77777777" w:rsidR="0074355E" w:rsidRPr="0074355E" w:rsidRDefault="0074355E">
            <w:r w:rsidRPr="0074355E">
              <w:t>Corrections on 6.2D for test requirements for UL MIMO transmitter power</w:t>
            </w:r>
          </w:p>
        </w:tc>
        <w:tc>
          <w:tcPr>
            <w:tcW w:w="1788" w:type="dxa"/>
            <w:noWrap/>
            <w:hideMark/>
          </w:tcPr>
          <w:p w14:paraId="1856E607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58C3491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6D73006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85A330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763FC50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1D37D6D" w14:textId="77777777" w:rsidR="0074355E" w:rsidRPr="0074355E" w:rsidRDefault="0074355E">
            <w:r w:rsidRPr="0074355E">
              <w:t>2942</w:t>
            </w:r>
          </w:p>
        </w:tc>
        <w:tc>
          <w:tcPr>
            <w:tcW w:w="425" w:type="dxa"/>
            <w:noWrap/>
            <w:hideMark/>
          </w:tcPr>
          <w:p w14:paraId="197F9BD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892C8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7E89E4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70E98C6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81AADBE" w14:textId="77777777" w:rsidR="0074355E" w:rsidRPr="0074355E" w:rsidRDefault="0074355E">
            <w:r w:rsidRPr="0074355E">
              <w:t>R5-244927</w:t>
            </w:r>
          </w:p>
        </w:tc>
        <w:tc>
          <w:tcPr>
            <w:tcW w:w="3006" w:type="dxa"/>
            <w:noWrap/>
            <w:hideMark/>
          </w:tcPr>
          <w:p w14:paraId="7288177B" w14:textId="77777777" w:rsidR="0074355E" w:rsidRPr="0074355E" w:rsidRDefault="0074355E">
            <w:r w:rsidRPr="0074355E">
              <w:t xml:space="preserve">Corrections on 6.2A for inter-band CA transmitter power for the </w:t>
            </w:r>
            <w:proofErr w:type="spellStart"/>
            <w:r w:rsidRPr="0074355E">
              <w:t>Pcmax</w:t>
            </w:r>
            <w:proofErr w:type="spellEnd"/>
            <w:r w:rsidRPr="0074355E">
              <w:t xml:space="preserve"> tolerance</w:t>
            </w:r>
          </w:p>
        </w:tc>
        <w:tc>
          <w:tcPr>
            <w:tcW w:w="1788" w:type="dxa"/>
            <w:noWrap/>
            <w:hideMark/>
          </w:tcPr>
          <w:p w14:paraId="69F9B222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2B33A44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732478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EEE088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CCA668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BCC456D" w14:textId="77777777" w:rsidR="0074355E" w:rsidRPr="0074355E" w:rsidRDefault="0074355E">
            <w:r w:rsidRPr="0074355E">
              <w:t>2943</w:t>
            </w:r>
          </w:p>
        </w:tc>
        <w:tc>
          <w:tcPr>
            <w:tcW w:w="425" w:type="dxa"/>
            <w:noWrap/>
            <w:hideMark/>
          </w:tcPr>
          <w:p w14:paraId="56902E2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44779E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1CE77D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336CEF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ABB940C" w14:textId="77777777" w:rsidR="0074355E" w:rsidRPr="0074355E" w:rsidRDefault="0074355E">
            <w:r w:rsidRPr="0074355E">
              <w:t>R5-244928</w:t>
            </w:r>
          </w:p>
        </w:tc>
        <w:tc>
          <w:tcPr>
            <w:tcW w:w="3006" w:type="dxa"/>
            <w:noWrap/>
            <w:hideMark/>
          </w:tcPr>
          <w:p w14:paraId="192B615C" w14:textId="77777777" w:rsidR="0074355E" w:rsidRPr="0074355E" w:rsidRDefault="0074355E">
            <w:r w:rsidRPr="0074355E">
              <w:t>Corrections on 6.2A for A-MPR test requirements for PC2 inter-band CA configurations</w:t>
            </w:r>
          </w:p>
        </w:tc>
        <w:tc>
          <w:tcPr>
            <w:tcW w:w="1788" w:type="dxa"/>
            <w:noWrap/>
            <w:hideMark/>
          </w:tcPr>
          <w:p w14:paraId="3042C776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0CEAC6D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DA2EA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E3D41C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F11E342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C4844FF" w14:textId="77777777" w:rsidR="0074355E" w:rsidRPr="0074355E" w:rsidRDefault="0074355E">
            <w:r w:rsidRPr="0074355E">
              <w:t>2944</w:t>
            </w:r>
          </w:p>
        </w:tc>
        <w:tc>
          <w:tcPr>
            <w:tcW w:w="425" w:type="dxa"/>
            <w:noWrap/>
            <w:hideMark/>
          </w:tcPr>
          <w:p w14:paraId="7B8BEBA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1DCAA8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985F74C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6AE0483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533D494" w14:textId="77777777" w:rsidR="0074355E" w:rsidRPr="0074355E" w:rsidRDefault="0074355E">
            <w:r w:rsidRPr="0074355E">
              <w:lastRenderedPageBreak/>
              <w:t>R5-244930</w:t>
            </w:r>
          </w:p>
        </w:tc>
        <w:tc>
          <w:tcPr>
            <w:tcW w:w="3006" w:type="dxa"/>
            <w:noWrap/>
            <w:hideMark/>
          </w:tcPr>
          <w:p w14:paraId="606F20F5" w14:textId="77777777" w:rsidR="0074355E" w:rsidRPr="0074355E" w:rsidRDefault="0074355E">
            <w:r w:rsidRPr="0074355E">
              <w:t>Corrections on 6.2E for V2X test requirements for transmitter power</w:t>
            </w:r>
          </w:p>
        </w:tc>
        <w:tc>
          <w:tcPr>
            <w:tcW w:w="1788" w:type="dxa"/>
            <w:noWrap/>
            <w:hideMark/>
          </w:tcPr>
          <w:p w14:paraId="22504620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7C9EFB6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A1FD76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297E97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8E4E3C9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5003502A" w14:textId="77777777" w:rsidR="0074355E" w:rsidRPr="0074355E" w:rsidRDefault="0074355E">
            <w:r w:rsidRPr="0074355E">
              <w:t>2946</w:t>
            </w:r>
          </w:p>
        </w:tc>
        <w:tc>
          <w:tcPr>
            <w:tcW w:w="425" w:type="dxa"/>
            <w:noWrap/>
            <w:hideMark/>
          </w:tcPr>
          <w:p w14:paraId="2A27334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CE7D4D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DDC521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342771F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3F8641" w14:textId="77777777" w:rsidR="0074355E" w:rsidRPr="0074355E" w:rsidRDefault="0074355E">
            <w:r w:rsidRPr="0074355E">
              <w:t>R5-244932</w:t>
            </w:r>
          </w:p>
        </w:tc>
        <w:tc>
          <w:tcPr>
            <w:tcW w:w="3006" w:type="dxa"/>
            <w:noWrap/>
            <w:hideMark/>
          </w:tcPr>
          <w:p w14:paraId="550E3378" w14:textId="77777777" w:rsidR="0074355E" w:rsidRPr="0074355E" w:rsidRDefault="0074355E">
            <w:r w:rsidRPr="0074355E">
              <w:t>Corrections on 6.2F for transmitter power for shared spectrum channel access</w:t>
            </w:r>
          </w:p>
        </w:tc>
        <w:tc>
          <w:tcPr>
            <w:tcW w:w="1788" w:type="dxa"/>
            <w:noWrap/>
            <w:hideMark/>
          </w:tcPr>
          <w:p w14:paraId="1CD963DA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5AD8733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CC80634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0A2C5D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F8CB7D9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475EB81" w14:textId="77777777" w:rsidR="0074355E" w:rsidRPr="0074355E" w:rsidRDefault="0074355E">
            <w:r w:rsidRPr="0074355E">
              <w:t>2947</w:t>
            </w:r>
          </w:p>
        </w:tc>
        <w:tc>
          <w:tcPr>
            <w:tcW w:w="425" w:type="dxa"/>
            <w:noWrap/>
            <w:hideMark/>
          </w:tcPr>
          <w:p w14:paraId="2AD88E6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0DAE2E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83F6C37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4C1600B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84AFD0B" w14:textId="77777777" w:rsidR="0074355E" w:rsidRPr="0074355E" w:rsidRDefault="0074355E">
            <w:r w:rsidRPr="0074355E">
              <w:t>R5-244933</w:t>
            </w:r>
          </w:p>
        </w:tc>
        <w:tc>
          <w:tcPr>
            <w:tcW w:w="3006" w:type="dxa"/>
            <w:noWrap/>
            <w:hideMark/>
          </w:tcPr>
          <w:p w14:paraId="1FDA8EAD" w14:textId="77777777" w:rsidR="0074355E" w:rsidRPr="0074355E" w:rsidRDefault="0074355E">
            <w:r w:rsidRPr="0074355E">
              <w:t>Corrections on 7.3.2 for REFSENS requirements for NTN band n256</w:t>
            </w:r>
          </w:p>
        </w:tc>
        <w:tc>
          <w:tcPr>
            <w:tcW w:w="1788" w:type="dxa"/>
            <w:noWrap/>
            <w:hideMark/>
          </w:tcPr>
          <w:p w14:paraId="1EA04A1B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0647BDB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44AE2E" w14:textId="77777777" w:rsidR="0074355E" w:rsidRPr="0074355E" w:rsidRDefault="0074355E">
            <w:r w:rsidRPr="0074355E">
              <w:t>38.521-5</w:t>
            </w:r>
          </w:p>
        </w:tc>
        <w:tc>
          <w:tcPr>
            <w:tcW w:w="851" w:type="dxa"/>
            <w:noWrap/>
            <w:hideMark/>
          </w:tcPr>
          <w:p w14:paraId="2ADAD8C1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28BA26E0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8723326" w14:textId="77777777" w:rsidR="0074355E" w:rsidRPr="0074355E" w:rsidRDefault="0074355E">
            <w:r w:rsidRPr="0074355E">
              <w:t>0066</w:t>
            </w:r>
          </w:p>
        </w:tc>
        <w:tc>
          <w:tcPr>
            <w:tcW w:w="425" w:type="dxa"/>
            <w:noWrap/>
            <w:hideMark/>
          </w:tcPr>
          <w:p w14:paraId="2020EF2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A8292E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4AF13F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4B16A36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2625A8" w14:textId="77777777" w:rsidR="0074355E" w:rsidRPr="0074355E" w:rsidRDefault="0074355E">
            <w:r w:rsidRPr="0074355E">
              <w:t>R5-244949</w:t>
            </w:r>
          </w:p>
        </w:tc>
        <w:tc>
          <w:tcPr>
            <w:tcW w:w="3006" w:type="dxa"/>
            <w:noWrap/>
            <w:hideMark/>
          </w:tcPr>
          <w:p w14:paraId="697F41D8" w14:textId="77777777" w:rsidR="0074355E" w:rsidRPr="0074355E" w:rsidRDefault="0074355E">
            <w:r w:rsidRPr="0074355E">
              <w:t>Correction of Test Case 5.1</w:t>
            </w:r>
          </w:p>
        </w:tc>
        <w:tc>
          <w:tcPr>
            <w:tcW w:w="1788" w:type="dxa"/>
            <w:noWrap/>
            <w:hideMark/>
          </w:tcPr>
          <w:p w14:paraId="520DF4EE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7C7A29CC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5A2610E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7172504B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497F30FA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2F86B7AB" w14:textId="77777777" w:rsidR="0074355E" w:rsidRPr="0074355E" w:rsidRDefault="0074355E">
            <w:r w:rsidRPr="0074355E">
              <w:t>0383</w:t>
            </w:r>
          </w:p>
        </w:tc>
        <w:tc>
          <w:tcPr>
            <w:tcW w:w="425" w:type="dxa"/>
            <w:noWrap/>
            <w:hideMark/>
          </w:tcPr>
          <w:p w14:paraId="5E40F49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CF3F3A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5D86E92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3D212C6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8710B0" w14:textId="77777777" w:rsidR="0074355E" w:rsidRPr="0074355E" w:rsidRDefault="0074355E">
            <w:r w:rsidRPr="0074355E">
              <w:t>R5-244950</w:t>
            </w:r>
          </w:p>
        </w:tc>
        <w:tc>
          <w:tcPr>
            <w:tcW w:w="3006" w:type="dxa"/>
            <w:noWrap/>
            <w:hideMark/>
          </w:tcPr>
          <w:p w14:paraId="5E981637" w14:textId="77777777" w:rsidR="0074355E" w:rsidRPr="0074355E" w:rsidRDefault="0074355E">
            <w:r w:rsidRPr="0074355E">
              <w:t>Correction of Test Case 5.2</w:t>
            </w:r>
          </w:p>
        </w:tc>
        <w:tc>
          <w:tcPr>
            <w:tcW w:w="1788" w:type="dxa"/>
            <w:noWrap/>
            <w:hideMark/>
          </w:tcPr>
          <w:p w14:paraId="0B991380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0A8DCEF9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D49E625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170F026B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5DC88C8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68782630" w14:textId="77777777" w:rsidR="0074355E" w:rsidRPr="0074355E" w:rsidRDefault="0074355E">
            <w:r w:rsidRPr="0074355E">
              <w:t>0384</w:t>
            </w:r>
          </w:p>
        </w:tc>
        <w:tc>
          <w:tcPr>
            <w:tcW w:w="425" w:type="dxa"/>
            <w:noWrap/>
            <w:hideMark/>
          </w:tcPr>
          <w:p w14:paraId="645DEED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2A1253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1DB121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2E9957E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CB0A403" w14:textId="77777777" w:rsidR="0074355E" w:rsidRPr="0074355E" w:rsidRDefault="0074355E">
            <w:r w:rsidRPr="0074355E">
              <w:t>R5-244951</w:t>
            </w:r>
          </w:p>
        </w:tc>
        <w:tc>
          <w:tcPr>
            <w:tcW w:w="3006" w:type="dxa"/>
            <w:noWrap/>
            <w:hideMark/>
          </w:tcPr>
          <w:p w14:paraId="5F90DCF5" w14:textId="77777777" w:rsidR="0074355E" w:rsidRPr="0074355E" w:rsidRDefault="0074355E">
            <w:r w:rsidRPr="0074355E">
              <w:t>Correction of Test Case 5.3</w:t>
            </w:r>
          </w:p>
        </w:tc>
        <w:tc>
          <w:tcPr>
            <w:tcW w:w="1788" w:type="dxa"/>
            <w:noWrap/>
            <w:hideMark/>
          </w:tcPr>
          <w:p w14:paraId="537982FC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77A2F188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118F581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758F1C85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0E45FF2C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2E5B0158" w14:textId="77777777" w:rsidR="0074355E" w:rsidRPr="0074355E" w:rsidRDefault="0074355E">
            <w:r w:rsidRPr="0074355E">
              <w:t>0385</w:t>
            </w:r>
          </w:p>
        </w:tc>
        <w:tc>
          <w:tcPr>
            <w:tcW w:w="425" w:type="dxa"/>
            <w:noWrap/>
            <w:hideMark/>
          </w:tcPr>
          <w:p w14:paraId="744F55F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2A121F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A10714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68EBB52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CDA68F" w14:textId="77777777" w:rsidR="0074355E" w:rsidRPr="0074355E" w:rsidRDefault="0074355E">
            <w:r w:rsidRPr="0074355E">
              <w:t>R5-244952</w:t>
            </w:r>
          </w:p>
        </w:tc>
        <w:tc>
          <w:tcPr>
            <w:tcW w:w="3006" w:type="dxa"/>
            <w:noWrap/>
            <w:hideMark/>
          </w:tcPr>
          <w:p w14:paraId="2B7BA8E6" w14:textId="77777777" w:rsidR="0074355E" w:rsidRPr="0074355E" w:rsidRDefault="0074355E">
            <w:r w:rsidRPr="0074355E">
              <w:t>Correction of Test Case 5.4</w:t>
            </w:r>
          </w:p>
        </w:tc>
        <w:tc>
          <w:tcPr>
            <w:tcW w:w="1788" w:type="dxa"/>
            <w:noWrap/>
            <w:hideMark/>
          </w:tcPr>
          <w:p w14:paraId="420B3714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434CC498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31EDC40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01F465B6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17EE9E4F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383BF01A" w14:textId="77777777" w:rsidR="0074355E" w:rsidRPr="0074355E" w:rsidRDefault="0074355E">
            <w:r w:rsidRPr="0074355E">
              <w:t>0386</w:t>
            </w:r>
          </w:p>
        </w:tc>
        <w:tc>
          <w:tcPr>
            <w:tcW w:w="425" w:type="dxa"/>
            <w:noWrap/>
            <w:hideMark/>
          </w:tcPr>
          <w:p w14:paraId="6E76F72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4F4679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F37C0CA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45DAE29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592C7EF" w14:textId="77777777" w:rsidR="0074355E" w:rsidRPr="0074355E" w:rsidRDefault="0074355E">
            <w:r w:rsidRPr="0074355E">
              <w:t>R5-244953</w:t>
            </w:r>
          </w:p>
        </w:tc>
        <w:tc>
          <w:tcPr>
            <w:tcW w:w="3006" w:type="dxa"/>
            <w:noWrap/>
            <w:hideMark/>
          </w:tcPr>
          <w:p w14:paraId="5B0CD8F7" w14:textId="77777777" w:rsidR="0074355E" w:rsidRPr="0074355E" w:rsidRDefault="0074355E">
            <w:r w:rsidRPr="0074355E">
              <w:t>Addition of New Generic Test Case 5.3C.14 Message Store Function Upload</w:t>
            </w:r>
          </w:p>
        </w:tc>
        <w:tc>
          <w:tcPr>
            <w:tcW w:w="1788" w:type="dxa"/>
            <w:noWrap/>
            <w:hideMark/>
          </w:tcPr>
          <w:p w14:paraId="16EC5DF7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04DD853B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14CDA43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3C5E0E29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7F522238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0CF7AAB2" w14:textId="77777777" w:rsidR="0074355E" w:rsidRPr="0074355E" w:rsidRDefault="0074355E">
            <w:r w:rsidRPr="0074355E">
              <w:t>0364</w:t>
            </w:r>
          </w:p>
        </w:tc>
        <w:tc>
          <w:tcPr>
            <w:tcW w:w="425" w:type="dxa"/>
            <w:noWrap/>
            <w:hideMark/>
          </w:tcPr>
          <w:p w14:paraId="145C14F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B9CA78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D32262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3F01E89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9349924" w14:textId="77777777" w:rsidR="0074355E" w:rsidRPr="0074355E" w:rsidRDefault="0074355E">
            <w:r w:rsidRPr="0074355E">
              <w:t>R5-244954</w:t>
            </w:r>
          </w:p>
        </w:tc>
        <w:tc>
          <w:tcPr>
            <w:tcW w:w="3006" w:type="dxa"/>
            <w:noWrap/>
            <w:hideMark/>
          </w:tcPr>
          <w:p w14:paraId="71E400CC" w14:textId="77777777" w:rsidR="0074355E" w:rsidRPr="0074355E" w:rsidRDefault="0074355E">
            <w:r w:rsidRPr="0074355E">
              <w:t>Addition of New Generic Test Case 5.3C.15 Message Store Function Delete</w:t>
            </w:r>
          </w:p>
        </w:tc>
        <w:tc>
          <w:tcPr>
            <w:tcW w:w="1788" w:type="dxa"/>
            <w:noWrap/>
            <w:hideMark/>
          </w:tcPr>
          <w:p w14:paraId="52FF82BA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2F46F3B6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5000544C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37AED6E1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49764576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5953A3E5" w14:textId="77777777" w:rsidR="0074355E" w:rsidRPr="0074355E" w:rsidRDefault="0074355E">
            <w:r w:rsidRPr="0074355E">
              <w:t>0365</w:t>
            </w:r>
          </w:p>
        </w:tc>
        <w:tc>
          <w:tcPr>
            <w:tcW w:w="425" w:type="dxa"/>
            <w:noWrap/>
            <w:hideMark/>
          </w:tcPr>
          <w:p w14:paraId="78C374D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D661E1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19E3FC9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1D22839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45029C" w14:textId="77777777" w:rsidR="0074355E" w:rsidRPr="0074355E" w:rsidRDefault="0074355E">
            <w:r w:rsidRPr="0074355E">
              <w:t>R5-244955</w:t>
            </w:r>
          </w:p>
        </w:tc>
        <w:tc>
          <w:tcPr>
            <w:tcW w:w="3006" w:type="dxa"/>
            <w:noWrap/>
            <w:hideMark/>
          </w:tcPr>
          <w:p w14:paraId="3D81EA05" w14:textId="77777777" w:rsidR="0074355E" w:rsidRPr="0074355E" w:rsidRDefault="0074355E">
            <w:r w:rsidRPr="0074355E">
              <w:t>Addition of New Generic Test Case 5.3C.16 Message Store Function Retrieve</w:t>
            </w:r>
          </w:p>
        </w:tc>
        <w:tc>
          <w:tcPr>
            <w:tcW w:w="1788" w:type="dxa"/>
            <w:noWrap/>
            <w:hideMark/>
          </w:tcPr>
          <w:p w14:paraId="3BFBA95E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409D5609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6EFA7DC5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1AB7DAFE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1A58EF75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60E72349" w14:textId="77777777" w:rsidR="0074355E" w:rsidRPr="0074355E" w:rsidRDefault="0074355E">
            <w:r w:rsidRPr="0074355E">
              <w:t>0366</w:t>
            </w:r>
          </w:p>
        </w:tc>
        <w:tc>
          <w:tcPr>
            <w:tcW w:w="425" w:type="dxa"/>
            <w:noWrap/>
            <w:hideMark/>
          </w:tcPr>
          <w:p w14:paraId="1E4181C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21DB75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0E8573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540ABDF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1FFB05" w14:textId="77777777" w:rsidR="0074355E" w:rsidRPr="0074355E" w:rsidRDefault="0074355E">
            <w:r w:rsidRPr="0074355E">
              <w:t>R5-244956</w:t>
            </w:r>
          </w:p>
        </w:tc>
        <w:tc>
          <w:tcPr>
            <w:tcW w:w="3006" w:type="dxa"/>
            <w:noWrap/>
            <w:hideMark/>
          </w:tcPr>
          <w:p w14:paraId="75EDD89D" w14:textId="77777777" w:rsidR="0074355E" w:rsidRPr="0074355E" w:rsidRDefault="0074355E">
            <w:r w:rsidRPr="0074355E">
              <w:t>Addition of New Generic Test Case 5.3C.17 Message Store Function Post Request</w:t>
            </w:r>
          </w:p>
        </w:tc>
        <w:tc>
          <w:tcPr>
            <w:tcW w:w="1788" w:type="dxa"/>
            <w:noWrap/>
            <w:hideMark/>
          </w:tcPr>
          <w:p w14:paraId="409BEB28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38993B91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698F01F0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2E4A5358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746C13CF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7140D8EB" w14:textId="77777777" w:rsidR="0074355E" w:rsidRPr="0074355E" w:rsidRDefault="0074355E">
            <w:r w:rsidRPr="0074355E">
              <w:t>0367</w:t>
            </w:r>
          </w:p>
        </w:tc>
        <w:tc>
          <w:tcPr>
            <w:tcW w:w="425" w:type="dxa"/>
            <w:noWrap/>
            <w:hideMark/>
          </w:tcPr>
          <w:p w14:paraId="5FCE9EC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4AE891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CF26A8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7134C81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25A842" w14:textId="77777777" w:rsidR="0074355E" w:rsidRPr="0074355E" w:rsidRDefault="0074355E">
            <w:r w:rsidRPr="0074355E">
              <w:lastRenderedPageBreak/>
              <w:t>R5-244957</w:t>
            </w:r>
          </w:p>
        </w:tc>
        <w:tc>
          <w:tcPr>
            <w:tcW w:w="3006" w:type="dxa"/>
            <w:noWrap/>
            <w:hideMark/>
          </w:tcPr>
          <w:p w14:paraId="2EB4C06C" w14:textId="77777777" w:rsidR="0074355E" w:rsidRPr="0074355E" w:rsidRDefault="0074355E">
            <w:r w:rsidRPr="0074355E">
              <w:t>Addition of New Generic Test Case 5.3C.18 Message Store Function Put Request</w:t>
            </w:r>
          </w:p>
        </w:tc>
        <w:tc>
          <w:tcPr>
            <w:tcW w:w="1788" w:type="dxa"/>
            <w:noWrap/>
            <w:hideMark/>
          </w:tcPr>
          <w:p w14:paraId="6746BDE8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1FF062D9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640CD215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5AE452C2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0447C23C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4FF31E89" w14:textId="77777777" w:rsidR="0074355E" w:rsidRPr="0074355E" w:rsidRDefault="0074355E">
            <w:r w:rsidRPr="0074355E">
              <w:t>0368</w:t>
            </w:r>
          </w:p>
        </w:tc>
        <w:tc>
          <w:tcPr>
            <w:tcW w:w="425" w:type="dxa"/>
            <w:noWrap/>
            <w:hideMark/>
          </w:tcPr>
          <w:p w14:paraId="3CE7441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F2BE36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1C08180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7B47C8D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EDFEB8" w14:textId="77777777" w:rsidR="0074355E" w:rsidRPr="0074355E" w:rsidRDefault="0074355E">
            <w:r w:rsidRPr="0074355E">
              <w:t>R5-244958</w:t>
            </w:r>
          </w:p>
        </w:tc>
        <w:tc>
          <w:tcPr>
            <w:tcW w:w="3006" w:type="dxa"/>
            <w:noWrap/>
            <w:hideMark/>
          </w:tcPr>
          <w:p w14:paraId="155187D4" w14:textId="77777777" w:rsidR="0074355E" w:rsidRPr="0074355E" w:rsidRDefault="0074355E">
            <w:r w:rsidRPr="0074355E">
              <w:t>Addition of New Generic Test Case 5.3C.19 Message Store Function Post Notification</w:t>
            </w:r>
          </w:p>
        </w:tc>
        <w:tc>
          <w:tcPr>
            <w:tcW w:w="1788" w:type="dxa"/>
            <w:noWrap/>
            <w:hideMark/>
          </w:tcPr>
          <w:p w14:paraId="73D47F38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3A2171D1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30183D1D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2CED4160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24F1D06D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6BD5A330" w14:textId="77777777" w:rsidR="0074355E" w:rsidRPr="0074355E" w:rsidRDefault="0074355E">
            <w:r w:rsidRPr="0074355E">
              <w:t>0369</w:t>
            </w:r>
          </w:p>
        </w:tc>
        <w:tc>
          <w:tcPr>
            <w:tcW w:w="425" w:type="dxa"/>
            <w:noWrap/>
            <w:hideMark/>
          </w:tcPr>
          <w:p w14:paraId="7DE24E1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DDB9B1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DA3C4B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73BBA09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F181EE" w14:textId="77777777" w:rsidR="0074355E" w:rsidRPr="0074355E" w:rsidRDefault="0074355E">
            <w:r w:rsidRPr="0074355E">
              <w:t>R5-244960</w:t>
            </w:r>
          </w:p>
        </w:tc>
        <w:tc>
          <w:tcPr>
            <w:tcW w:w="3006" w:type="dxa"/>
            <w:noWrap/>
            <w:hideMark/>
          </w:tcPr>
          <w:p w14:paraId="4B12516A" w14:textId="77777777" w:rsidR="0074355E" w:rsidRPr="0074355E" w:rsidRDefault="0074355E">
            <w:r w:rsidRPr="0074355E">
              <w:t xml:space="preserve">Addition of One-to-One-Communication for </w:t>
            </w:r>
            <w:proofErr w:type="spellStart"/>
            <w:r w:rsidRPr="0074355E">
              <w:t>MCData</w:t>
            </w:r>
            <w:proofErr w:type="spellEnd"/>
            <w:r w:rsidRPr="0074355E">
              <w:t xml:space="preserve"> User Profile</w:t>
            </w:r>
          </w:p>
        </w:tc>
        <w:tc>
          <w:tcPr>
            <w:tcW w:w="1788" w:type="dxa"/>
            <w:noWrap/>
            <w:hideMark/>
          </w:tcPr>
          <w:p w14:paraId="18CA3410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203C1A83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3CD1DF1E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5A695F55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177B2D21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6B7EF805" w14:textId="77777777" w:rsidR="0074355E" w:rsidRPr="0074355E" w:rsidRDefault="0074355E">
            <w:r w:rsidRPr="0074355E">
              <w:t>0371</w:t>
            </w:r>
          </w:p>
        </w:tc>
        <w:tc>
          <w:tcPr>
            <w:tcW w:w="425" w:type="dxa"/>
            <w:noWrap/>
            <w:hideMark/>
          </w:tcPr>
          <w:p w14:paraId="00FDB80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89A0B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E73A7C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1D35F4F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00DAF69" w14:textId="77777777" w:rsidR="0074355E" w:rsidRPr="0074355E" w:rsidRDefault="0074355E">
            <w:r w:rsidRPr="0074355E">
              <w:t>R5-244961</w:t>
            </w:r>
          </w:p>
        </w:tc>
        <w:tc>
          <w:tcPr>
            <w:tcW w:w="3006" w:type="dxa"/>
            <w:noWrap/>
            <w:hideMark/>
          </w:tcPr>
          <w:p w14:paraId="280EF2BD" w14:textId="77777777" w:rsidR="0074355E" w:rsidRPr="0074355E" w:rsidRDefault="0074355E">
            <w:r w:rsidRPr="0074355E">
              <w:t xml:space="preserve">Addition of clause 5.5.15 Default </w:t>
            </w:r>
            <w:proofErr w:type="spellStart"/>
            <w:r w:rsidRPr="0074355E">
              <w:t>MCData</w:t>
            </w:r>
            <w:proofErr w:type="spellEnd"/>
            <w:r w:rsidRPr="0074355E">
              <w:t xml:space="preserve"> call control messages and other information elements</w:t>
            </w:r>
          </w:p>
        </w:tc>
        <w:tc>
          <w:tcPr>
            <w:tcW w:w="1788" w:type="dxa"/>
            <w:noWrap/>
            <w:hideMark/>
          </w:tcPr>
          <w:p w14:paraId="6082FADA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1BDE5B88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3C6A3E2F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52E05961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03D1C2F2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21307630" w14:textId="77777777" w:rsidR="0074355E" w:rsidRPr="0074355E" w:rsidRDefault="0074355E">
            <w:r w:rsidRPr="0074355E">
              <w:t>0372</w:t>
            </w:r>
          </w:p>
        </w:tc>
        <w:tc>
          <w:tcPr>
            <w:tcW w:w="425" w:type="dxa"/>
            <w:noWrap/>
            <w:hideMark/>
          </w:tcPr>
          <w:p w14:paraId="5B32D2B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7CAE16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359F88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4284AAE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A031898" w14:textId="77777777" w:rsidR="0074355E" w:rsidRPr="0074355E" w:rsidRDefault="0074355E">
            <w:r w:rsidRPr="0074355E">
              <w:t>R5-244964</w:t>
            </w:r>
          </w:p>
        </w:tc>
        <w:tc>
          <w:tcPr>
            <w:tcW w:w="3006" w:type="dxa"/>
            <w:noWrap/>
            <w:hideMark/>
          </w:tcPr>
          <w:p w14:paraId="23D364E6" w14:textId="77777777" w:rsidR="0074355E" w:rsidRPr="0074355E" w:rsidRDefault="0074355E">
            <w:r w:rsidRPr="0074355E">
              <w:t>Addition of New Test Case 6.6.1 MBMS</w:t>
            </w:r>
          </w:p>
        </w:tc>
        <w:tc>
          <w:tcPr>
            <w:tcW w:w="1788" w:type="dxa"/>
            <w:noWrap/>
            <w:hideMark/>
          </w:tcPr>
          <w:p w14:paraId="7FD291AF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4C2BE760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B583101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115CD91E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32022100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16B8D352" w14:textId="77777777" w:rsidR="0074355E" w:rsidRPr="0074355E" w:rsidRDefault="0074355E">
            <w:r w:rsidRPr="0074355E">
              <w:t>0064</w:t>
            </w:r>
          </w:p>
        </w:tc>
        <w:tc>
          <w:tcPr>
            <w:tcW w:w="425" w:type="dxa"/>
            <w:noWrap/>
            <w:hideMark/>
          </w:tcPr>
          <w:p w14:paraId="4B8FADD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20D85D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D3AC45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19D932A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69C7571" w14:textId="77777777" w:rsidR="0074355E" w:rsidRPr="0074355E" w:rsidRDefault="0074355E">
            <w:r w:rsidRPr="0074355E">
              <w:t>R5-244965</w:t>
            </w:r>
          </w:p>
        </w:tc>
        <w:tc>
          <w:tcPr>
            <w:tcW w:w="3006" w:type="dxa"/>
            <w:noWrap/>
            <w:hideMark/>
          </w:tcPr>
          <w:p w14:paraId="6B526BFB" w14:textId="77777777" w:rsidR="0074355E" w:rsidRPr="0074355E" w:rsidRDefault="0074355E">
            <w:r w:rsidRPr="0074355E">
              <w:t>Addition of New Test Case 6.7.1 IP Connectivity CO</w:t>
            </w:r>
          </w:p>
        </w:tc>
        <w:tc>
          <w:tcPr>
            <w:tcW w:w="1788" w:type="dxa"/>
            <w:noWrap/>
            <w:hideMark/>
          </w:tcPr>
          <w:p w14:paraId="540566CE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6E45D8F4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08A10CF8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257B312E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021A7633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4C3536C0" w14:textId="77777777" w:rsidR="0074355E" w:rsidRPr="0074355E" w:rsidRDefault="0074355E">
            <w:r w:rsidRPr="0074355E">
              <w:t>0065</w:t>
            </w:r>
          </w:p>
        </w:tc>
        <w:tc>
          <w:tcPr>
            <w:tcW w:w="425" w:type="dxa"/>
            <w:noWrap/>
            <w:hideMark/>
          </w:tcPr>
          <w:p w14:paraId="308254B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F9EA9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A8ABF2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0F141A3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C787B3F" w14:textId="77777777" w:rsidR="0074355E" w:rsidRPr="0074355E" w:rsidRDefault="0074355E">
            <w:r w:rsidRPr="0074355E">
              <w:t>R5-244966</w:t>
            </w:r>
          </w:p>
        </w:tc>
        <w:tc>
          <w:tcPr>
            <w:tcW w:w="3006" w:type="dxa"/>
            <w:noWrap/>
            <w:hideMark/>
          </w:tcPr>
          <w:p w14:paraId="751CE62B" w14:textId="77777777" w:rsidR="0074355E" w:rsidRPr="0074355E" w:rsidRDefault="0074355E">
            <w:r w:rsidRPr="0074355E">
              <w:t>Addition of New Test Case 6.7.2 IP Connectivity CT</w:t>
            </w:r>
          </w:p>
        </w:tc>
        <w:tc>
          <w:tcPr>
            <w:tcW w:w="1788" w:type="dxa"/>
            <w:noWrap/>
            <w:hideMark/>
          </w:tcPr>
          <w:p w14:paraId="70B6E7FE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33EEFC87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25A8741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1603BC01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285041B7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29F5CAAB" w14:textId="77777777" w:rsidR="0074355E" w:rsidRPr="0074355E" w:rsidRDefault="0074355E">
            <w:r w:rsidRPr="0074355E">
              <w:t>0066</w:t>
            </w:r>
          </w:p>
        </w:tc>
        <w:tc>
          <w:tcPr>
            <w:tcW w:w="425" w:type="dxa"/>
            <w:noWrap/>
            <w:hideMark/>
          </w:tcPr>
          <w:p w14:paraId="556CDD0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C677C3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15A97E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33CC8E1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3FA3B4" w14:textId="77777777" w:rsidR="0074355E" w:rsidRPr="0074355E" w:rsidRDefault="0074355E">
            <w:r w:rsidRPr="0074355E">
              <w:t>R5-244971</w:t>
            </w:r>
          </w:p>
        </w:tc>
        <w:tc>
          <w:tcPr>
            <w:tcW w:w="3006" w:type="dxa"/>
            <w:noWrap/>
            <w:hideMark/>
          </w:tcPr>
          <w:p w14:paraId="5177E870" w14:textId="77777777" w:rsidR="0074355E" w:rsidRPr="0074355E" w:rsidRDefault="0074355E">
            <w:r w:rsidRPr="0074355E">
              <w:t>Addition of New Test Case 7.3.1 Emergency Alert CO</w:t>
            </w:r>
          </w:p>
        </w:tc>
        <w:tc>
          <w:tcPr>
            <w:tcW w:w="1788" w:type="dxa"/>
            <w:noWrap/>
            <w:hideMark/>
          </w:tcPr>
          <w:p w14:paraId="001CE570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6F9A9782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18B33B4F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2EF708E9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561DA9DC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4B0A473F" w14:textId="77777777" w:rsidR="0074355E" w:rsidRPr="0074355E" w:rsidRDefault="0074355E">
            <w:r w:rsidRPr="0074355E">
              <w:t>0071</w:t>
            </w:r>
          </w:p>
        </w:tc>
        <w:tc>
          <w:tcPr>
            <w:tcW w:w="425" w:type="dxa"/>
            <w:noWrap/>
            <w:hideMark/>
          </w:tcPr>
          <w:p w14:paraId="645C0C0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A4782E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769204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67234D1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9735AF3" w14:textId="77777777" w:rsidR="0074355E" w:rsidRPr="0074355E" w:rsidRDefault="0074355E">
            <w:r w:rsidRPr="0074355E">
              <w:t>R5-244972</w:t>
            </w:r>
          </w:p>
        </w:tc>
        <w:tc>
          <w:tcPr>
            <w:tcW w:w="3006" w:type="dxa"/>
            <w:noWrap/>
            <w:hideMark/>
          </w:tcPr>
          <w:p w14:paraId="6974F344" w14:textId="77777777" w:rsidR="0074355E" w:rsidRPr="0074355E" w:rsidRDefault="0074355E">
            <w:r w:rsidRPr="0074355E">
              <w:t>Addition of New Test Case 7.3.2 Emergency Alert CT</w:t>
            </w:r>
          </w:p>
        </w:tc>
        <w:tc>
          <w:tcPr>
            <w:tcW w:w="1788" w:type="dxa"/>
            <w:noWrap/>
            <w:hideMark/>
          </w:tcPr>
          <w:p w14:paraId="46A5737C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544C3895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0B23927C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6EB7572A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0A97E856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00B8EB4F" w14:textId="77777777" w:rsidR="0074355E" w:rsidRPr="0074355E" w:rsidRDefault="0074355E">
            <w:r w:rsidRPr="0074355E">
              <w:t>0072</w:t>
            </w:r>
          </w:p>
        </w:tc>
        <w:tc>
          <w:tcPr>
            <w:tcW w:w="425" w:type="dxa"/>
            <w:noWrap/>
            <w:hideMark/>
          </w:tcPr>
          <w:p w14:paraId="5127F4C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4E6C0F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8602BA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0F3F41E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5276E7" w14:textId="77777777" w:rsidR="0074355E" w:rsidRPr="0074355E" w:rsidRDefault="0074355E">
            <w:r w:rsidRPr="0074355E">
              <w:t>R5-244976</w:t>
            </w:r>
          </w:p>
        </w:tc>
        <w:tc>
          <w:tcPr>
            <w:tcW w:w="3006" w:type="dxa"/>
            <w:noWrap/>
            <w:hideMark/>
          </w:tcPr>
          <w:p w14:paraId="06A85131" w14:textId="77777777" w:rsidR="0074355E" w:rsidRPr="0074355E" w:rsidRDefault="0074355E">
            <w:r w:rsidRPr="0074355E">
              <w:t>Update of Default NG-RAN RRC message and information elements contents table 4.6.3-142 ReportConfigNR</w:t>
            </w:r>
          </w:p>
        </w:tc>
        <w:tc>
          <w:tcPr>
            <w:tcW w:w="1788" w:type="dxa"/>
            <w:noWrap/>
            <w:hideMark/>
          </w:tcPr>
          <w:p w14:paraId="023F6D0B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5646E0D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82D5C0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F30259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51E58AF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83D1B26" w14:textId="77777777" w:rsidR="0074355E" w:rsidRPr="0074355E" w:rsidRDefault="0074355E">
            <w:r w:rsidRPr="0074355E">
              <w:t>3312</w:t>
            </w:r>
          </w:p>
        </w:tc>
        <w:tc>
          <w:tcPr>
            <w:tcW w:w="425" w:type="dxa"/>
            <w:noWrap/>
            <w:hideMark/>
          </w:tcPr>
          <w:p w14:paraId="4B47581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B0B820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3877924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5995048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D117DD" w14:textId="77777777" w:rsidR="0074355E" w:rsidRPr="0074355E" w:rsidRDefault="0074355E">
            <w:r w:rsidRPr="0074355E">
              <w:lastRenderedPageBreak/>
              <w:t>R5-244978</w:t>
            </w:r>
          </w:p>
        </w:tc>
        <w:tc>
          <w:tcPr>
            <w:tcW w:w="3006" w:type="dxa"/>
            <w:noWrap/>
            <w:hideMark/>
          </w:tcPr>
          <w:p w14:paraId="588D28F0" w14:textId="77777777" w:rsidR="0074355E" w:rsidRPr="0074355E" w:rsidRDefault="0074355E">
            <w:r w:rsidRPr="0074355E">
              <w:t xml:space="preserve">Addition of new test case 12.3.1.1.2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5G </w:t>
            </w:r>
            <w:proofErr w:type="spellStart"/>
            <w:r w:rsidRPr="0074355E">
              <w:t>ProSe</w:t>
            </w:r>
            <w:proofErr w:type="spellEnd"/>
            <w:r w:rsidRPr="0074355E">
              <w:t xml:space="preserve"> Direct Discovery / Monitoring</w:t>
            </w:r>
          </w:p>
        </w:tc>
        <w:tc>
          <w:tcPr>
            <w:tcW w:w="1788" w:type="dxa"/>
            <w:noWrap/>
            <w:hideMark/>
          </w:tcPr>
          <w:p w14:paraId="3A686D1C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532E908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C6C791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86D671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818454F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6278F6A" w14:textId="77777777" w:rsidR="0074355E" w:rsidRPr="0074355E" w:rsidRDefault="0074355E">
            <w:r w:rsidRPr="0074355E">
              <w:t>4603</w:t>
            </w:r>
          </w:p>
        </w:tc>
        <w:tc>
          <w:tcPr>
            <w:tcW w:w="425" w:type="dxa"/>
            <w:noWrap/>
            <w:hideMark/>
          </w:tcPr>
          <w:p w14:paraId="56B5935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EE1AB6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2783BA6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107A0F5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4DAA15B" w14:textId="77777777" w:rsidR="0074355E" w:rsidRPr="0074355E" w:rsidRDefault="0074355E">
            <w:r w:rsidRPr="0074355E">
              <w:t>R5-244980</w:t>
            </w:r>
          </w:p>
        </w:tc>
        <w:tc>
          <w:tcPr>
            <w:tcW w:w="3006" w:type="dxa"/>
            <w:noWrap/>
            <w:hideMark/>
          </w:tcPr>
          <w:p w14:paraId="126CFE65" w14:textId="77777777" w:rsidR="0074355E" w:rsidRPr="0074355E" w:rsidRDefault="0074355E">
            <w:r w:rsidRPr="0074355E">
              <w:t xml:space="preserve">Addition of new test case 12.3.1.1.8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Paging</w:t>
            </w:r>
          </w:p>
        </w:tc>
        <w:tc>
          <w:tcPr>
            <w:tcW w:w="1788" w:type="dxa"/>
            <w:noWrap/>
            <w:hideMark/>
          </w:tcPr>
          <w:p w14:paraId="7A683677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0AFE61E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BFE995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14D377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A564F37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C29A92C" w14:textId="77777777" w:rsidR="0074355E" w:rsidRPr="0074355E" w:rsidRDefault="0074355E">
            <w:r w:rsidRPr="0074355E">
              <w:t>4605</w:t>
            </w:r>
          </w:p>
        </w:tc>
        <w:tc>
          <w:tcPr>
            <w:tcW w:w="425" w:type="dxa"/>
            <w:noWrap/>
            <w:hideMark/>
          </w:tcPr>
          <w:p w14:paraId="654C060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0901CE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B27688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7D45A22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5ABE8A1" w14:textId="77777777" w:rsidR="0074355E" w:rsidRPr="0074355E" w:rsidRDefault="0074355E">
            <w:r w:rsidRPr="0074355E">
              <w:t>R5-244986</w:t>
            </w:r>
          </w:p>
        </w:tc>
        <w:tc>
          <w:tcPr>
            <w:tcW w:w="3006" w:type="dxa"/>
            <w:noWrap/>
            <w:hideMark/>
          </w:tcPr>
          <w:p w14:paraId="1F0848C6" w14:textId="77777777" w:rsidR="0074355E" w:rsidRPr="0074355E" w:rsidRDefault="0074355E">
            <w:r w:rsidRPr="0074355E">
              <w:t xml:space="preserve">Addition of new test case 12.3.1.2.6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Relay UE / Paging </w:t>
            </w:r>
            <w:proofErr w:type="spellStart"/>
            <w:r w:rsidRPr="0074355E">
              <w:t>transimission</w:t>
            </w:r>
            <w:proofErr w:type="spellEnd"/>
          </w:p>
        </w:tc>
        <w:tc>
          <w:tcPr>
            <w:tcW w:w="1788" w:type="dxa"/>
            <w:noWrap/>
            <w:hideMark/>
          </w:tcPr>
          <w:p w14:paraId="1BDC9711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789C376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C0718A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74A9B2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42F4677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4AF2384" w14:textId="77777777" w:rsidR="0074355E" w:rsidRPr="0074355E" w:rsidRDefault="0074355E">
            <w:r w:rsidRPr="0074355E">
              <w:t>4611</w:t>
            </w:r>
          </w:p>
        </w:tc>
        <w:tc>
          <w:tcPr>
            <w:tcW w:w="425" w:type="dxa"/>
            <w:noWrap/>
            <w:hideMark/>
          </w:tcPr>
          <w:p w14:paraId="4DF2421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1DE3C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C7CE64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2B056EA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69909F" w14:textId="77777777" w:rsidR="0074355E" w:rsidRPr="0074355E" w:rsidRDefault="0074355E">
            <w:r w:rsidRPr="0074355E">
              <w:t>R5-244987</w:t>
            </w:r>
          </w:p>
        </w:tc>
        <w:tc>
          <w:tcPr>
            <w:tcW w:w="3006" w:type="dxa"/>
            <w:noWrap/>
            <w:hideMark/>
          </w:tcPr>
          <w:p w14:paraId="33DE0C4A" w14:textId="77777777" w:rsidR="0074355E" w:rsidRPr="0074355E" w:rsidRDefault="0074355E">
            <w:r w:rsidRPr="0074355E">
              <w:t xml:space="preserve">Addition of new test case 12.3.1.1.7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Direct link establishment, reject and release</w:t>
            </w:r>
          </w:p>
        </w:tc>
        <w:tc>
          <w:tcPr>
            <w:tcW w:w="1788" w:type="dxa"/>
            <w:noWrap/>
            <w:hideMark/>
          </w:tcPr>
          <w:p w14:paraId="688A3558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192D4F3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A45513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04A83F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5B4E59B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7D94D78" w14:textId="77777777" w:rsidR="0074355E" w:rsidRPr="0074355E" w:rsidRDefault="0074355E">
            <w:r w:rsidRPr="0074355E">
              <w:t>4612</w:t>
            </w:r>
          </w:p>
        </w:tc>
        <w:tc>
          <w:tcPr>
            <w:tcW w:w="425" w:type="dxa"/>
            <w:noWrap/>
            <w:hideMark/>
          </w:tcPr>
          <w:p w14:paraId="067DA62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D5ACF9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DA0BDA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783CF2C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A73E3CE" w14:textId="77777777" w:rsidR="0074355E" w:rsidRPr="0074355E" w:rsidRDefault="0074355E">
            <w:r w:rsidRPr="0074355E">
              <w:t>R5-244990</w:t>
            </w:r>
          </w:p>
        </w:tc>
        <w:tc>
          <w:tcPr>
            <w:tcW w:w="3006" w:type="dxa"/>
            <w:noWrap/>
            <w:hideMark/>
          </w:tcPr>
          <w:p w14:paraId="1AF6FA1B" w14:textId="77777777" w:rsidR="0074355E" w:rsidRPr="0074355E" w:rsidRDefault="0074355E">
            <w:r w:rsidRPr="0074355E">
              <w:t xml:space="preserve">Addition of test applicability for new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testcases</w:t>
            </w:r>
          </w:p>
        </w:tc>
        <w:tc>
          <w:tcPr>
            <w:tcW w:w="1788" w:type="dxa"/>
            <w:noWrap/>
            <w:hideMark/>
          </w:tcPr>
          <w:p w14:paraId="0FE58DFE" w14:textId="77777777" w:rsidR="0074355E" w:rsidRPr="0074355E" w:rsidRDefault="0074355E">
            <w:r w:rsidRPr="0074355E">
              <w:t>CATT, TDIA</w:t>
            </w:r>
          </w:p>
        </w:tc>
        <w:tc>
          <w:tcPr>
            <w:tcW w:w="861" w:type="dxa"/>
            <w:noWrap/>
            <w:hideMark/>
          </w:tcPr>
          <w:p w14:paraId="7484F4E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BB35101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1937512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A3225ED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0E5FB97" w14:textId="77777777" w:rsidR="0074355E" w:rsidRPr="0074355E" w:rsidRDefault="0074355E">
            <w:r w:rsidRPr="0074355E">
              <w:t>0504</w:t>
            </w:r>
          </w:p>
        </w:tc>
        <w:tc>
          <w:tcPr>
            <w:tcW w:w="425" w:type="dxa"/>
            <w:noWrap/>
            <w:hideMark/>
          </w:tcPr>
          <w:p w14:paraId="41F1D1D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50C9E1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19C8E7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2E59C32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53B74BF" w14:textId="77777777" w:rsidR="0074355E" w:rsidRPr="0074355E" w:rsidRDefault="0074355E">
            <w:r w:rsidRPr="0074355E">
              <w:t>R5-244997</w:t>
            </w:r>
          </w:p>
        </w:tc>
        <w:tc>
          <w:tcPr>
            <w:tcW w:w="3006" w:type="dxa"/>
            <w:noWrap/>
            <w:hideMark/>
          </w:tcPr>
          <w:p w14:paraId="64FA9595" w14:textId="77777777" w:rsidR="0074355E" w:rsidRPr="0074355E" w:rsidRDefault="0074355E">
            <w:r w:rsidRPr="0074355E">
              <w:t>Update to NR V2X configured output power test cases to add PC2 and intra-band concurrent operation</w:t>
            </w:r>
          </w:p>
        </w:tc>
        <w:tc>
          <w:tcPr>
            <w:tcW w:w="1788" w:type="dxa"/>
            <w:noWrap/>
            <w:hideMark/>
          </w:tcPr>
          <w:p w14:paraId="7C4958E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4E5A09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4DA92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65E114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1C9DD23" w14:textId="77777777" w:rsidR="0074355E" w:rsidRPr="0074355E" w:rsidRDefault="0074355E">
            <w:proofErr w:type="spellStart"/>
            <w:r w:rsidRPr="0074355E">
              <w:t>NR_SL_enh-UEConTest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8354370" w14:textId="77777777" w:rsidR="0074355E" w:rsidRPr="0074355E" w:rsidRDefault="0074355E">
            <w:r w:rsidRPr="0074355E">
              <w:t>2956</w:t>
            </w:r>
          </w:p>
        </w:tc>
        <w:tc>
          <w:tcPr>
            <w:tcW w:w="425" w:type="dxa"/>
            <w:noWrap/>
            <w:hideMark/>
          </w:tcPr>
          <w:p w14:paraId="7E68CA3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523B35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5A321F0" w14:textId="77777777" w:rsidR="0074355E" w:rsidRPr="0074355E" w:rsidRDefault="0074355E">
            <w:r w:rsidRPr="0074355E">
              <w:t>RP-242306</w:t>
            </w:r>
          </w:p>
        </w:tc>
      </w:tr>
      <w:tr w:rsidR="0074355E" w:rsidRPr="0074355E" w14:paraId="5CACB07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4A0E6F8" w14:textId="77777777" w:rsidR="0074355E" w:rsidRPr="0074355E" w:rsidRDefault="0074355E">
            <w:r w:rsidRPr="0074355E">
              <w:t>R5-244998</w:t>
            </w:r>
          </w:p>
        </w:tc>
        <w:tc>
          <w:tcPr>
            <w:tcW w:w="3006" w:type="dxa"/>
            <w:noWrap/>
            <w:hideMark/>
          </w:tcPr>
          <w:p w14:paraId="6BC98139" w14:textId="77777777" w:rsidR="0074355E" w:rsidRPr="0074355E" w:rsidRDefault="0074355E">
            <w:r w:rsidRPr="0074355E">
              <w:t>Update to TP analysis for NR V2X Configured transmit power</w:t>
            </w:r>
          </w:p>
        </w:tc>
        <w:tc>
          <w:tcPr>
            <w:tcW w:w="1788" w:type="dxa"/>
            <w:noWrap/>
            <w:hideMark/>
          </w:tcPr>
          <w:p w14:paraId="2C6F4C5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4D056F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7A5CFED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7F266A6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CD9B54" w14:textId="77777777" w:rsidR="0074355E" w:rsidRPr="0074355E" w:rsidRDefault="0074355E">
            <w:proofErr w:type="spellStart"/>
            <w:r w:rsidRPr="0074355E">
              <w:t>NR_SL_enh-UEConTest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DCCED84" w14:textId="77777777" w:rsidR="0074355E" w:rsidRPr="0074355E" w:rsidRDefault="0074355E">
            <w:r w:rsidRPr="0074355E">
              <w:t>0936</w:t>
            </w:r>
          </w:p>
        </w:tc>
        <w:tc>
          <w:tcPr>
            <w:tcW w:w="425" w:type="dxa"/>
            <w:noWrap/>
            <w:hideMark/>
          </w:tcPr>
          <w:p w14:paraId="09C0882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A33A6D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94772C" w14:textId="77777777" w:rsidR="0074355E" w:rsidRPr="0074355E" w:rsidRDefault="0074355E">
            <w:r w:rsidRPr="0074355E">
              <w:t>RP-242306</w:t>
            </w:r>
          </w:p>
        </w:tc>
      </w:tr>
      <w:tr w:rsidR="0074355E" w:rsidRPr="0074355E" w14:paraId="003375F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FBC5FC" w14:textId="77777777" w:rsidR="0074355E" w:rsidRPr="0074355E" w:rsidRDefault="0074355E">
            <w:r w:rsidRPr="0074355E">
              <w:t>R5-244999</w:t>
            </w:r>
          </w:p>
        </w:tc>
        <w:tc>
          <w:tcPr>
            <w:tcW w:w="3006" w:type="dxa"/>
            <w:noWrap/>
            <w:hideMark/>
          </w:tcPr>
          <w:p w14:paraId="40E74A2F" w14:textId="77777777" w:rsidR="0074355E" w:rsidRPr="0074355E" w:rsidRDefault="0074355E">
            <w:r w:rsidRPr="0074355E">
              <w:t>Update to NR V2X minimum output power test cases to add intra-band concurrent operation</w:t>
            </w:r>
          </w:p>
        </w:tc>
        <w:tc>
          <w:tcPr>
            <w:tcW w:w="1788" w:type="dxa"/>
            <w:noWrap/>
            <w:hideMark/>
          </w:tcPr>
          <w:p w14:paraId="0415CDA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37F850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E1FB6C2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01B3206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FEF90F2" w14:textId="77777777" w:rsidR="0074355E" w:rsidRPr="0074355E" w:rsidRDefault="0074355E">
            <w:proofErr w:type="spellStart"/>
            <w:r w:rsidRPr="0074355E">
              <w:t>NR_SL_enh-UEConTest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4987938" w14:textId="77777777" w:rsidR="0074355E" w:rsidRPr="0074355E" w:rsidRDefault="0074355E">
            <w:r w:rsidRPr="0074355E">
              <w:t>2957</w:t>
            </w:r>
          </w:p>
        </w:tc>
        <w:tc>
          <w:tcPr>
            <w:tcW w:w="425" w:type="dxa"/>
            <w:noWrap/>
            <w:hideMark/>
          </w:tcPr>
          <w:p w14:paraId="586F3A0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E10F7F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0613D4" w14:textId="77777777" w:rsidR="0074355E" w:rsidRPr="0074355E" w:rsidRDefault="0074355E">
            <w:r w:rsidRPr="0074355E">
              <w:t>RP-242306</w:t>
            </w:r>
          </w:p>
        </w:tc>
      </w:tr>
      <w:tr w:rsidR="0074355E" w:rsidRPr="0074355E" w14:paraId="78CE07E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1418FA6" w14:textId="77777777" w:rsidR="0074355E" w:rsidRPr="0074355E" w:rsidRDefault="0074355E">
            <w:r w:rsidRPr="0074355E">
              <w:lastRenderedPageBreak/>
              <w:t>R5-245000</w:t>
            </w:r>
          </w:p>
        </w:tc>
        <w:tc>
          <w:tcPr>
            <w:tcW w:w="3006" w:type="dxa"/>
            <w:noWrap/>
            <w:hideMark/>
          </w:tcPr>
          <w:p w14:paraId="5B30A401" w14:textId="77777777" w:rsidR="0074355E" w:rsidRPr="0074355E" w:rsidRDefault="0074355E">
            <w:r w:rsidRPr="0074355E">
              <w:t>Update to NR V2X Transmit OFF power test cases to add intra-band concurrent operation</w:t>
            </w:r>
          </w:p>
        </w:tc>
        <w:tc>
          <w:tcPr>
            <w:tcW w:w="1788" w:type="dxa"/>
            <w:noWrap/>
            <w:hideMark/>
          </w:tcPr>
          <w:p w14:paraId="7410944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B15406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955B7AB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873F0B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E57A6A" w14:textId="77777777" w:rsidR="0074355E" w:rsidRPr="0074355E" w:rsidRDefault="0074355E">
            <w:proofErr w:type="spellStart"/>
            <w:r w:rsidRPr="0074355E">
              <w:t>NR_SL_enh-UEConTest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895EC41" w14:textId="77777777" w:rsidR="0074355E" w:rsidRPr="0074355E" w:rsidRDefault="0074355E">
            <w:r w:rsidRPr="0074355E">
              <w:t>2958</w:t>
            </w:r>
          </w:p>
        </w:tc>
        <w:tc>
          <w:tcPr>
            <w:tcW w:w="425" w:type="dxa"/>
            <w:noWrap/>
            <w:hideMark/>
          </w:tcPr>
          <w:p w14:paraId="6A9558D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E7E688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7BF760" w14:textId="77777777" w:rsidR="0074355E" w:rsidRPr="0074355E" w:rsidRDefault="0074355E">
            <w:r w:rsidRPr="0074355E">
              <w:t>RP-242306</w:t>
            </w:r>
          </w:p>
        </w:tc>
      </w:tr>
      <w:tr w:rsidR="0074355E" w:rsidRPr="0074355E" w14:paraId="3ECDAD5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11DD39" w14:textId="77777777" w:rsidR="0074355E" w:rsidRPr="0074355E" w:rsidRDefault="0074355E">
            <w:r w:rsidRPr="0074355E">
              <w:t>R5-245003</w:t>
            </w:r>
          </w:p>
        </w:tc>
        <w:tc>
          <w:tcPr>
            <w:tcW w:w="3006" w:type="dxa"/>
            <w:noWrap/>
            <w:hideMark/>
          </w:tcPr>
          <w:p w14:paraId="2F607F18" w14:textId="77777777" w:rsidR="0074355E" w:rsidRPr="0074355E" w:rsidRDefault="0074355E">
            <w:r w:rsidRPr="0074355E">
              <w:t>Introducing testing of n40 PC2 requirements</w:t>
            </w:r>
          </w:p>
        </w:tc>
        <w:tc>
          <w:tcPr>
            <w:tcW w:w="1788" w:type="dxa"/>
            <w:noWrap/>
            <w:hideMark/>
          </w:tcPr>
          <w:p w14:paraId="23F875B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 xml:space="preserve">, </w:t>
            </w:r>
            <w:proofErr w:type="spellStart"/>
            <w:r w:rsidRPr="0074355E">
              <w:t>Spreadtrum</w:t>
            </w:r>
            <w:proofErr w:type="spellEnd"/>
          </w:p>
        </w:tc>
        <w:tc>
          <w:tcPr>
            <w:tcW w:w="861" w:type="dxa"/>
            <w:noWrap/>
            <w:hideMark/>
          </w:tcPr>
          <w:p w14:paraId="0DC8B79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37C19E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E0BB93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2CD659E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CC05B27" w14:textId="77777777" w:rsidR="0074355E" w:rsidRPr="0074355E" w:rsidRDefault="0074355E">
            <w:r w:rsidRPr="0074355E">
              <w:t>2960</w:t>
            </w:r>
          </w:p>
        </w:tc>
        <w:tc>
          <w:tcPr>
            <w:tcW w:w="425" w:type="dxa"/>
            <w:noWrap/>
            <w:hideMark/>
          </w:tcPr>
          <w:p w14:paraId="7A75D19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4F57ED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90EFB5B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0F0A56D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7F05C4" w14:textId="77777777" w:rsidR="0074355E" w:rsidRPr="0074355E" w:rsidRDefault="0074355E">
            <w:r w:rsidRPr="0074355E">
              <w:t>R5-245006</w:t>
            </w:r>
          </w:p>
        </w:tc>
        <w:tc>
          <w:tcPr>
            <w:tcW w:w="3006" w:type="dxa"/>
            <w:noWrap/>
            <w:hideMark/>
          </w:tcPr>
          <w:p w14:paraId="6B0D2E61" w14:textId="77777777" w:rsidR="0074355E" w:rsidRPr="0074355E" w:rsidRDefault="0074355E">
            <w:r w:rsidRPr="0074355E">
              <w:t>Update to TP analysis of NS_17</w:t>
            </w:r>
          </w:p>
        </w:tc>
        <w:tc>
          <w:tcPr>
            <w:tcW w:w="1788" w:type="dxa"/>
            <w:noWrap/>
            <w:hideMark/>
          </w:tcPr>
          <w:p w14:paraId="73B93AF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4172B8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EED81B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10E53E6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597D0E8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6C3625CD" w14:textId="77777777" w:rsidR="0074355E" w:rsidRPr="0074355E" w:rsidRDefault="0074355E">
            <w:r w:rsidRPr="0074355E">
              <w:t>0937</w:t>
            </w:r>
          </w:p>
        </w:tc>
        <w:tc>
          <w:tcPr>
            <w:tcW w:w="425" w:type="dxa"/>
            <w:noWrap/>
            <w:hideMark/>
          </w:tcPr>
          <w:p w14:paraId="74551B4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004BC6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BD73A5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482637C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B1310C" w14:textId="77777777" w:rsidR="0074355E" w:rsidRPr="0074355E" w:rsidRDefault="0074355E">
            <w:r w:rsidRPr="0074355E">
              <w:t>R5-245007</w:t>
            </w:r>
          </w:p>
        </w:tc>
        <w:tc>
          <w:tcPr>
            <w:tcW w:w="3006" w:type="dxa"/>
            <w:noWrap/>
            <w:hideMark/>
          </w:tcPr>
          <w:p w14:paraId="1AB357C7" w14:textId="77777777" w:rsidR="0074355E" w:rsidRPr="0074355E" w:rsidRDefault="0074355E">
            <w:r w:rsidRPr="0074355E">
              <w:t>Addition of Global In-channel Test for V2X</w:t>
            </w:r>
          </w:p>
        </w:tc>
        <w:tc>
          <w:tcPr>
            <w:tcW w:w="1788" w:type="dxa"/>
            <w:noWrap/>
            <w:hideMark/>
          </w:tcPr>
          <w:p w14:paraId="6D3B2C8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22842F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D9CA976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E1DD72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9D3D15B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1E134FFA" w14:textId="77777777" w:rsidR="0074355E" w:rsidRPr="0074355E" w:rsidRDefault="0074355E">
            <w:r w:rsidRPr="0074355E">
              <w:t>2962</w:t>
            </w:r>
          </w:p>
        </w:tc>
        <w:tc>
          <w:tcPr>
            <w:tcW w:w="425" w:type="dxa"/>
            <w:noWrap/>
            <w:hideMark/>
          </w:tcPr>
          <w:p w14:paraId="65EFDAF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DB0624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B796F0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24A70CB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37794D" w14:textId="77777777" w:rsidR="0074355E" w:rsidRPr="0074355E" w:rsidRDefault="0074355E">
            <w:r w:rsidRPr="0074355E">
              <w:t>R5-245008</w:t>
            </w:r>
          </w:p>
        </w:tc>
        <w:tc>
          <w:tcPr>
            <w:tcW w:w="3006" w:type="dxa"/>
            <w:noWrap/>
            <w:hideMark/>
          </w:tcPr>
          <w:p w14:paraId="54358A43" w14:textId="77777777" w:rsidR="0074355E" w:rsidRPr="0074355E" w:rsidRDefault="0074355E">
            <w:r w:rsidRPr="0074355E">
              <w:t>Addition of 6.3E.4 NR V2X Absolute Power Tolerance</w:t>
            </w:r>
          </w:p>
        </w:tc>
        <w:tc>
          <w:tcPr>
            <w:tcW w:w="1788" w:type="dxa"/>
            <w:noWrap/>
            <w:hideMark/>
          </w:tcPr>
          <w:p w14:paraId="25061FF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704B7E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B0FA762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295105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BA0230E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296DC74C" w14:textId="77777777" w:rsidR="0074355E" w:rsidRPr="0074355E" w:rsidRDefault="0074355E">
            <w:r w:rsidRPr="0074355E">
              <w:t>2963</w:t>
            </w:r>
          </w:p>
        </w:tc>
        <w:tc>
          <w:tcPr>
            <w:tcW w:w="425" w:type="dxa"/>
            <w:noWrap/>
            <w:hideMark/>
          </w:tcPr>
          <w:p w14:paraId="7383881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80816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94484CB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31148E5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79F2EA2" w14:textId="77777777" w:rsidR="0074355E" w:rsidRPr="0074355E" w:rsidRDefault="0074355E">
            <w:r w:rsidRPr="0074355E">
              <w:t>R5-245009</w:t>
            </w:r>
          </w:p>
        </w:tc>
        <w:tc>
          <w:tcPr>
            <w:tcW w:w="3006" w:type="dxa"/>
            <w:noWrap/>
            <w:hideMark/>
          </w:tcPr>
          <w:p w14:paraId="70CCBD23" w14:textId="77777777" w:rsidR="0074355E" w:rsidRPr="0074355E" w:rsidRDefault="0074355E">
            <w:r w:rsidRPr="0074355E">
              <w:t>Addition of TP analysis for NR V2X Absolute Power Tolerance</w:t>
            </w:r>
          </w:p>
        </w:tc>
        <w:tc>
          <w:tcPr>
            <w:tcW w:w="1788" w:type="dxa"/>
            <w:noWrap/>
            <w:hideMark/>
          </w:tcPr>
          <w:p w14:paraId="7980E21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06DBE3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D26BFDB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029B352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7524DDE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4B82026F" w14:textId="77777777" w:rsidR="0074355E" w:rsidRPr="0074355E" w:rsidRDefault="0074355E">
            <w:r w:rsidRPr="0074355E">
              <w:t>0938</w:t>
            </w:r>
          </w:p>
        </w:tc>
        <w:tc>
          <w:tcPr>
            <w:tcW w:w="425" w:type="dxa"/>
            <w:noWrap/>
            <w:hideMark/>
          </w:tcPr>
          <w:p w14:paraId="55A4436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9BB840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9C54C7F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125D434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CA4554C" w14:textId="77777777" w:rsidR="0074355E" w:rsidRPr="0074355E" w:rsidRDefault="0074355E">
            <w:r w:rsidRPr="0074355E">
              <w:t>R5-245010</w:t>
            </w:r>
          </w:p>
        </w:tc>
        <w:tc>
          <w:tcPr>
            <w:tcW w:w="3006" w:type="dxa"/>
            <w:noWrap/>
            <w:hideMark/>
          </w:tcPr>
          <w:p w14:paraId="47693454" w14:textId="77777777" w:rsidR="0074355E" w:rsidRPr="0074355E" w:rsidRDefault="0074355E">
            <w:r w:rsidRPr="0074355E">
              <w:t>Addition of 6.4E.1 NR V2X Frequency Error</w:t>
            </w:r>
          </w:p>
        </w:tc>
        <w:tc>
          <w:tcPr>
            <w:tcW w:w="1788" w:type="dxa"/>
            <w:noWrap/>
            <w:hideMark/>
          </w:tcPr>
          <w:p w14:paraId="2A094DC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1F9041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1F90F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B08678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C78C185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2FA4E17C" w14:textId="77777777" w:rsidR="0074355E" w:rsidRPr="0074355E" w:rsidRDefault="0074355E">
            <w:r w:rsidRPr="0074355E">
              <w:t>2964</w:t>
            </w:r>
          </w:p>
        </w:tc>
        <w:tc>
          <w:tcPr>
            <w:tcW w:w="425" w:type="dxa"/>
            <w:noWrap/>
            <w:hideMark/>
          </w:tcPr>
          <w:p w14:paraId="636B278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D8BCA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5C99B72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6660555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EAAC9F" w14:textId="77777777" w:rsidR="0074355E" w:rsidRPr="0074355E" w:rsidRDefault="0074355E">
            <w:r w:rsidRPr="0074355E">
              <w:t>R5-245011</w:t>
            </w:r>
          </w:p>
        </w:tc>
        <w:tc>
          <w:tcPr>
            <w:tcW w:w="3006" w:type="dxa"/>
            <w:noWrap/>
            <w:hideMark/>
          </w:tcPr>
          <w:p w14:paraId="2BED2196" w14:textId="77777777" w:rsidR="0074355E" w:rsidRPr="0074355E" w:rsidRDefault="0074355E">
            <w:r w:rsidRPr="0074355E">
              <w:t>Addition of TP analysis for NR V2X Frequency Error</w:t>
            </w:r>
          </w:p>
        </w:tc>
        <w:tc>
          <w:tcPr>
            <w:tcW w:w="1788" w:type="dxa"/>
            <w:noWrap/>
            <w:hideMark/>
          </w:tcPr>
          <w:p w14:paraId="432E387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F38A67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B57D5EA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13B636F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0669996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0B1EE7C3" w14:textId="77777777" w:rsidR="0074355E" w:rsidRPr="0074355E" w:rsidRDefault="0074355E">
            <w:r w:rsidRPr="0074355E">
              <w:t>0939</w:t>
            </w:r>
          </w:p>
        </w:tc>
        <w:tc>
          <w:tcPr>
            <w:tcW w:w="425" w:type="dxa"/>
            <w:noWrap/>
            <w:hideMark/>
          </w:tcPr>
          <w:p w14:paraId="3BADD64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701D1E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DE9E01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11D9CCD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B6E7AA" w14:textId="77777777" w:rsidR="0074355E" w:rsidRPr="0074355E" w:rsidRDefault="0074355E">
            <w:r w:rsidRPr="0074355E">
              <w:t>R5-245012</w:t>
            </w:r>
          </w:p>
        </w:tc>
        <w:tc>
          <w:tcPr>
            <w:tcW w:w="3006" w:type="dxa"/>
            <w:noWrap/>
            <w:hideMark/>
          </w:tcPr>
          <w:p w14:paraId="3BE21E4E" w14:textId="77777777" w:rsidR="0074355E" w:rsidRPr="0074355E" w:rsidRDefault="0074355E">
            <w:r w:rsidRPr="0074355E">
              <w:t>Update to 6.4E.2.2 NR V2X EVM</w:t>
            </w:r>
          </w:p>
        </w:tc>
        <w:tc>
          <w:tcPr>
            <w:tcW w:w="1788" w:type="dxa"/>
            <w:noWrap/>
            <w:hideMark/>
          </w:tcPr>
          <w:p w14:paraId="6CB15CF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B49612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91FF558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A14206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12B53B3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0636DCC9" w14:textId="77777777" w:rsidR="0074355E" w:rsidRPr="0074355E" w:rsidRDefault="0074355E">
            <w:r w:rsidRPr="0074355E">
              <w:t>2965</w:t>
            </w:r>
          </w:p>
        </w:tc>
        <w:tc>
          <w:tcPr>
            <w:tcW w:w="425" w:type="dxa"/>
            <w:noWrap/>
            <w:hideMark/>
          </w:tcPr>
          <w:p w14:paraId="01C0CDE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CA9052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381711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4F79592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B94B3B0" w14:textId="77777777" w:rsidR="0074355E" w:rsidRPr="0074355E" w:rsidRDefault="0074355E">
            <w:r w:rsidRPr="0074355E">
              <w:t>R5-245013</w:t>
            </w:r>
          </w:p>
        </w:tc>
        <w:tc>
          <w:tcPr>
            <w:tcW w:w="3006" w:type="dxa"/>
            <w:noWrap/>
            <w:hideMark/>
          </w:tcPr>
          <w:p w14:paraId="42BE67BD" w14:textId="77777777" w:rsidR="0074355E" w:rsidRPr="0074355E" w:rsidRDefault="0074355E">
            <w:r w:rsidRPr="0074355E">
              <w:t>Addition of TP analysis for NR V2X EVM</w:t>
            </w:r>
          </w:p>
        </w:tc>
        <w:tc>
          <w:tcPr>
            <w:tcW w:w="1788" w:type="dxa"/>
            <w:noWrap/>
            <w:hideMark/>
          </w:tcPr>
          <w:p w14:paraId="1D9EA0C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98B4B2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FCE4AD1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48190A3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3AACFF5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4AF89EE7" w14:textId="77777777" w:rsidR="0074355E" w:rsidRPr="0074355E" w:rsidRDefault="0074355E">
            <w:r w:rsidRPr="0074355E">
              <w:t>0940</w:t>
            </w:r>
          </w:p>
        </w:tc>
        <w:tc>
          <w:tcPr>
            <w:tcW w:w="425" w:type="dxa"/>
            <w:noWrap/>
            <w:hideMark/>
          </w:tcPr>
          <w:p w14:paraId="3EF4E6E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44ADD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71B5ADB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661955C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5D0B18" w14:textId="77777777" w:rsidR="0074355E" w:rsidRPr="0074355E" w:rsidRDefault="0074355E">
            <w:r w:rsidRPr="0074355E">
              <w:t>R5-245014</w:t>
            </w:r>
          </w:p>
        </w:tc>
        <w:tc>
          <w:tcPr>
            <w:tcW w:w="3006" w:type="dxa"/>
            <w:noWrap/>
            <w:hideMark/>
          </w:tcPr>
          <w:p w14:paraId="757F9C30" w14:textId="77777777" w:rsidR="0074355E" w:rsidRPr="0074355E" w:rsidRDefault="0074355E">
            <w:r w:rsidRPr="0074355E">
              <w:t>Addition of 6.4E.2.3 NR V2X Carrier leakage</w:t>
            </w:r>
          </w:p>
        </w:tc>
        <w:tc>
          <w:tcPr>
            <w:tcW w:w="1788" w:type="dxa"/>
            <w:noWrap/>
            <w:hideMark/>
          </w:tcPr>
          <w:p w14:paraId="3B97E30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CEDA50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E04EA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F35A84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886205C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3C943E77" w14:textId="77777777" w:rsidR="0074355E" w:rsidRPr="0074355E" w:rsidRDefault="0074355E">
            <w:r w:rsidRPr="0074355E">
              <w:t>2966</w:t>
            </w:r>
          </w:p>
        </w:tc>
        <w:tc>
          <w:tcPr>
            <w:tcW w:w="425" w:type="dxa"/>
            <w:noWrap/>
            <w:hideMark/>
          </w:tcPr>
          <w:p w14:paraId="1E2D3B4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8485A7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C3D6EF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67364D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FCB404" w14:textId="77777777" w:rsidR="0074355E" w:rsidRPr="0074355E" w:rsidRDefault="0074355E">
            <w:r w:rsidRPr="0074355E">
              <w:t>R5-245015</w:t>
            </w:r>
          </w:p>
        </w:tc>
        <w:tc>
          <w:tcPr>
            <w:tcW w:w="3006" w:type="dxa"/>
            <w:noWrap/>
            <w:hideMark/>
          </w:tcPr>
          <w:p w14:paraId="1D92FFE8" w14:textId="77777777" w:rsidR="0074355E" w:rsidRPr="0074355E" w:rsidRDefault="0074355E">
            <w:r w:rsidRPr="0074355E">
              <w:t>Addition of TP analysis for NR V2X Carrier leakage</w:t>
            </w:r>
          </w:p>
        </w:tc>
        <w:tc>
          <w:tcPr>
            <w:tcW w:w="1788" w:type="dxa"/>
            <w:noWrap/>
            <w:hideMark/>
          </w:tcPr>
          <w:p w14:paraId="2B7023E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81E066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2E73FDC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7C898A2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384D81A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5A632C32" w14:textId="77777777" w:rsidR="0074355E" w:rsidRPr="0074355E" w:rsidRDefault="0074355E">
            <w:r w:rsidRPr="0074355E">
              <w:t>0941</w:t>
            </w:r>
          </w:p>
        </w:tc>
        <w:tc>
          <w:tcPr>
            <w:tcW w:w="425" w:type="dxa"/>
            <w:noWrap/>
            <w:hideMark/>
          </w:tcPr>
          <w:p w14:paraId="29A3505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94DA25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5AFA05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142913F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94F116F" w14:textId="77777777" w:rsidR="0074355E" w:rsidRPr="0074355E" w:rsidRDefault="0074355E">
            <w:r w:rsidRPr="0074355E">
              <w:t>R5-245016</w:t>
            </w:r>
          </w:p>
        </w:tc>
        <w:tc>
          <w:tcPr>
            <w:tcW w:w="3006" w:type="dxa"/>
            <w:noWrap/>
            <w:hideMark/>
          </w:tcPr>
          <w:p w14:paraId="595CA783" w14:textId="77777777" w:rsidR="0074355E" w:rsidRPr="0074355E" w:rsidRDefault="0074355E">
            <w:r w:rsidRPr="0074355E">
              <w:t>Editorial correction of transmit ON/OFF time mask for V2X</w:t>
            </w:r>
          </w:p>
        </w:tc>
        <w:tc>
          <w:tcPr>
            <w:tcW w:w="1788" w:type="dxa"/>
            <w:noWrap/>
            <w:hideMark/>
          </w:tcPr>
          <w:p w14:paraId="529344C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6C2474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3474F6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577CE0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02768B1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52E7FDE1" w14:textId="77777777" w:rsidR="0074355E" w:rsidRPr="0074355E" w:rsidRDefault="0074355E">
            <w:r w:rsidRPr="0074355E">
              <w:t>2967</w:t>
            </w:r>
          </w:p>
        </w:tc>
        <w:tc>
          <w:tcPr>
            <w:tcW w:w="425" w:type="dxa"/>
            <w:noWrap/>
            <w:hideMark/>
          </w:tcPr>
          <w:p w14:paraId="290387B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7795AC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59D71F1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2F1566A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6F0271B" w14:textId="77777777" w:rsidR="0074355E" w:rsidRPr="0074355E" w:rsidRDefault="0074355E">
            <w:r w:rsidRPr="0074355E">
              <w:lastRenderedPageBreak/>
              <w:t>R5-245017</w:t>
            </w:r>
          </w:p>
        </w:tc>
        <w:tc>
          <w:tcPr>
            <w:tcW w:w="3006" w:type="dxa"/>
            <w:noWrap/>
            <w:hideMark/>
          </w:tcPr>
          <w:p w14:paraId="4618DCA6" w14:textId="77777777" w:rsidR="0074355E" w:rsidRPr="0074355E" w:rsidRDefault="0074355E">
            <w:r w:rsidRPr="0074355E">
              <w:t>Update to Annex F for R16 V2X</w:t>
            </w:r>
          </w:p>
        </w:tc>
        <w:tc>
          <w:tcPr>
            <w:tcW w:w="1788" w:type="dxa"/>
            <w:noWrap/>
            <w:hideMark/>
          </w:tcPr>
          <w:p w14:paraId="42D59BB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7C41D1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99CD21F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035D62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C64E59D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25C99D44" w14:textId="77777777" w:rsidR="0074355E" w:rsidRPr="0074355E" w:rsidRDefault="0074355E">
            <w:r w:rsidRPr="0074355E">
              <w:t>2968</w:t>
            </w:r>
          </w:p>
        </w:tc>
        <w:tc>
          <w:tcPr>
            <w:tcW w:w="425" w:type="dxa"/>
            <w:noWrap/>
            <w:hideMark/>
          </w:tcPr>
          <w:p w14:paraId="42A2FC6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1B9552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E03B3CC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085B340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3105229" w14:textId="77777777" w:rsidR="0074355E" w:rsidRPr="0074355E" w:rsidRDefault="0074355E">
            <w:r w:rsidRPr="0074355E">
              <w:t>R5-245018</w:t>
            </w:r>
          </w:p>
        </w:tc>
        <w:tc>
          <w:tcPr>
            <w:tcW w:w="3006" w:type="dxa"/>
            <w:noWrap/>
            <w:hideMark/>
          </w:tcPr>
          <w:p w14:paraId="042CD6E6" w14:textId="77777777" w:rsidR="0074355E" w:rsidRPr="0074355E" w:rsidRDefault="0074355E">
            <w:r w:rsidRPr="0074355E">
              <w:t>Update to applicability for R16 V2X</w:t>
            </w:r>
          </w:p>
        </w:tc>
        <w:tc>
          <w:tcPr>
            <w:tcW w:w="1788" w:type="dxa"/>
            <w:noWrap/>
            <w:hideMark/>
          </w:tcPr>
          <w:p w14:paraId="473CED8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77121D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A2B3D99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07E6D4E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D83405F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6F493FCB" w14:textId="77777777" w:rsidR="0074355E" w:rsidRPr="0074355E" w:rsidRDefault="0074355E">
            <w:r w:rsidRPr="0074355E">
              <w:t>0467</w:t>
            </w:r>
          </w:p>
        </w:tc>
        <w:tc>
          <w:tcPr>
            <w:tcW w:w="425" w:type="dxa"/>
            <w:noWrap/>
            <w:hideMark/>
          </w:tcPr>
          <w:p w14:paraId="6821534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1854A8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188CE32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657CAC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DE6A3B1" w14:textId="77777777" w:rsidR="0074355E" w:rsidRPr="0074355E" w:rsidRDefault="0074355E">
            <w:r w:rsidRPr="0074355E">
              <w:t>R5-245027</w:t>
            </w:r>
          </w:p>
        </w:tc>
        <w:tc>
          <w:tcPr>
            <w:tcW w:w="3006" w:type="dxa"/>
            <w:noWrap/>
            <w:hideMark/>
          </w:tcPr>
          <w:p w14:paraId="04227FEA" w14:textId="77777777" w:rsidR="0074355E" w:rsidRPr="0074355E" w:rsidRDefault="0074355E">
            <w:r w:rsidRPr="0074355E">
              <w:t>Test Tolerance analysis for 4-step FR1 NR-U Random access tests 10.1.1.1.1 and 10.1.1.1.2</w:t>
            </w:r>
          </w:p>
        </w:tc>
        <w:tc>
          <w:tcPr>
            <w:tcW w:w="1788" w:type="dxa"/>
            <w:noWrap/>
            <w:hideMark/>
          </w:tcPr>
          <w:p w14:paraId="3A91F9D7" w14:textId="77777777" w:rsidR="0074355E" w:rsidRPr="0074355E" w:rsidRDefault="0074355E">
            <w:r w:rsidRPr="0074355E">
              <w:t>Qualcomm France</w:t>
            </w:r>
          </w:p>
        </w:tc>
        <w:tc>
          <w:tcPr>
            <w:tcW w:w="861" w:type="dxa"/>
            <w:noWrap/>
            <w:hideMark/>
          </w:tcPr>
          <w:p w14:paraId="0D2A920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5313072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3B1C62B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B034C56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8945AE1" w14:textId="77777777" w:rsidR="0074355E" w:rsidRPr="0074355E" w:rsidRDefault="0074355E">
            <w:r w:rsidRPr="0074355E">
              <w:t>0799</w:t>
            </w:r>
          </w:p>
        </w:tc>
        <w:tc>
          <w:tcPr>
            <w:tcW w:w="425" w:type="dxa"/>
            <w:noWrap/>
            <w:hideMark/>
          </w:tcPr>
          <w:p w14:paraId="4E6F493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E57ECB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E21E5E1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6AAEE7F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FA1F33" w14:textId="77777777" w:rsidR="0074355E" w:rsidRPr="0074355E" w:rsidRDefault="0074355E">
            <w:r w:rsidRPr="0074355E">
              <w:t>R5-245028</w:t>
            </w:r>
          </w:p>
        </w:tc>
        <w:tc>
          <w:tcPr>
            <w:tcW w:w="3006" w:type="dxa"/>
            <w:noWrap/>
            <w:hideMark/>
          </w:tcPr>
          <w:p w14:paraId="688BCF00" w14:textId="77777777" w:rsidR="0074355E" w:rsidRPr="0074355E" w:rsidRDefault="0074355E">
            <w:r w:rsidRPr="0074355E">
              <w:t>Test Tolerance analysis for 2-step FR1 NR-U Random access tests 10.1.1.1.3 and 10.1.1.1.4</w:t>
            </w:r>
          </w:p>
        </w:tc>
        <w:tc>
          <w:tcPr>
            <w:tcW w:w="1788" w:type="dxa"/>
            <w:noWrap/>
            <w:hideMark/>
          </w:tcPr>
          <w:p w14:paraId="56912D5B" w14:textId="77777777" w:rsidR="0074355E" w:rsidRPr="0074355E" w:rsidRDefault="0074355E">
            <w:r w:rsidRPr="0074355E">
              <w:t>Qualcomm France</w:t>
            </w:r>
          </w:p>
        </w:tc>
        <w:tc>
          <w:tcPr>
            <w:tcW w:w="861" w:type="dxa"/>
            <w:noWrap/>
            <w:hideMark/>
          </w:tcPr>
          <w:p w14:paraId="1A85EDA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EFAE13C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99F6BC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3F7695F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922972" w14:textId="77777777" w:rsidR="0074355E" w:rsidRPr="0074355E" w:rsidRDefault="0074355E">
            <w:r w:rsidRPr="0074355E">
              <w:t>0800</w:t>
            </w:r>
          </w:p>
        </w:tc>
        <w:tc>
          <w:tcPr>
            <w:tcW w:w="425" w:type="dxa"/>
            <w:noWrap/>
            <w:hideMark/>
          </w:tcPr>
          <w:p w14:paraId="234CBC4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1DFBCA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F55D3E6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53F5AF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30688AF" w14:textId="77777777" w:rsidR="0074355E" w:rsidRPr="0074355E" w:rsidRDefault="0074355E">
            <w:r w:rsidRPr="0074355E">
              <w:t>R5-245032</w:t>
            </w:r>
          </w:p>
        </w:tc>
        <w:tc>
          <w:tcPr>
            <w:tcW w:w="3006" w:type="dxa"/>
            <w:noWrap/>
            <w:hideMark/>
          </w:tcPr>
          <w:p w14:paraId="3CB68F1F" w14:textId="77777777" w:rsidR="0074355E" w:rsidRPr="0074355E" w:rsidRDefault="0074355E">
            <w:proofErr w:type="spellStart"/>
            <w:r w:rsidRPr="0074355E">
              <w:t>Update_to_RSRP-ThresholdsNPRACH-InfoList</w:t>
            </w:r>
            <w:proofErr w:type="spellEnd"/>
            <w:r w:rsidRPr="0074355E">
              <w:t xml:space="preserve"> for NB-IoT RACH cases</w:t>
            </w:r>
          </w:p>
        </w:tc>
        <w:tc>
          <w:tcPr>
            <w:tcW w:w="1788" w:type="dxa"/>
            <w:noWrap/>
            <w:hideMark/>
          </w:tcPr>
          <w:p w14:paraId="429D612B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2AA57E5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9ECDA00" w14:textId="77777777" w:rsidR="0074355E" w:rsidRPr="0074355E" w:rsidRDefault="0074355E">
            <w:r w:rsidRPr="0074355E">
              <w:t>36.521-3</w:t>
            </w:r>
          </w:p>
        </w:tc>
        <w:tc>
          <w:tcPr>
            <w:tcW w:w="851" w:type="dxa"/>
            <w:noWrap/>
            <w:hideMark/>
          </w:tcPr>
          <w:p w14:paraId="7E73F847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4208CA88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664E9E4B" w14:textId="77777777" w:rsidR="0074355E" w:rsidRPr="0074355E" w:rsidRDefault="0074355E">
            <w:r w:rsidRPr="0074355E">
              <w:t>3052</w:t>
            </w:r>
          </w:p>
        </w:tc>
        <w:tc>
          <w:tcPr>
            <w:tcW w:w="425" w:type="dxa"/>
            <w:noWrap/>
            <w:hideMark/>
          </w:tcPr>
          <w:p w14:paraId="711B89B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88050C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DA8E8BE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3A9650D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4DDF10" w14:textId="77777777" w:rsidR="0074355E" w:rsidRPr="0074355E" w:rsidRDefault="0074355E">
            <w:r w:rsidRPr="0074355E">
              <w:t>R5-245033</w:t>
            </w:r>
          </w:p>
        </w:tc>
        <w:tc>
          <w:tcPr>
            <w:tcW w:w="3006" w:type="dxa"/>
            <w:noWrap/>
            <w:hideMark/>
          </w:tcPr>
          <w:p w14:paraId="2D732582" w14:textId="77777777" w:rsidR="0074355E" w:rsidRPr="0074355E" w:rsidRDefault="0074355E">
            <w:proofErr w:type="spellStart"/>
            <w:r w:rsidRPr="0074355E">
              <w:t>Update_to_RSRP-ThresholdsNPRACH-InfoList</w:t>
            </w:r>
            <w:proofErr w:type="spellEnd"/>
            <w:r w:rsidRPr="0074355E">
              <w:t xml:space="preserve"> for NTN RACH cases</w:t>
            </w:r>
          </w:p>
        </w:tc>
        <w:tc>
          <w:tcPr>
            <w:tcW w:w="1788" w:type="dxa"/>
            <w:noWrap/>
            <w:hideMark/>
          </w:tcPr>
          <w:p w14:paraId="3572A4A6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0A23458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62F21FD" w14:textId="77777777" w:rsidR="0074355E" w:rsidRPr="0074355E" w:rsidRDefault="0074355E">
            <w:r w:rsidRPr="0074355E">
              <w:t>36.521-3</w:t>
            </w:r>
          </w:p>
        </w:tc>
        <w:tc>
          <w:tcPr>
            <w:tcW w:w="851" w:type="dxa"/>
            <w:noWrap/>
            <w:hideMark/>
          </w:tcPr>
          <w:p w14:paraId="5937A77F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4721A301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70773E78" w14:textId="77777777" w:rsidR="0074355E" w:rsidRPr="0074355E" w:rsidRDefault="0074355E">
            <w:r w:rsidRPr="0074355E">
              <w:t>3053</w:t>
            </w:r>
          </w:p>
        </w:tc>
        <w:tc>
          <w:tcPr>
            <w:tcW w:w="425" w:type="dxa"/>
            <w:noWrap/>
            <w:hideMark/>
          </w:tcPr>
          <w:p w14:paraId="29A46B0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3AA682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6B3327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6E60CE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A7EA46" w14:textId="77777777" w:rsidR="0074355E" w:rsidRPr="0074355E" w:rsidRDefault="0074355E">
            <w:r w:rsidRPr="0074355E">
              <w:t>R5-245034</w:t>
            </w:r>
          </w:p>
        </w:tc>
        <w:tc>
          <w:tcPr>
            <w:tcW w:w="3006" w:type="dxa"/>
            <w:noWrap/>
            <w:hideMark/>
          </w:tcPr>
          <w:p w14:paraId="4BD352AD" w14:textId="77777777" w:rsidR="0074355E" w:rsidRPr="0074355E" w:rsidRDefault="0074355E">
            <w:r w:rsidRPr="0074355E">
              <w:t>Correction to test procedure in  TC 6.2.1.1.1.1 and 6.2.1.1.2.1</w:t>
            </w:r>
          </w:p>
        </w:tc>
        <w:tc>
          <w:tcPr>
            <w:tcW w:w="1788" w:type="dxa"/>
            <w:noWrap/>
            <w:hideMark/>
          </w:tcPr>
          <w:p w14:paraId="0517891F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72F42EA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CAF501B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0CA0EA9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453461F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9B5C264" w14:textId="77777777" w:rsidR="0074355E" w:rsidRPr="0074355E" w:rsidRDefault="0074355E">
            <w:r w:rsidRPr="0074355E">
              <w:t>0866</w:t>
            </w:r>
          </w:p>
        </w:tc>
        <w:tc>
          <w:tcPr>
            <w:tcW w:w="425" w:type="dxa"/>
            <w:noWrap/>
            <w:hideMark/>
          </w:tcPr>
          <w:p w14:paraId="2CEF59D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556229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7A9989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18DFF75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E85526" w14:textId="77777777" w:rsidR="0074355E" w:rsidRPr="0074355E" w:rsidRDefault="0074355E">
            <w:r w:rsidRPr="0074355E">
              <w:t>R5-245036</w:t>
            </w:r>
          </w:p>
        </w:tc>
        <w:tc>
          <w:tcPr>
            <w:tcW w:w="3006" w:type="dxa"/>
            <w:noWrap/>
            <w:hideMark/>
          </w:tcPr>
          <w:p w14:paraId="76174BAC" w14:textId="77777777" w:rsidR="0074355E" w:rsidRPr="0074355E" w:rsidRDefault="0074355E">
            <w:r w:rsidRPr="0074355E">
              <w:t>Typo correction to A3 offset in TC 7.6.1.2</w:t>
            </w:r>
          </w:p>
        </w:tc>
        <w:tc>
          <w:tcPr>
            <w:tcW w:w="1788" w:type="dxa"/>
            <w:noWrap/>
            <w:hideMark/>
          </w:tcPr>
          <w:p w14:paraId="76BF0083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1883ABA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E5E296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D67EDB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716C13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EFF6F57" w14:textId="77777777" w:rsidR="0074355E" w:rsidRPr="0074355E" w:rsidRDefault="0074355E">
            <w:r w:rsidRPr="0074355E">
              <w:t>3374</w:t>
            </w:r>
          </w:p>
        </w:tc>
        <w:tc>
          <w:tcPr>
            <w:tcW w:w="425" w:type="dxa"/>
            <w:noWrap/>
            <w:hideMark/>
          </w:tcPr>
          <w:p w14:paraId="185F28F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5B31C5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540211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2BC950F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3203159" w14:textId="77777777" w:rsidR="0074355E" w:rsidRPr="0074355E" w:rsidRDefault="0074355E">
            <w:r w:rsidRPr="0074355E">
              <w:t>R5-245040</w:t>
            </w:r>
          </w:p>
        </w:tc>
        <w:tc>
          <w:tcPr>
            <w:tcW w:w="3006" w:type="dxa"/>
            <w:noWrap/>
            <w:hideMark/>
          </w:tcPr>
          <w:p w14:paraId="65120962" w14:textId="77777777" w:rsidR="0074355E" w:rsidRPr="0074355E" w:rsidRDefault="0074355E">
            <w:r w:rsidRPr="0074355E">
              <w:t xml:space="preserve">Corrections to </w:t>
            </w:r>
            <w:proofErr w:type="spellStart"/>
            <w:r w:rsidRPr="0074355E">
              <w:t>msg</w:t>
            </w:r>
            <w:proofErr w:type="spellEnd"/>
            <w:r w:rsidRPr="0074355E">
              <w:t xml:space="preserve"> content of BFD-LR test cases 4.5.5.1,4.5.5.2,5.5.5.1,5.5.5.2,6.5.5.1 and 6.5.5.2</w:t>
            </w:r>
          </w:p>
        </w:tc>
        <w:tc>
          <w:tcPr>
            <w:tcW w:w="1788" w:type="dxa"/>
            <w:noWrap/>
            <w:hideMark/>
          </w:tcPr>
          <w:p w14:paraId="7FFEDD93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6F873C9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22C9E8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4C9D4D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F7205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CA144C3" w14:textId="77777777" w:rsidR="0074355E" w:rsidRPr="0074355E" w:rsidRDefault="0074355E">
            <w:r w:rsidRPr="0074355E">
              <w:t>3378</w:t>
            </w:r>
          </w:p>
        </w:tc>
        <w:tc>
          <w:tcPr>
            <w:tcW w:w="425" w:type="dxa"/>
            <w:noWrap/>
            <w:hideMark/>
          </w:tcPr>
          <w:p w14:paraId="21D7B08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A9AF92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5591DB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3D46A57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5347F87" w14:textId="77777777" w:rsidR="0074355E" w:rsidRPr="0074355E" w:rsidRDefault="0074355E">
            <w:r w:rsidRPr="0074355E">
              <w:t>R5-245042</w:t>
            </w:r>
          </w:p>
        </w:tc>
        <w:tc>
          <w:tcPr>
            <w:tcW w:w="3006" w:type="dxa"/>
            <w:noWrap/>
            <w:hideMark/>
          </w:tcPr>
          <w:p w14:paraId="2A0D4FC9" w14:textId="77777777" w:rsidR="0074355E" w:rsidRPr="0074355E" w:rsidRDefault="0074355E">
            <w:r w:rsidRPr="0074355E">
              <w:t xml:space="preserve">Update to NR-U UE random access tests with </w:t>
            </w:r>
            <w:proofErr w:type="spellStart"/>
            <w:r w:rsidRPr="0074355E">
              <w:t>PSCell</w:t>
            </w:r>
            <w:proofErr w:type="spellEnd"/>
            <w:r w:rsidRPr="0074355E">
              <w:t xml:space="preserve"> under DL CCA including Test Tolerance</w:t>
            </w:r>
          </w:p>
        </w:tc>
        <w:tc>
          <w:tcPr>
            <w:tcW w:w="1788" w:type="dxa"/>
            <w:noWrap/>
            <w:hideMark/>
          </w:tcPr>
          <w:p w14:paraId="5BBAA184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21D33A7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F75D3B2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6473AE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5AC0864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3CA8E97" w14:textId="77777777" w:rsidR="0074355E" w:rsidRPr="0074355E" w:rsidRDefault="0074355E">
            <w:r w:rsidRPr="0074355E">
              <w:t>3380</w:t>
            </w:r>
          </w:p>
        </w:tc>
        <w:tc>
          <w:tcPr>
            <w:tcW w:w="425" w:type="dxa"/>
            <w:noWrap/>
            <w:hideMark/>
          </w:tcPr>
          <w:p w14:paraId="0CCCFB6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D5F31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0DA99AE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7160509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A47A139" w14:textId="77777777" w:rsidR="0074355E" w:rsidRPr="0074355E" w:rsidRDefault="0074355E">
            <w:r w:rsidRPr="0074355E">
              <w:lastRenderedPageBreak/>
              <w:t>R5-245044</w:t>
            </w:r>
          </w:p>
        </w:tc>
        <w:tc>
          <w:tcPr>
            <w:tcW w:w="3006" w:type="dxa"/>
            <w:noWrap/>
            <w:hideMark/>
          </w:tcPr>
          <w:p w14:paraId="0900E85E" w14:textId="77777777" w:rsidR="0074355E" w:rsidRPr="0074355E" w:rsidRDefault="0074355E">
            <w:r w:rsidRPr="0074355E">
              <w:t>Update to NR-U UE FR1 SA Intra-frequency measurement accuracy on SCC TC 11.6.1.2 including Test Tolerance</w:t>
            </w:r>
          </w:p>
        </w:tc>
        <w:tc>
          <w:tcPr>
            <w:tcW w:w="1788" w:type="dxa"/>
            <w:noWrap/>
            <w:hideMark/>
          </w:tcPr>
          <w:p w14:paraId="02DF1DC4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4485A3D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5EB85C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7786B9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1C3D465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0B81969" w14:textId="77777777" w:rsidR="0074355E" w:rsidRPr="0074355E" w:rsidRDefault="0074355E">
            <w:r w:rsidRPr="0074355E">
              <w:t>3382</w:t>
            </w:r>
          </w:p>
        </w:tc>
        <w:tc>
          <w:tcPr>
            <w:tcW w:w="425" w:type="dxa"/>
            <w:noWrap/>
            <w:hideMark/>
          </w:tcPr>
          <w:p w14:paraId="31B3883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7D933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F85F6F8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7F34102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01DD60" w14:textId="77777777" w:rsidR="0074355E" w:rsidRPr="0074355E" w:rsidRDefault="0074355E">
            <w:r w:rsidRPr="0074355E">
              <w:t>R5-245053</w:t>
            </w:r>
          </w:p>
        </w:tc>
        <w:tc>
          <w:tcPr>
            <w:tcW w:w="3006" w:type="dxa"/>
            <w:noWrap/>
            <w:hideMark/>
          </w:tcPr>
          <w:p w14:paraId="3D9657DC" w14:textId="77777777" w:rsidR="0074355E" w:rsidRPr="0074355E" w:rsidRDefault="0074355E">
            <w:r w:rsidRPr="0074355E">
              <w:t>Addition of capability clauses for non-integer DRX operation testcases</w:t>
            </w:r>
          </w:p>
        </w:tc>
        <w:tc>
          <w:tcPr>
            <w:tcW w:w="1788" w:type="dxa"/>
            <w:noWrap/>
            <w:hideMark/>
          </w:tcPr>
          <w:p w14:paraId="4BB55E4D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7EF7F7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FA1416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59E13C4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0D230AF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0AA26898" w14:textId="77777777" w:rsidR="0074355E" w:rsidRPr="0074355E" w:rsidRDefault="0074355E">
            <w:r w:rsidRPr="0074355E">
              <w:t>0691</w:t>
            </w:r>
          </w:p>
        </w:tc>
        <w:tc>
          <w:tcPr>
            <w:tcW w:w="425" w:type="dxa"/>
            <w:noWrap/>
            <w:hideMark/>
          </w:tcPr>
          <w:p w14:paraId="1393397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10E83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AA7415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65BC851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5BE5A3" w14:textId="77777777" w:rsidR="0074355E" w:rsidRPr="0074355E" w:rsidRDefault="0074355E">
            <w:r w:rsidRPr="0074355E">
              <w:t>R5-245068</w:t>
            </w:r>
          </w:p>
        </w:tc>
        <w:tc>
          <w:tcPr>
            <w:tcW w:w="3006" w:type="dxa"/>
            <w:noWrap/>
            <w:hideMark/>
          </w:tcPr>
          <w:p w14:paraId="5F85464D" w14:textId="77777777" w:rsidR="0074355E" w:rsidRPr="0074355E" w:rsidRDefault="0074355E">
            <w:r w:rsidRPr="0074355E">
              <w:t>Addition of test frequency for R16 Inter-band EN-DC FR1 configurations with three bands</w:t>
            </w:r>
          </w:p>
        </w:tc>
        <w:tc>
          <w:tcPr>
            <w:tcW w:w="1788" w:type="dxa"/>
            <w:noWrap/>
            <w:hideMark/>
          </w:tcPr>
          <w:p w14:paraId="16E6D8A2" w14:textId="77777777" w:rsidR="0074355E" w:rsidRPr="0074355E" w:rsidRDefault="0074355E">
            <w:r w:rsidRPr="0074355E">
              <w:t xml:space="preserve">Bureau Veritas ADT, </w:t>
            </w:r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1117E7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72D7D3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72A571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E5CD817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3ADABB34" w14:textId="77777777" w:rsidR="0074355E" w:rsidRPr="0074355E" w:rsidRDefault="0074355E">
            <w:r w:rsidRPr="0074355E">
              <w:t>3313</w:t>
            </w:r>
          </w:p>
        </w:tc>
        <w:tc>
          <w:tcPr>
            <w:tcW w:w="425" w:type="dxa"/>
            <w:noWrap/>
            <w:hideMark/>
          </w:tcPr>
          <w:p w14:paraId="744C935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8BDDF4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2A8851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1F9FC34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C4B5C6A" w14:textId="77777777" w:rsidR="0074355E" w:rsidRPr="0074355E" w:rsidRDefault="0074355E">
            <w:r w:rsidRPr="0074355E">
              <w:t>R5-245069</w:t>
            </w:r>
          </w:p>
        </w:tc>
        <w:tc>
          <w:tcPr>
            <w:tcW w:w="3006" w:type="dxa"/>
            <w:noWrap/>
            <w:hideMark/>
          </w:tcPr>
          <w:p w14:paraId="42250ECC" w14:textId="77777777" w:rsidR="0074355E" w:rsidRPr="0074355E" w:rsidRDefault="0074355E">
            <w:r w:rsidRPr="0074355E">
              <w:t>Addition of test frequency for R16 Inter-band EN-DC FR1 configurations with three bands</w:t>
            </w:r>
          </w:p>
        </w:tc>
        <w:tc>
          <w:tcPr>
            <w:tcW w:w="1788" w:type="dxa"/>
            <w:noWrap/>
            <w:hideMark/>
          </w:tcPr>
          <w:p w14:paraId="22B57C1B" w14:textId="77777777" w:rsidR="0074355E" w:rsidRPr="0074355E" w:rsidRDefault="0074355E">
            <w:r w:rsidRPr="0074355E">
              <w:t xml:space="preserve">Bureau Veritas ADT, </w:t>
            </w:r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766E30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20B832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4F472D8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AA8C4D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41D55444" w14:textId="77777777" w:rsidR="0074355E" w:rsidRPr="0074355E" w:rsidRDefault="0074355E">
            <w:r w:rsidRPr="0074355E">
              <w:t>0692</w:t>
            </w:r>
          </w:p>
        </w:tc>
        <w:tc>
          <w:tcPr>
            <w:tcW w:w="425" w:type="dxa"/>
            <w:noWrap/>
            <w:hideMark/>
          </w:tcPr>
          <w:p w14:paraId="300E9CE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BA7235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6038205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2649268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122206" w14:textId="77777777" w:rsidR="0074355E" w:rsidRPr="0074355E" w:rsidRDefault="0074355E">
            <w:r w:rsidRPr="0074355E">
              <w:t>R5-245071</w:t>
            </w:r>
          </w:p>
        </w:tc>
        <w:tc>
          <w:tcPr>
            <w:tcW w:w="3006" w:type="dxa"/>
            <w:noWrap/>
            <w:hideMark/>
          </w:tcPr>
          <w:p w14:paraId="05B02DBB" w14:textId="77777777" w:rsidR="0074355E" w:rsidRPr="0074355E" w:rsidRDefault="0074355E">
            <w:r w:rsidRPr="0074355E">
              <w:t>Addition of test frequency for Inter-band EN-DC FR1 DC_2A-66A-66A_n2A</w:t>
            </w:r>
          </w:p>
        </w:tc>
        <w:tc>
          <w:tcPr>
            <w:tcW w:w="1788" w:type="dxa"/>
            <w:noWrap/>
            <w:hideMark/>
          </w:tcPr>
          <w:p w14:paraId="52D7017A" w14:textId="77777777" w:rsidR="0074355E" w:rsidRPr="0074355E" w:rsidRDefault="0074355E">
            <w:r w:rsidRPr="0074355E">
              <w:t xml:space="preserve">Bureau Veritas ADT, </w:t>
            </w:r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D60750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770B07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9EED1D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9F47407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42140B5B" w14:textId="77777777" w:rsidR="0074355E" w:rsidRPr="0074355E" w:rsidRDefault="0074355E">
            <w:r w:rsidRPr="0074355E">
              <w:t>3314</w:t>
            </w:r>
          </w:p>
        </w:tc>
        <w:tc>
          <w:tcPr>
            <w:tcW w:w="425" w:type="dxa"/>
            <w:noWrap/>
            <w:hideMark/>
          </w:tcPr>
          <w:p w14:paraId="1604819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5EC6E6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541227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60D78D8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56EF83" w14:textId="77777777" w:rsidR="0074355E" w:rsidRPr="0074355E" w:rsidRDefault="0074355E">
            <w:r w:rsidRPr="0074355E">
              <w:t>R5-245072</w:t>
            </w:r>
          </w:p>
        </w:tc>
        <w:tc>
          <w:tcPr>
            <w:tcW w:w="3006" w:type="dxa"/>
            <w:noWrap/>
            <w:hideMark/>
          </w:tcPr>
          <w:p w14:paraId="252F6DD3" w14:textId="77777777" w:rsidR="0074355E" w:rsidRPr="0074355E" w:rsidRDefault="0074355E">
            <w:r w:rsidRPr="0074355E">
              <w:t>Addition of declaration for Inter-band EN-DC FR1 DC_2A-66A-66A_n2A</w:t>
            </w:r>
          </w:p>
        </w:tc>
        <w:tc>
          <w:tcPr>
            <w:tcW w:w="1788" w:type="dxa"/>
            <w:noWrap/>
            <w:hideMark/>
          </w:tcPr>
          <w:p w14:paraId="27950D72" w14:textId="77777777" w:rsidR="0074355E" w:rsidRPr="0074355E" w:rsidRDefault="0074355E">
            <w:r w:rsidRPr="0074355E">
              <w:t xml:space="preserve">Bureau Veritas ADT, </w:t>
            </w:r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C31A76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7F0F8B5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3282181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3E3DAA4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174791B5" w14:textId="77777777" w:rsidR="0074355E" w:rsidRPr="0074355E" w:rsidRDefault="0074355E">
            <w:r w:rsidRPr="0074355E">
              <w:t>0693</w:t>
            </w:r>
          </w:p>
        </w:tc>
        <w:tc>
          <w:tcPr>
            <w:tcW w:w="425" w:type="dxa"/>
            <w:noWrap/>
            <w:hideMark/>
          </w:tcPr>
          <w:p w14:paraId="2FAD953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14204E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C29B95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2BF10BE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85D4B2F" w14:textId="77777777" w:rsidR="0074355E" w:rsidRPr="0074355E" w:rsidRDefault="0074355E">
            <w:r w:rsidRPr="0074355E">
              <w:t>R5-245073</w:t>
            </w:r>
          </w:p>
        </w:tc>
        <w:tc>
          <w:tcPr>
            <w:tcW w:w="3006" w:type="dxa"/>
            <w:noWrap/>
            <w:hideMark/>
          </w:tcPr>
          <w:p w14:paraId="3E1A2D6E" w14:textId="77777777" w:rsidR="0074355E" w:rsidRPr="0074355E" w:rsidRDefault="0074355E">
            <w:r w:rsidRPr="0074355E">
              <w:t>Update to general information for NR NTN</w:t>
            </w:r>
          </w:p>
        </w:tc>
        <w:tc>
          <w:tcPr>
            <w:tcW w:w="1788" w:type="dxa"/>
            <w:noWrap/>
            <w:hideMark/>
          </w:tcPr>
          <w:p w14:paraId="0D4DA942" w14:textId="77777777" w:rsidR="0074355E" w:rsidRPr="0074355E" w:rsidRDefault="0074355E">
            <w:r w:rsidRPr="0074355E">
              <w:t>Bureau Veritas ADT</w:t>
            </w:r>
          </w:p>
        </w:tc>
        <w:tc>
          <w:tcPr>
            <w:tcW w:w="861" w:type="dxa"/>
            <w:noWrap/>
            <w:hideMark/>
          </w:tcPr>
          <w:p w14:paraId="776309B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D7888EC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04299EA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BB91DA0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7B2679B" w14:textId="77777777" w:rsidR="0074355E" w:rsidRPr="0074355E" w:rsidRDefault="0074355E">
            <w:r w:rsidRPr="0074355E">
              <w:t>0469</w:t>
            </w:r>
          </w:p>
        </w:tc>
        <w:tc>
          <w:tcPr>
            <w:tcW w:w="425" w:type="dxa"/>
            <w:noWrap/>
            <w:hideMark/>
          </w:tcPr>
          <w:p w14:paraId="323D6F0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9D9A24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338138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0348DC7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9624621" w14:textId="77777777" w:rsidR="0074355E" w:rsidRPr="0074355E" w:rsidRDefault="0074355E">
            <w:r w:rsidRPr="0074355E">
              <w:t>R5-245074</w:t>
            </w:r>
          </w:p>
        </w:tc>
        <w:tc>
          <w:tcPr>
            <w:tcW w:w="3006" w:type="dxa"/>
            <w:noWrap/>
            <w:hideMark/>
          </w:tcPr>
          <w:p w14:paraId="2A293615" w14:textId="77777777" w:rsidR="0074355E" w:rsidRPr="0074355E" w:rsidRDefault="0074355E">
            <w:r w:rsidRPr="0074355E">
              <w:t>Editorial correction of 3GPP style issue</w:t>
            </w:r>
          </w:p>
        </w:tc>
        <w:tc>
          <w:tcPr>
            <w:tcW w:w="1788" w:type="dxa"/>
            <w:noWrap/>
            <w:hideMark/>
          </w:tcPr>
          <w:p w14:paraId="0A0C9228" w14:textId="77777777" w:rsidR="0074355E" w:rsidRPr="0074355E" w:rsidRDefault="0074355E">
            <w:r w:rsidRPr="0074355E">
              <w:t>Bureau Veritas ADT</w:t>
            </w:r>
          </w:p>
        </w:tc>
        <w:tc>
          <w:tcPr>
            <w:tcW w:w="861" w:type="dxa"/>
            <w:noWrap/>
            <w:hideMark/>
          </w:tcPr>
          <w:p w14:paraId="1F4FC9C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FD529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B56C05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A1D1CF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9EC663A" w14:textId="77777777" w:rsidR="0074355E" w:rsidRPr="0074355E" w:rsidRDefault="0074355E">
            <w:r w:rsidRPr="0074355E">
              <w:t>3384</w:t>
            </w:r>
          </w:p>
        </w:tc>
        <w:tc>
          <w:tcPr>
            <w:tcW w:w="425" w:type="dxa"/>
            <w:noWrap/>
            <w:hideMark/>
          </w:tcPr>
          <w:p w14:paraId="3D1A91A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F5220D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C3816C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1146B6D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D3F4921" w14:textId="77777777" w:rsidR="0074355E" w:rsidRPr="0074355E" w:rsidRDefault="0074355E">
            <w:r w:rsidRPr="0074355E">
              <w:t>R5-245076</w:t>
            </w:r>
          </w:p>
        </w:tc>
        <w:tc>
          <w:tcPr>
            <w:tcW w:w="3006" w:type="dxa"/>
            <w:noWrap/>
            <w:hideMark/>
          </w:tcPr>
          <w:p w14:paraId="1FE546CB" w14:textId="77777777" w:rsidR="0074355E" w:rsidRPr="0074355E" w:rsidRDefault="0074355E">
            <w:r w:rsidRPr="0074355E">
              <w:t>Update to MOP test case and remove band 47 requirement</w:t>
            </w:r>
          </w:p>
        </w:tc>
        <w:tc>
          <w:tcPr>
            <w:tcW w:w="1788" w:type="dxa"/>
            <w:noWrap/>
            <w:hideMark/>
          </w:tcPr>
          <w:p w14:paraId="39D98F05" w14:textId="77777777" w:rsidR="0074355E" w:rsidRPr="0074355E" w:rsidRDefault="0074355E">
            <w:r w:rsidRPr="0074355E">
              <w:t>Bureau Veritas ADT, Huawei</w:t>
            </w:r>
          </w:p>
        </w:tc>
        <w:tc>
          <w:tcPr>
            <w:tcW w:w="861" w:type="dxa"/>
            <w:noWrap/>
            <w:hideMark/>
          </w:tcPr>
          <w:p w14:paraId="6A50924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0087101" w14:textId="77777777" w:rsidR="0074355E" w:rsidRPr="0074355E" w:rsidRDefault="0074355E">
            <w:r w:rsidRPr="0074355E">
              <w:t>36.521-1</w:t>
            </w:r>
          </w:p>
        </w:tc>
        <w:tc>
          <w:tcPr>
            <w:tcW w:w="851" w:type="dxa"/>
            <w:noWrap/>
            <w:hideMark/>
          </w:tcPr>
          <w:p w14:paraId="4EE40A94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D76BA17" w14:textId="77777777" w:rsidR="0074355E" w:rsidRPr="0074355E" w:rsidRDefault="0074355E">
            <w:r w:rsidRPr="0074355E">
              <w:t>TEI8_Test</w:t>
            </w:r>
          </w:p>
        </w:tc>
        <w:tc>
          <w:tcPr>
            <w:tcW w:w="707" w:type="dxa"/>
            <w:noWrap/>
            <w:hideMark/>
          </w:tcPr>
          <w:p w14:paraId="6ECDD487" w14:textId="77777777" w:rsidR="0074355E" w:rsidRPr="0074355E" w:rsidRDefault="0074355E">
            <w:r w:rsidRPr="0074355E">
              <w:t>5522</w:t>
            </w:r>
          </w:p>
        </w:tc>
        <w:tc>
          <w:tcPr>
            <w:tcW w:w="425" w:type="dxa"/>
            <w:noWrap/>
            <w:hideMark/>
          </w:tcPr>
          <w:p w14:paraId="695F268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255905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8E184B" w14:textId="77777777" w:rsidR="0074355E" w:rsidRPr="0074355E" w:rsidRDefault="0074355E">
            <w:r w:rsidRPr="0074355E">
              <w:t>RP-242310</w:t>
            </w:r>
          </w:p>
        </w:tc>
      </w:tr>
      <w:tr w:rsidR="0074355E" w:rsidRPr="0074355E" w14:paraId="71EB0CB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E01191" w14:textId="77777777" w:rsidR="0074355E" w:rsidRPr="0074355E" w:rsidRDefault="0074355E">
            <w:r w:rsidRPr="0074355E">
              <w:t>R5-245080</w:t>
            </w:r>
          </w:p>
        </w:tc>
        <w:tc>
          <w:tcPr>
            <w:tcW w:w="3006" w:type="dxa"/>
            <w:noWrap/>
            <w:hideMark/>
          </w:tcPr>
          <w:p w14:paraId="0F0ED6DF" w14:textId="77777777" w:rsidR="0074355E" w:rsidRPr="0074355E" w:rsidRDefault="0074355E">
            <w:r w:rsidRPr="0074355E">
              <w:t>Correct UE pre-test condition for test case 6.5.3.9</w:t>
            </w:r>
          </w:p>
        </w:tc>
        <w:tc>
          <w:tcPr>
            <w:tcW w:w="1788" w:type="dxa"/>
            <w:noWrap/>
            <w:hideMark/>
          </w:tcPr>
          <w:p w14:paraId="4755F1C4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4728D45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4676CF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ECC2BA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9B2888B" w14:textId="77777777" w:rsidR="0074355E" w:rsidRPr="0074355E" w:rsidRDefault="0074355E">
            <w:proofErr w:type="spellStart"/>
            <w:r w:rsidRPr="0074355E">
              <w:t>NG_RAN_PRN_enh_plus_CT-UEConTest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12D1A28" w14:textId="77777777" w:rsidR="0074355E" w:rsidRPr="0074355E" w:rsidRDefault="0074355E">
            <w:r w:rsidRPr="0074355E">
              <w:t>4620</w:t>
            </w:r>
          </w:p>
        </w:tc>
        <w:tc>
          <w:tcPr>
            <w:tcW w:w="425" w:type="dxa"/>
            <w:noWrap/>
            <w:hideMark/>
          </w:tcPr>
          <w:p w14:paraId="1A514C5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BE9ACD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97D5A0" w14:textId="77777777" w:rsidR="0074355E" w:rsidRPr="0074355E" w:rsidRDefault="0074355E">
            <w:r w:rsidRPr="0074355E">
              <w:t>RP-242313</w:t>
            </w:r>
          </w:p>
        </w:tc>
      </w:tr>
      <w:tr w:rsidR="0074355E" w:rsidRPr="0074355E" w14:paraId="2225058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541ED9" w14:textId="77777777" w:rsidR="0074355E" w:rsidRPr="0074355E" w:rsidRDefault="0074355E">
            <w:r w:rsidRPr="0074355E">
              <w:t>R5-245081</w:t>
            </w:r>
          </w:p>
        </w:tc>
        <w:tc>
          <w:tcPr>
            <w:tcW w:w="3006" w:type="dxa"/>
            <w:noWrap/>
            <w:hideMark/>
          </w:tcPr>
          <w:p w14:paraId="73305E98" w14:textId="77777777" w:rsidR="0074355E" w:rsidRPr="0074355E" w:rsidRDefault="0074355E">
            <w:r w:rsidRPr="0074355E">
              <w:t>Typo correction of test case 9.1.11.4</w:t>
            </w:r>
          </w:p>
        </w:tc>
        <w:tc>
          <w:tcPr>
            <w:tcW w:w="1788" w:type="dxa"/>
            <w:noWrap/>
            <w:hideMark/>
          </w:tcPr>
          <w:p w14:paraId="21A9DF69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0CEC9218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AAD591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740A8C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69845DF" w14:textId="77777777" w:rsidR="0074355E" w:rsidRPr="0074355E" w:rsidRDefault="0074355E">
            <w:proofErr w:type="spellStart"/>
            <w:r w:rsidRPr="0074355E">
              <w:t>NG_RAN_PRN_enh_plus_CT-UEConTest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ABD327C" w14:textId="77777777" w:rsidR="0074355E" w:rsidRPr="0074355E" w:rsidRDefault="0074355E">
            <w:r w:rsidRPr="0074355E">
              <w:t>4621</w:t>
            </w:r>
          </w:p>
        </w:tc>
        <w:tc>
          <w:tcPr>
            <w:tcW w:w="425" w:type="dxa"/>
            <w:noWrap/>
            <w:hideMark/>
          </w:tcPr>
          <w:p w14:paraId="07469AE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AB1AAA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EC5927" w14:textId="77777777" w:rsidR="0074355E" w:rsidRPr="0074355E" w:rsidRDefault="0074355E">
            <w:r w:rsidRPr="0074355E">
              <w:t>RP-242313</w:t>
            </w:r>
          </w:p>
        </w:tc>
      </w:tr>
      <w:tr w:rsidR="0074355E" w:rsidRPr="0074355E" w14:paraId="631788E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1512BFD" w14:textId="77777777" w:rsidR="0074355E" w:rsidRPr="0074355E" w:rsidRDefault="0074355E">
            <w:r w:rsidRPr="0074355E">
              <w:t>R5-245082</w:t>
            </w:r>
          </w:p>
        </w:tc>
        <w:tc>
          <w:tcPr>
            <w:tcW w:w="3006" w:type="dxa"/>
            <w:noWrap/>
            <w:hideMark/>
          </w:tcPr>
          <w:p w14:paraId="221141A2" w14:textId="77777777" w:rsidR="0074355E" w:rsidRPr="0074355E" w:rsidRDefault="0074355E">
            <w:r w:rsidRPr="0074355E">
              <w:t>Correct the value of REGISTRATION REJECT message of test case 9.1.11.5</w:t>
            </w:r>
          </w:p>
        </w:tc>
        <w:tc>
          <w:tcPr>
            <w:tcW w:w="1788" w:type="dxa"/>
            <w:noWrap/>
            <w:hideMark/>
          </w:tcPr>
          <w:p w14:paraId="0B0FAA97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73100D7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9E0EBE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4C5D29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42D632B" w14:textId="77777777" w:rsidR="0074355E" w:rsidRPr="0074355E" w:rsidRDefault="0074355E">
            <w:proofErr w:type="spellStart"/>
            <w:r w:rsidRPr="0074355E">
              <w:t>NG_RAN_PRN_enh_plus_CT-UEConTest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C4240D0" w14:textId="77777777" w:rsidR="0074355E" w:rsidRPr="0074355E" w:rsidRDefault="0074355E">
            <w:r w:rsidRPr="0074355E">
              <w:t>4622</w:t>
            </w:r>
          </w:p>
        </w:tc>
        <w:tc>
          <w:tcPr>
            <w:tcW w:w="425" w:type="dxa"/>
            <w:noWrap/>
            <w:hideMark/>
          </w:tcPr>
          <w:p w14:paraId="34BD3D6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AE8BFE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E17D372" w14:textId="77777777" w:rsidR="0074355E" w:rsidRPr="0074355E" w:rsidRDefault="0074355E">
            <w:r w:rsidRPr="0074355E">
              <w:t>RP-242313</w:t>
            </w:r>
          </w:p>
        </w:tc>
      </w:tr>
      <w:tr w:rsidR="0074355E" w:rsidRPr="0074355E" w14:paraId="75269AA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EC644F" w14:textId="77777777" w:rsidR="0074355E" w:rsidRPr="0074355E" w:rsidRDefault="0074355E">
            <w:r w:rsidRPr="0074355E">
              <w:t>R5-245085</w:t>
            </w:r>
          </w:p>
        </w:tc>
        <w:tc>
          <w:tcPr>
            <w:tcW w:w="3006" w:type="dxa"/>
            <w:noWrap/>
            <w:hideMark/>
          </w:tcPr>
          <w:p w14:paraId="3FD0E25F" w14:textId="77777777" w:rsidR="0074355E" w:rsidRPr="0074355E" w:rsidRDefault="0074355E">
            <w:r w:rsidRPr="0074355E">
              <w:t>Introduction of band n54 for physical layer baseline implementation capabilities</w:t>
            </w:r>
          </w:p>
        </w:tc>
        <w:tc>
          <w:tcPr>
            <w:tcW w:w="1788" w:type="dxa"/>
            <w:noWrap/>
            <w:hideMark/>
          </w:tcPr>
          <w:p w14:paraId="4B892EC7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68D4611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9D45D6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4A8CE91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AD7536E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51A8534A" w14:textId="77777777" w:rsidR="0074355E" w:rsidRPr="0074355E" w:rsidRDefault="0074355E">
            <w:r w:rsidRPr="0074355E">
              <w:t>0694</w:t>
            </w:r>
          </w:p>
        </w:tc>
        <w:tc>
          <w:tcPr>
            <w:tcW w:w="425" w:type="dxa"/>
            <w:noWrap/>
            <w:hideMark/>
          </w:tcPr>
          <w:p w14:paraId="41901DC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0D3BB6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C94345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1257916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507409F" w14:textId="77777777" w:rsidR="0074355E" w:rsidRPr="0074355E" w:rsidRDefault="0074355E">
            <w:r w:rsidRPr="0074355E">
              <w:t>R5-245098</w:t>
            </w:r>
          </w:p>
        </w:tc>
        <w:tc>
          <w:tcPr>
            <w:tcW w:w="3006" w:type="dxa"/>
            <w:noWrap/>
            <w:hideMark/>
          </w:tcPr>
          <w:p w14:paraId="6246F2B2" w14:textId="77777777" w:rsidR="0074355E" w:rsidRPr="0074355E" w:rsidRDefault="0074355E">
            <w:r w:rsidRPr="0074355E">
              <w:t>Updates to Tx power control MU TT values</w:t>
            </w:r>
          </w:p>
        </w:tc>
        <w:tc>
          <w:tcPr>
            <w:tcW w:w="1788" w:type="dxa"/>
            <w:noWrap/>
            <w:hideMark/>
          </w:tcPr>
          <w:p w14:paraId="56D975D2" w14:textId="77777777" w:rsidR="0074355E" w:rsidRPr="0074355E" w:rsidRDefault="0074355E">
            <w:r w:rsidRPr="0074355E">
              <w:t>Qualcomm Technologies Ireland</w:t>
            </w:r>
          </w:p>
        </w:tc>
        <w:tc>
          <w:tcPr>
            <w:tcW w:w="861" w:type="dxa"/>
            <w:noWrap/>
            <w:hideMark/>
          </w:tcPr>
          <w:p w14:paraId="6F89ED5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9637D66" w14:textId="77777777" w:rsidR="0074355E" w:rsidRPr="0074355E" w:rsidRDefault="0074355E">
            <w:r w:rsidRPr="0074355E">
              <w:t>38.521-5</w:t>
            </w:r>
          </w:p>
        </w:tc>
        <w:tc>
          <w:tcPr>
            <w:tcW w:w="851" w:type="dxa"/>
            <w:noWrap/>
            <w:hideMark/>
          </w:tcPr>
          <w:p w14:paraId="18CE7485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4358CA37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05266CA" w14:textId="77777777" w:rsidR="0074355E" w:rsidRPr="0074355E" w:rsidRDefault="0074355E">
            <w:r w:rsidRPr="0074355E">
              <w:t>0067</w:t>
            </w:r>
          </w:p>
        </w:tc>
        <w:tc>
          <w:tcPr>
            <w:tcW w:w="425" w:type="dxa"/>
            <w:noWrap/>
            <w:hideMark/>
          </w:tcPr>
          <w:p w14:paraId="343E1FD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E572C8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1541934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1A58C07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472922F" w14:textId="77777777" w:rsidR="0074355E" w:rsidRPr="0074355E" w:rsidRDefault="0074355E">
            <w:r w:rsidRPr="0074355E">
              <w:t>R5-245118</w:t>
            </w:r>
          </w:p>
        </w:tc>
        <w:tc>
          <w:tcPr>
            <w:tcW w:w="3006" w:type="dxa"/>
            <w:noWrap/>
            <w:hideMark/>
          </w:tcPr>
          <w:p w14:paraId="7A5EF205" w14:textId="77777777" w:rsidR="0074355E" w:rsidRPr="0074355E" w:rsidRDefault="0074355E">
            <w:r w:rsidRPr="0074355E">
              <w:t>Addition of NR NTN test case 6.4.2.4</w:t>
            </w:r>
          </w:p>
        </w:tc>
        <w:tc>
          <w:tcPr>
            <w:tcW w:w="1788" w:type="dxa"/>
            <w:noWrap/>
            <w:hideMark/>
          </w:tcPr>
          <w:p w14:paraId="2777A35A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33C27F2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794AB46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D7B676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23BE058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E1A73B2" w14:textId="77777777" w:rsidR="0074355E" w:rsidRPr="0074355E" w:rsidRDefault="0074355E">
            <w:r w:rsidRPr="0074355E">
              <w:t>4623</w:t>
            </w:r>
          </w:p>
        </w:tc>
        <w:tc>
          <w:tcPr>
            <w:tcW w:w="425" w:type="dxa"/>
            <w:noWrap/>
            <w:hideMark/>
          </w:tcPr>
          <w:p w14:paraId="57D56AE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171ECE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A9AA92B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32A4654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9DD94F0" w14:textId="77777777" w:rsidR="0074355E" w:rsidRPr="0074355E" w:rsidRDefault="0074355E">
            <w:r w:rsidRPr="0074355E">
              <w:t>R5-245121</w:t>
            </w:r>
          </w:p>
        </w:tc>
        <w:tc>
          <w:tcPr>
            <w:tcW w:w="3006" w:type="dxa"/>
            <w:noWrap/>
            <w:hideMark/>
          </w:tcPr>
          <w:p w14:paraId="24A79BFF" w14:textId="77777777" w:rsidR="0074355E" w:rsidRPr="0074355E" w:rsidRDefault="0074355E">
            <w:r w:rsidRPr="0074355E">
              <w:t>Addition of NR NTN test case 6.4.2.5</w:t>
            </w:r>
          </w:p>
        </w:tc>
        <w:tc>
          <w:tcPr>
            <w:tcW w:w="1788" w:type="dxa"/>
            <w:noWrap/>
            <w:hideMark/>
          </w:tcPr>
          <w:p w14:paraId="4D185330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393C3234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55EBF9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EE907B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CDA5EC9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073144C" w14:textId="77777777" w:rsidR="0074355E" w:rsidRPr="0074355E" w:rsidRDefault="0074355E">
            <w:r w:rsidRPr="0074355E">
              <w:t>4624</w:t>
            </w:r>
          </w:p>
        </w:tc>
        <w:tc>
          <w:tcPr>
            <w:tcW w:w="425" w:type="dxa"/>
            <w:noWrap/>
            <w:hideMark/>
          </w:tcPr>
          <w:p w14:paraId="79DE61D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35BE10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D4894E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5E6FB74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CE3CDE" w14:textId="77777777" w:rsidR="0074355E" w:rsidRPr="0074355E" w:rsidRDefault="0074355E">
            <w:r w:rsidRPr="0074355E">
              <w:t>R5-245122</w:t>
            </w:r>
          </w:p>
        </w:tc>
        <w:tc>
          <w:tcPr>
            <w:tcW w:w="3006" w:type="dxa"/>
            <w:noWrap/>
            <w:hideMark/>
          </w:tcPr>
          <w:p w14:paraId="6E01F5F3" w14:textId="77777777" w:rsidR="0074355E" w:rsidRPr="0074355E" w:rsidRDefault="0074355E">
            <w:r w:rsidRPr="0074355E">
              <w:t>Update of R16 Configuration for inter-band EN-DC</w:t>
            </w:r>
          </w:p>
        </w:tc>
        <w:tc>
          <w:tcPr>
            <w:tcW w:w="1788" w:type="dxa"/>
            <w:noWrap/>
            <w:hideMark/>
          </w:tcPr>
          <w:p w14:paraId="5C455B4B" w14:textId="77777777" w:rsidR="0074355E" w:rsidRPr="0074355E" w:rsidRDefault="0074355E">
            <w:r w:rsidRPr="0074355E">
              <w:t>KT Corp.</w:t>
            </w:r>
          </w:p>
        </w:tc>
        <w:tc>
          <w:tcPr>
            <w:tcW w:w="861" w:type="dxa"/>
            <w:noWrap/>
            <w:hideMark/>
          </w:tcPr>
          <w:p w14:paraId="6BCC3B5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50E46F0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5FC42B3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3BBE35C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5A0E013C" w14:textId="77777777" w:rsidR="0074355E" w:rsidRPr="0074355E" w:rsidRDefault="0074355E">
            <w:r w:rsidRPr="0074355E">
              <w:t>1823</w:t>
            </w:r>
          </w:p>
        </w:tc>
        <w:tc>
          <w:tcPr>
            <w:tcW w:w="425" w:type="dxa"/>
            <w:noWrap/>
            <w:hideMark/>
          </w:tcPr>
          <w:p w14:paraId="6652393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B697AF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A07330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2558CE6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ED7EE05" w14:textId="77777777" w:rsidR="0074355E" w:rsidRPr="0074355E" w:rsidRDefault="0074355E">
            <w:r w:rsidRPr="0074355E">
              <w:t>R5-245123</w:t>
            </w:r>
          </w:p>
        </w:tc>
        <w:tc>
          <w:tcPr>
            <w:tcW w:w="3006" w:type="dxa"/>
            <w:noWrap/>
            <w:hideMark/>
          </w:tcPr>
          <w:p w14:paraId="3CD328FB" w14:textId="77777777" w:rsidR="0074355E" w:rsidRPr="0074355E" w:rsidRDefault="0074355E">
            <w:r w:rsidRPr="0074355E">
              <w:t>Addition of RRC message content for Further NR mobility enhancements</w:t>
            </w:r>
          </w:p>
        </w:tc>
        <w:tc>
          <w:tcPr>
            <w:tcW w:w="1788" w:type="dxa"/>
            <w:noWrap/>
            <w:hideMark/>
          </w:tcPr>
          <w:p w14:paraId="0BD80612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96D8EB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B08184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09959D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618E13B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53855087" w14:textId="77777777" w:rsidR="0074355E" w:rsidRPr="0074355E" w:rsidRDefault="0074355E">
            <w:r w:rsidRPr="0074355E">
              <w:t>3386</w:t>
            </w:r>
          </w:p>
        </w:tc>
        <w:tc>
          <w:tcPr>
            <w:tcW w:w="425" w:type="dxa"/>
            <w:noWrap/>
            <w:hideMark/>
          </w:tcPr>
          <w:p w14:paraId="3C6F23F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EC2D56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82A09F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3223C1D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AF3FD31" w14:textId="77777777" w:rsidR="0074355E" w:rsidRPr="0074355E" w:rsidRDefault="0074355E">
            <w:r w:rsidRPr="0074355E">
              <w:t>R5-245131</w:t>
            </w:r>
          </w:p>
        </w:tc>
        <w:tc>
          <w:tcPr>
            <w:tcW w:w="3006" w:type="dxa"/>
            <w:noWrap/>
            <w:hideMark/>
          </w:tcPr>
          <w:p w14:paraId="5D453995" w14:textId="77777777" w:rsidR="0074355E" w:rsidRPr="0074355E" w:rsidRDefault="0074355E">
            <w:r w:rsidRPr="0074355E">
              <w:t>Correction for new reference SSB configuration</w:t>
            </w:r>
          </w:p>
        </w:tc>
        <w:tc>
          <w:tcPr>
            <w:tcW w:w="1788" w:type="dxa"/>
            <w:noWrap/>
            <w:hideMark/>
          </w:tcPr>
          <w:p w14:paraId="43BF01D7" w14:textId="77777777" w:rsidR="0074355E" w:rsidRPr="0074355E" w:rsidRDefault="0074355E">
            <w:r w:rsidRPr="0074355E">
              <w:t>Samsung</w:t>
            </w:r>
          </w:p>
        </w:tc>
        <w:tc>
          <w:tcPr>
            <w:tcW w:w="861" w:type="dxa"/>
            <w:noWrap/>
            <w:hideMark/>
          </w:tcPr>
          <w:p w14:paraId="11B6607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CA0448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B727DF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57FF32" w14:textId="77777777" w:rsidR="0074355E" w:rsidRPr="0074355E" w:rsidRDefault="0074355E">
            <w:proofErr w:type="spellStart"/>
            <w:r w:rsidRPr="0074355E">
              <w:t>NR_feMIMO-UEConTest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4E5E20E" w14:textId="77777777" w:rsidR="0074355E" w:rsidRPr="0074355E" w:rsidRDefault="0074355E">
            <w:r w:rsidRPr="0074355E">
              <w:t>3388</w:t>
            </w:r>
          </w:p>
        </w:tc>
        <w:tc>
          <w:tcPr>
            <w:tcW w:w="425" w:type="dxa"/>
            <w:noWrap/>
            <w:hideMark/>
          </w:tcPr>
          <w:p w14:paraId="021DF21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1DDB71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C4B36A" w14:textId="77777777" w:rsidR="0074355E" w:rsidRPr="0074355E" w:rsidRDefault="0074355E">
            <w:r w:rsidRPr="0074355E">
              <w:t>RP-242309</w:t>
            </w:r>
          </w:p>
        </w:tc>
      </w:tr>
      <w:tr w:rsidR="0074355E" w:rsidRPr="0074355E" w14:paraId="399463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0D08198" w14:textId="77777777" w:rsidR="0074355E" w:rsidRPr="0074355E" w:rsidRDefault="0074355E">
            <w:r w:rsidRPr="0074355E">
              <w:t>R5-245132</w:t>
            </w:r>
          </w:p>
        </w:tc>
        <w:tc>
          <w:tcPr>
            <w:tcW w:w="3006" w:type="dxa"/>
            <w:noWrap/>
            <w:hideMark/>
          </w:tcPr>
          <w:p w14:paraId="7A085CF0" w14:textId="77777777" w:rsidR="0074355E" w:rsidRPr="0074355E" w:rsidRDefault="0074355E">
            <w:r w:rsidRPr="0074355E">
              <w:t xml:space="preserve">Correction of test configurations and test cases for </w:t>
            </w:r>
            <w:proofErr w:type="spellStart"/>
            <w:r w:rsidRPr="0074355E">
              <w:t>FeMIMO</w:t>
            </w:r>
            <w:proofErr w:type="spellEnd"/>
          </w:p>
        </w:tc>
        <w:tc>
          <w:tcPr>
            <w:tcW w:w="1788" w:type="dxa"/>
            <w:noWrap/>
            <w:hideMark/>
          </w:tcPr>
          <w:p w14:paraId="2DE25049" w14:textId="77777777" w:rsidR="0074355E" w:rsidRPr="0074355E" w:rsidRDefault="0074355E">
            <w:r w:rsidRPr="0074355E">
              <w:t>Samsung</w:t>
            </w:r>
          </w:p>
        </w:tc>
        <w:tc>
          <w:tcPr>
            <w:tcW w:w="861" w:type="dxa"/>
            <w:noWrap/>
            <w:hideMark/>
          </w:tcPr>
          <w:p w14:paraId="5E2EC5F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6DF04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BA768D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06E283F" w14:textId="77777777" w:rsidR="0074355E" w:rsidRPr="0074355E" w:rsidRDefault="0074355E">
            <w:proofErr w:type="spellStart"/>
            <w:r w:rsidRPr="0074355E">
              <w:t>NR_feMIMO-UEConTest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D0AC370" w14:textId="77777777" w:rsidR="0074355E" w:rsidRPr="0074355E" w:rsidRDefault="0074355E">
            <w:r w:rsidRPr="0074355E">
              <w:t>3389</w:t>
            </w:r>
          </w:p>
        </w:tc>
        <w:tc>
          <w:tcPr>
            <w:tcW w:w="425" w:type="dxa"/>
            <w:noWrap/>
            <w:hideMark/>
          </w:tcPr>
          <w:p w14:paraId="50F895A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B90F15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887F9C" w14:textId="77777777" w:rsidR="0074355E" w:rsidRPr="0074355E" w:rsidRDefault="0074355E">
            <w:r w:rsidRPr="0074355E">
              <w:t>RP-242309</w:t>
            </w:r>
          </w:p>
        </w:tc>
      </w:tr>
      <w:tr w:rsidR="0074355E" w:rsidRPr="0074355E" w14:paraId="4B7C324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CAEB270" w14:textId="77777777" w:rsidR="0074355E" w:rsidRPr="0074355E" w:rsidRDefault="0074355E">
            <w:r w:rsidRPr="0074355E">
              <w:t>R5-245146</w:t>
            </w:r>
          </w:p>
        </w:tc>
        <w:tc>
          <w:tcPr>
            <w:tcW w:w="3006" w:type="dxa"/>
            <w:noWrap/>
            <w:hideMark/>
          </w:tcPr>
          <w:p w14:paraId="25001F6C" w14:textId="77777777" w:rsidR="0074355E" w:rsidRPr="0074355E" w:rsidRDefault="0074355E">
            <w:r w:rsidRPr="0074355E">
              <w:t>Addition of 4Rx reference sensitivity for handheld UE</w:t>
            </w:r>
          </w:p>
        </w:tc>
        <w:tc>
          <w:tcPr>
            <w:tcW w:w="1788" w:type="dxa"/>
            <w:noWrap/>
            <w:hideMark/>
          </w:tcPr>
          <w:p w14:paraId="10C2369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5B44BB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0C8982B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A82A5C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11E9C62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6E623450" w14:textId="77777777" w:rsidR="0074355E" w:rsidRPr="0074355E" w:rsidRDefault="0074355E">
            <w:r w:rsidRPr="0074355E">
              <w:t>2973</w:t>
            </w:r>
          </w:p>
        </w:tc>
        <w:tc>
          <w:tcPr>
            <w:tcW w:w="425" w:type="dxa"/>
            <w:noWrap/>
            <w:hideMark/>
          </w:tcPr>
          <w:p w14:paraId="487DE3A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093BB5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85BBA3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1924197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6A2CF39" w14:textId="77777777" w:rsidR="0074355E" w:rsidRPr="0074355E" w:rsidRDefault="0074355E">
            <w:r w:rsidRPr="0074355E">
              <w:t>R5-245147</w:t>
            </w:r>
          </w:p>
        </w:tc>
        <w:tc>
          <w:tcPr>
            <w:tcW w:w="3006" w:type="dxa"/>
            <w:noWrap/>
            <w:hideMark/>
          </w:tcPr>
          <w:p w14:paraId="5EF4A555" w14:textId="77777777" w:rsidR="0074355E" w:rsidRPr="0074355E" w:rsidRDefault="0074355E">
            <w:r w:rsidRPr="0074355E">
              <w:t>Addition of inter-band CA 4Rx reference sensitivity for handheld UE</w:t>
            </w:r>
          </w:p>
        </w:tc>
        <w:tc>
          <w:tcPr>
            <w:tcW w:w="1788" w:type="dxa"/>
            <w:noWrap/>
            <w:hideMark/>
          </w:tcPr>
          <w:p w14:paraId="6A778FC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7D4E18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CDDA08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D64781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5FFFC6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37E3F43F" w14:textId="77777777" w:rsidR="0074355E" w:rsidRPr="0074355E" w:rsidRDefault="0074355E">
            <w:r w:rsidRPr="0074355E">
              <w:t>2974</w:t>
            </w:r>
          </w:p>
        </w:tc>
        <w:tc>
          <w:tcPr>
            <w:tcW w:w="425" w:type="dxa"/>
            <w:noWrap/>
            <w:hideMark/>
          </w:tcPr>
          <w:p w14:paraId="3F1DD9E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73D223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F55C99A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32ABA40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F11809" w14:textId="77777777" w:rsidR="0074355E" w:rsidRPr="0074355E" w:rsidRDefault="0074355E">
            <w:r w:rsidRPr="0074355E">
              <w:t>R5-245149</w:t>
            </w:r>
          </w:p>
        </w:tc>
        <w:tc>
          <w:tcPr>
            <w:tcW w:w="3006" w:type="dxa"/>
            <w:noWrap/>
            <w:hideMark/>
          </w:tcPr>
          <w:p w14:paraId="7433E124" w14:textId="77777777" w:rsidR="0074355E" w:rsidRPr="0074355E" w:rsidRDefault="0074355E">
            <w:r w:rsidRPr="0074355E">
              <w:t>Correction to clause 5 for 3Tx inter-band CA configurations</w:t>
            </w:r>
          </w:p>
        </w:tc>
        <w:tc>
          <w:tcPr>
            <w:tcW w:w="1788" w:type="dxa"/>
            <w:noWrap/>
            <w:hideMark/>
          </w:tcPr>
          <w:p w14:paraId="0551140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27ACE7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C4FE80E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0860A5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148BB92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3E50C0F5" w14:textId="77777777" w:rsidR="0074355E" w:rsidRPr="0074355E" w:rsidRDefault="0074355E">
            <w:r w:rsidRPr="0074355E">
              <w:t>2975</w:t>
            </w:r>
          </w:p>
        </w:tc>
        <w:tc>
          <w:tcPr>
            <w:tcW w:w="425" w:type="dxa"/>
            <w:noWrap/>
            <w:hideMark/>
          </w:tcPr>
          <w:p w14:paraId="3B07469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12B71D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BBD373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5590376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C0F57C" w14:textId="77777777" w:rsidR="0074355E" w:rsidRPr="0074355E" w:rsidRDefault="0074355E">
            <w:r w:rsidRPr="0074355E">
              <w:t>R5-245151</w:t>
            </w:r>
          </w:p>
        </w:tc>
        <w:tc>
          <w:tcPr>
            <w:tcW w:w="3006" w:type="dxa"/>
            <w:noWrap/>
            <w:hideMark/>
          </w:tcPr>
          <w:p w14:paraId="6E969ECA" w14:textId="77777777" w:rsidR="0074355E" w:rsidRPr="0074355E" w:rsidRDefault="0074355E">
            <w:r w:rsidRPr="0074355E">
              <w:t>Addition of new test case 6.5H.3.3.2 for inter-band CA with UL MIMO</w:t>
            </w:r>
          </w:p>
        </w:tc>
        <w:tc>
          <w:tcPr>
            <w:tcW w:w="1788" w:type="dxa"/>
            <w:noWrap/>
            <w:hideMark/>
          </w:tcPr>
          <w:p w14:paraId="2356984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C1BCC9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852BB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CEB5B1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C130128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00206062" w14:textId="77777777" w:rsidR="0074355E" w:rsidRPr="0074355E" w:rsidRDefault="0074355E">
            <w:r w:rsidRPr="0074355E">
              <w:t>2977</w:t>
            </w:r>
          </w:p>
        </w:tc>
        <w:tc>
          <w:tcPr>
            <w:tcW w:w="425" w:type="dxa"/>
            <w:noWrap/>
            <w:hideMark/>
          </w:tcPr>
          <w:p w14:paraId="751E450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54AE49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52FCB1F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13E5375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AB68A1" w14:textId="77777777" w:rsidR="0074355E" w:rsidRPr="0074355E" w:rsidRDefault="0074355E">
            <w:r w:rsidRPr="0074355E">
              <w:lastRenderedPageBreak/>
              <w:t>R5-245153</w:t>
            </w:r>
          </w:p>
        </w:tc>
        <w:tc>
          <w:tcPr>
            <w:tcW w:w="3006" w:type="dxa"/>
            <w:noWrap/>
            <w:hideMark/>
          </w:tcPr>
          <w:p w14:paraId="02D9B106" w14:textId="77777777" w:rsidR="0074355E" w:rsidRPr="0074355E" w:rsidRDefault="0074355E">
            <w:r w:rsidRPr="0074355E">
              <w:t xml:space="preserve">Addition of new test case 6.5L.3.3.2 for inter-band CA with </w:t>
            </w:r>
            <w:proofErr w:type="spellStart"/>
            <w:r w:rsidRPr="0074355E">
              <w:t>TxD</w:t>
            </w:r>
            <w:proofErr w:type="spellEnd"/>
          </w:p>
        </w:tc>
        <w:tc>
          <w:tcPr>
            <w:tcW w:w="1788" w:type="dxa"/>
            <w:noWrap/>
            <w:hideMark/>
          </w:tcPr>
          <w:p w14:paraId="7468E00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668981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9F5F7B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E1EC34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D367394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1CFCC71D" w14:textId="77777777" w:rsidR="0074355E" w:rsidRPr="0074355E" w:rsidRDefault="0074355E">
            <w:r w:rsidRPr="0074355E">
              <w:t>2979</w:t>
            </w:r>
          </w:p>
        </w:tc>
        <w:tc>
          <w:tcPr>
            <w:tcW w:w="425" w:type="dxa"/>
            <w:noWrap/>
            <w:hideMark/>
          </w:tcPr>
          <w:p w14:paraId="286F6EE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5FED68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78085A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5B0EEB9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88EBDB" w14:textId="77777777" w:rsidR="0074355E" w:rsidRPr="0074355E" w:rsidRDefault="0074355E">
            <w:r w:rsidRPr="0074355E">
              <w:t>R5-245155</w:t>
            </w:r>
          </w:p>
        </w:tc>
        <w:tc>
          <w:tcPr>
            <w:tcW w:w="3006" w:type="dxa"/>
            <w:noWrap/>
            <w:hideMark/>
          </w:tcPr>
          <w:p w14:paraId="2ECD15F0" w14:textId="77777777" w:rsidR="0074355E" w:rsidRPr="0074355E" w:rsidRDefault="0074355E">
            <w:r w:rsidRPr="0074355E">
              <w:t>Addition of Rx requirements for inter-band UL CA with 3Tx</w:t>
            </w:r>
          </w:p>
        </w:tc>
        <w:tc>
          <w:tcPr>
            <w:tcW w:w="1788" w:type="dxa"/>
            <w:noWrap/>
            <w:hideMark/>
          </w:tcPr>
          <w:p w14:paraId="0CCF68D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BF4B82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485ED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16A64C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9A9BD07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0FC583FF" w14:textId="77777777" w:rsidR="0074355E" w:rsidRPr="0074355E" w:rsidRDefault="0074355E">
            <w:r w:rsidRPr="0074355E">
              <w:t>2981</w:t>
            </w:r>
          </w:p>
        </w:tc>
        <w:tc>
          <w:tcPr>
            <w:tcW w:w="425" w:type="dxa"/>
            <w:noWrap/>
            <w:hideMark/>
          </w:tcPr>
          <w:p w14:paraId="276587E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D1C9B6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83F9B1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32E1AA7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671F0F3" w14:textId="77777777" w:rsidR="0074355E" w:rsidRPr="0074355E" w:rsidRDefault="0074355E">
            <w:r w:rsidRPr="0074355E">
              <w:t>R5-245157</w:t>
            </w:r>
          </w:p>
        </w:tc>
        <w:tc>
          <w:tcPr>
            <w:tcW w:w="3006" w:type="dxa"/>
            <w:noWrap/>
            <w:hideMark/>
          </w:tcPr>
          <w:p w14:paraId="3C359157" w14:textId="77777777" w:rsidR="0074355E" w:rsidRPr="0074355E" w:rsidRDefault="0074355E">
            <w:r w:rsidRPr="0074355E">
              <w:t>Addition of new test case 6.5H.3.3.1 for inter-band EN-DC with UL MIMO</w:t>
            </w:r>
          </w:p>
        </w:tc>
        <w:tc>
          <w:tcPr>
            <w:tcW w:w="1788" w:type="dxa"/>
            <w:noWrap/>
            <w:hideMark/>
          </w:tcPr>
          <w:p w14:paraId="6E15822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A2E2FC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EC1F56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457B26F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092D42F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3BE2CB9E" w14:textId="77777777" w:rsidR="0074355E" w:rsidRPr="0074355E" w:rsidRDefault="0074355E">
            <w:r w:rsidRPr="0074355E">
              <w:t>1826</w:t>
            </w:r>
          </w:p>
        </w:tc>
        <w:tc>
          <w:tcPr>
            <w:tcW w:w="425" w:type="dxa"/>
            <w:noWrap/>
            <w:hideMark/>
          </w:tcPr>
          <w:p w14:paraId="06AA3D4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BFC735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EE218E4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3800A88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6553D39" w14:textId="77777777" w:rsidR="0074355E" w:rsidRPr="0074355E" w:rsidRDefault="0074355E">
            <w:r w:rsidRPr="0074355E">
              <w:t>R5-245158</w:t>
            </w:r>
          </w:p>
        </w:tc>
        <w:tc>
          <w:tcPr>
            <w:tcW w:w="3006" w:type="dxa"/>
            <w:noWrap/>
            <w:hideMark/>
          </w:tcPr>
          <w:p w14:paraId="5F1A6AB4" w14:textId="77777777" w:rsidR="0074355E" w:rsidRPr="0074355E" w:rsidRDefault="0074355E">
            <w:r w:rsidRPr="0074355E">
              <w:t>Addition of new test case 6.5H.3.3.2 for inter-band EN-DC with UL MIMO</w:t>
            </w:r>
          </w:p>
        </w:tc>
        <w:tc>
          <w:tcPr>
            <w:tcW w:w="1788" w:type="dxa"/>
            <w:noWrap/>
            <w:hideMark/>
          </w:tcPr>
          <w:p w14:paraId="137C61A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5BBB4A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D0DB10D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014DFF6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84C481F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11779319" w14:textId="77777777" w:rsidR="0074355E" w:rsidRPr="0074355E" w:rsidRDefault="0074355E">
            <w:r w:rsidRPr="0074355E">
              <w:t>1827</w:t>
            </w:r>
          </w:p>
        </w:tc>
        <w:tc>
          <w:tcPr>
            <w:tcW w:w="425" w:type="dxa"/>
            <w:noWrap/>
            <w:hideMark/>
          </w:tcPr>
          <w:p w14:paraId="3352F02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FD3BDA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91EA730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7A5797B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C4E1B2A" w14:textId="77777777" w:rsidR="0074355E" w:rsidRPr="0074355E" w:rsidRDefault="0074355E">
            <w:r w:rsidRPr="0074355E">
              <w:t>R5-245159</w:t>
            </w:r>
          </w:p>
        </w:tc>
        <w:tc>
          <w:tcPr>
            <w:tcW w:w="3006" w:type="dxa"/>
            <w:noWrap/>
            <w:hideMark/>
          </w:tcPr>
          <w:p w14:paraId="2B74BEC0" w14:textId="77777777" w:rsidR="0074355E" w:rsidRPr="0074355E" w:rsidRDefault="0074355E">
            <w:r w:rsidRPr="0074355E">
              <w:t xml:space="preserve">Addition of new test case 6.5L.3.3.1 for inter-band EN-DC with </w:t>
            </w:r>
            <w:proofErr w:type="spellStart"/>
            <w:r w:rsidRPr="0074355E">
              <w:t>TxD</w:t>
            </w:r>
            <w:proofErr w:type="spellEnd"/>
          </w:p>
        </w:tc>
        <w:tc>
          <w:tcPr>
            <w:tcW w:w="1788" w:type="dxa"/>
            <w:noWrap/>
            <w:hideMark/>
          </w:tcPr>
          <w:p w14:paraId="38C690D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4AF275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E8577B8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214EA76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17836C3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5BD9C0B6" w14:textId="77777777" w:rsidR="0074355E" w:rsidRPr="0074355E" w:rsidRDefault="0074355E">
            <w:r w:rsidRPr="0074355E">
              <w:t>1828</w:t>
            </w:r>
          </w:p>
        </w:tc>
        <w:tc>
          <w:tcPr>
            <w:tcW w:w="425" w:type="dxa"/>
            <w:noWrap/>
            <w:hideMark/>
          </w:tcPr>
          <w:p w14:paraId="4BC2F93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1DF40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CAAAA64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7357407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D643C13" w14:textId="77777777" w:rsidR="0074355E" w:rsidRPr="0074355E" w:rsidRDefault="0074355E">
            <w:r w:rsidRPr="0074355E">
              <w:t>R5-245160</w:t>
            </w:r>
          </w:p>
        </w:tc>
        <w:tc>
          <w:tcPr>
            <w:tcW w:w="3006" w:type="dxa"/>
            <w:noWrap/>
            <w:hideMark/>
          </w:tcPr>
          <w:p w14:paraId="59614A4A" w14:textId="77777777" w:rsidR="0074355E" w:rsidRPr="0074355E" w:rsidRDefault="0074355E">
            <w:r w:rsidRPr="0074355E">
              <w:t xml:space="preserve">Addition of new test case 6.5L.3.3.2 for inter-band EN-DC with </w:t>
            </w:r>
            <w:proofErr w:type="spellStart"/>
            <w:r w:rsidRPr="0074355E">
              <w:t>TxD</w:t>
            </w:r>
            <w:proofErr w:type="spellEnd"/>
          </w:p>
        </w:tc>
        <w:tc>
          <w:tcPr>
            <w:tcW w:w="1788" w:type="dxa"/>
            <w:noWrap/>
            <w:hideMark/>
          </w:tcPr>
          <w:p w14:paraId="046BEB3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B2BCA9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A07D761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39DE538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136E066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514B5CAE" w14:textId="77777777" w:rsidR="0074355E" w:rsidRPr="0074355E" w:rsidRDefault="0074355E">
            <w:r w:rsidRPr="0074355E">
              <w:t>1829</w:t>
            </w:r>
          </w:p>
        </w:tc>
        <w:tc>
          <w:tcPr>
            <w:tcW w:w="425" w:type="dxa"/>
            <w:noWrap/>
            <w:hideMark/>
          </w:tcPr>
          <w:p w14:paraId="532F5ED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B556F6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7A0EAA9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4B8C5A7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55104CC" w14:textId="77777777" w:rsidR="0074355E" w:rsidRPr="0074355E" w:rsidRDefault="0074355E">
            <w:r w:rsidRPr="0074355E">
              <w:t>R5-245162</w:t>
            </w:r>
          </w:p>
        </w:tc>
        <w:tc>
          <w:tcPr>
            <w:tcW w:w="3006" w:type="dxa"/>
            <w:noWrap/>
            <w:hideMark/>
          </w:tcPr>
          <w:p w14:paraId="4031F1C8" w14:textId="77777777" w:rsidR="0074355E" w:rsidRPr="0074355E" w:rsidRDefault="0074355E">
            <w:r w:rsidRPr="0074355E">
              <w:t>Addition of Rx requirements for inter-band EN-DC with 3Tx</w:t>
            </w:r>
          </w:p>
        </w:tc>
        <w:tc>
          <w:tcPr>
            <w:tcW w:w="1788" w:type="dxa"/>
            <w:noWrap/>
            <w:hideMark/>
          </w:tcPr>
          <w:p w14:paraId="5715603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A1A1B8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69E6D80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06DB731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DBC813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29973EA5" w14:textId="77777777" w:rsidR="0074355E" w:rsidRPr="0074355E" w:rsidRDefault="0074355E">
            <w:r w:rsidRPr="0074355E">
              <w:t>1831</w:t>
            </w:r>
          </w:p>
        </w:tc>
        <w:tc>
          <w:tcPr>
            <w:tcW w:w="425" w:type="dxa"/>
            <w:noWrap/>
            <w:hideMark/>
          </w:tcPr>
          <w:p w14:paraId="2A4B0D3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C45F50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D6F546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292C0CF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767CFC" w14:textId="77777777" w:rsidR="0074355E" w:rsidRPr="0074355E" w:rsidRDefault="0074355E">
            <w:r w:rsidRPr="0074355E">
              <w:t>R5-245163</w:t>
            </w:r>
          </w:p>
        </w:tc>
        <w:tc>
          <w:tcPr>
            <w:tcW w:w="3006" w:type="dxa"/>
            <w:noWrap/>
            <w:hideMark/>
          </w:tcPr>
          <w:p w14:paraId="76A5CAE0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applicabilities</w:t>
            </w:r>
            <w:proofErr w:type="spellEnd"/>
            <w:r w:rsidRPr="0074355E">
              <w:t xml:space="preserve"> for 3Tx spurious emissions test cases</w:t>
            </w:r>
          </w:p>
        </w:tc>
        <w:tc>
          <w:tcPr>
            <w:tcW w:w="1788" w:type="dxa"/>
            <w:noWrap/>
            <w:hideMark/>
          </w:tcPr>
          <w:p w14:paraId="5164F2D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8C487C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9ACD0B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4BB8E55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F439D0B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2FEC5F53" w14:textId="77777777" w:rsidR="0074355E" w:rsidRPr="0074355E" w:rsidRDefault="0074355E">
            <w:r w:rsidRPr="0074355E">
              <w:t>0472</w:t>
            </w:r>
          </w:p>
        </w:tc>
        <w:tc>
          <w:tcPr>
            <w:tcW w:w="425" w:type="dxa"/>
            <w:noWrap/>
            <w:hideMark/>
          </w:tcPr>
          <w:p w14:paraId="1A11D31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8DAD37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EF8773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3B2F0B7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9FB00F5" w14:textId="77777777" w:rsidR="0074355E" w:rsidRPr="0074355E" w:rsidRDefault="0074355E">
            <w:r w:rsidRPr="0074355E">
              <w:t>R5-245164</w:t>
            </w:r>
          </w:p>
        </w:tc>
        <w:tc>
          <w:tcPr>
            <w:tcW w:w="3006" w:type="dxa"/>
            <w:noWrap/>
            <w:hideMark/>
          </w:tcPr>
          <w:p w14:paraId="4D606F93" w14:textId="77777777" w:rsidR="0074355E" w:rsidRPr="0074355E" w:rsidRDefault="0074355E">
            <w:r w:rsidRPr="0074355E">
              <w:t>Addition of test point analysis for 3Tx spurious emissions test cases</w:t>
            </w:r>
          </w:p>
        </w:tc>
        <w:tc>
          <w:tcPr>
            <w:tcW w:w="1788" w:type="dxa"/>
            <w:noWrap/>
            <w:hideMark/>
          </w:tcPr>
          <w:p w14:paraId="07A5399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89E170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E5B5CB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6E7BEF3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394A284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182B68EA" w14:textId="77777777" w:rsidR="0074355E" w:rsidRPr="0074355E" w:rsidRDefault="0074355E">
            <w:r w:rsidRPr="0074355E">
              <w:t>0942</w:t>
            </w:r>
          </w:p>
        </w:tc>
        <w:tc>
          <w:tcPr>
            <w:tcW w:w="425" w:type="dxa"/>
            <w:noWrap/>
            <w:hideMark/>
          </w:tcPr>
          <w:p w14:paraId="54648D0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08261D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EF4B79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4B3B0D2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6D6C785" w14:textId="77777777" w:rsidR="0074355E" w:rsidRPr="0074355E" w:rsidRDefault="0074355E">
            <w:r w:rsidRPr="0074355E">
              <w:t>R5-245167</w:t>
            </w:r>
          </w:p>
        </w:tc>
        <w:tc>
          <w:tcPr>
            <w:tcW w:w="3006" w:type="dxa"/>
            <w:noWrap/>
            <w:hideMark/>
          </w:tcPr>
          <w:p w14:paraId="48B0E825" w14:textId="77777777" w:rsidR="0074355E" w:rsidRPr="0074355E" w:rsidRDefault="0074355E">
            <w:r w:rsidRPr="0074355E">
              <w:t xml:space="preserve">Update of simultaneous </w:t>
            </w:r>
            <w:proofErr w:type="spellStart"/>
            <w:r w:rsidRPr="0074355E">
              <w:t>RxTx</w:t>
            </w:r>
            <w:proofErr w:type="spellEnd"/>
            <w:r w:rsidRPr="0074355E">
              <w:t xml:space="preserve"> capability indication for DC_39_n41 and DC_40_n41</w:t>
            </w:r>
          </w:p>
        </w:tc>
        <w:tc>
          <w:tcPr>
            <w:tcW w:w="1788" w:type="dxa"/>
            <w:noWrap/>
            <w:hideMark/>
          </w:tcPr>
          <w:p w14:paraId="45C6C17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4F7B20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D7606FE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13F724B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B47CC7C" w14:textId="77777777" w:rsidR="0074355E" w:rsidRPr="0074355E" w:rsidRDefault="0074355E">
            <w:r w:rsidRPr="0074355E">
              <w:t>LTE_NR_Simult_RxTx_R18-UEConTest</w:t>
            </w:r>
          </w:p>
        </w:tc>
        <w:tc>
          <w:tcPr>
            <w:tcW w:w="707" w:type="dxa"/>
            <w:noWrap/>
            <w:hideMark/>
          </w:tcPr>
          <w:p w14:paraId="5C7C6246" w14:textId="77777777" w:rsidR="0074355E" w:rsidRPr="0074355E" w:rsidRDefault="0074355E">
            <w:r w:rsidRPr="0074355E">
              <w:t>1832</w:t>
            </w:r>
          </w:p>
        </w:tc>
        <w:tc>
          <w:tcPr>
            <w:tcW w:w="425" w:type="dxa"/>
            <w:noWrap/>
            <w:hideMark/>
          </w:tcPr>
          <w:p w14:paraId="2AD2FE3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B6FFF5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A47C23" w14:textId="77777777" w:rsidR="0074355E" w:rsidRPr="0074355E" w:rsidRDefault="0074355E">
            <w:r w:rsidRPr="0074355E">
              <w:t>RP-242308</w:t>
            </w:r>
          </w:p>
        </w:tc>
      </w:tr>
      <w:tr w:rsidR="0074355E" w:rsidRPr="0074355E" w14:paraId="3FFFFD3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75559C" w14:textId="77777777" w:rsidR="0074355E" w:rsidRPr="0074355E" w:rsidRDefault="0074355E">
            <w:r w:rsidRPr="0074355E">
              <w:t>R5-245168</w:t>
            </w:r>
          </w:p>
        </w:tc>
        <w:tc>
          <w:tcPr>
            <w:tcW w:w="3006" w:type="dxa"/>
            <w:noWrap/>
            <w:hideMark/>
          </w:tcPr>
          <w:p w14:paraId="3762087B" w14:textId="77777777" w:rsidR="0074355E" w:rsidRPr="0074355E" w:rsidRDefault="0074355E">
            <w:r w:rsidRPr="0074355E">
              <w:t xml:space="preserve">Addition of TIB value for DC_40_n41 with simultaneous </w:t>
            </w:r>
            <w:proofErr w:type="spellStart"/>
            <w:r w:rsidRPr="0074355E">
              <w:t>RxTx</w:t>
            </w:r>
            <w:proofErr w:type="spellEnd"/>
            <w:r w:rsidRPr="0074355E">
              <w:t xml:space="preserve"> capability</w:t>
            </w:r>
          </w:p>
        </w:tc>
        <w:tc>
          <w:tcPr>
            <w:tcW w:w="1788" w:type="dxa"/>
            <w:noWrap/>
            <w:hideMark/>
          </w:tcPr>
          <w:p w14:paraId="46EC231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C0BCD8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BD789A9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36C8CA1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FFCFEC9" w14:textId="77777777" w:rsidR="0074355E" w:rsidRPr="0074355E" w:rsidRDefault="0074355E">
            <w:r w:rsidRPr="0074355E">
              <w:t>LTE_NR_Simult_RxTx_R18-UEConTest</w:t>
            </w:r>
          </w:p>
        </w:tc>
        <w:tc>
          <w:tcPr>
            <w:tcW w:w="707" w:type="dxa"/>
            <w:noWrap/>
            <w:hideMark/>
          </w:tcPr>
          <w:p w14:paraId="37C75497" w14:textId="77777777" w:rsidR="0074355E" w:rsidRPr="0074355E" w:rsidRDefault="0074355E">
            <w:r w:rsidRPr="0074355E">
              <w:t>1833</w:t>
            </w:r>
          </w:p>
        </w:tc>
        <w:tc>
          <w:tcPr>
            <w:tcW w:w="425" w:type="dxa"/>
            <w:noWrap/>
            <w:hideMark/>
          </w:tcPr>
          <w:p w14:paraId="7504EA1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89547E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1F430C5" w14:textId="77777777" w:rsidR="0074355E" w:rsidRPr="0074355E" w:rsidRDefault="0074355E">
            <w:r w:rsidRPr="0074355E">
              <w:t>RP-242308</w:t>
            </w:r>
          </w:p>
        </w:tc>
      </w:tr>
      <w:tr w:rsidR="0074355E" w:rsidRPr="0074355E" w14:paraId="78D987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AA0EB95" w14:textId="77777777" w:rsidR="0074355E" w:rsidRPr="0074355E" w:rsidRDefault="0074355E">
            <w:r w:rsidRPr="0074355E">
              <w:lastRenderedPageBreak/>
              <w:t>R5-245170</w:t>
            </w:r>
          </w:p>
        </w:tc>
        <w:tc>
          <w:tcPr>
            <w:tcW w:w="3006" w:type="dxa"/>
            <w:noWrap/>
            <w:hideMark/>
          </w:tcPr>
          <w:p w14:paraId="6A7AA877" w14:textId="77777777" w:rsidR="0074355E" w:rsidRPr="0074355E" w:rsidRDefault="0074355E">
            <w:r w:rsidRPr="0074355E">
              <w:t xml:space="preserve">Addition of test point analysis for EN-DC configurations with simultaneous </w:t>
            </w:r>
            <w:proofErr w:type="spellStart"/>
            <w:r w:rsidRPr="0074355E">
              <w:t>RxTx</w:t>
            </w:r>
            <w:proofErr w:type="spellEnd"/>
          </w:p>
        </w:tc>
        <w:tc>
          <w:tcPr>
            <w:tcW w:w="1788" w:type="dxa"/>
            <w:noWrap/>
            <w:hideMark/>
          </w:tcPr>
          <w:p w14:paraId="7E9DC84D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61A217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382B6DC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38ADED9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3808144" w14:textId="77777777" w:rsidR="0074355E" w:rsidRPr="0074355E" w:rsidRDefault="0074355E">
            <w:r w:rsidRPr="0074355E">
              <w:t>LTE_NR_Simult_RxTx_R18-UEConTest</w:t>
            </w:r>
          </w:p>
        </w:tc>
        <w:tc>
          <w:tcPr>
            <w:tcW w:w="707" w:type="dxa"/>
            <w:noWrap/>
            <w:hideMark/>
          </w:tcPr>
          <w:p w14:paraId="73EBC526" w14:textId="77777777" w:rsidR="0074355E" w:rsidRPr="0074355E" w:rsidRDefault="0074355E">
            <w:r w:rsidRPr="0074355E">
              <w:t>0943</w:t>
            </w:r>
          </w:p>
        </w:tc>
        <w:tc>
          <w:tcPr>
            <w:tcW w:w="425" w:type="dxa"/>
            <w:noWrap/>
            <w:hideMark/>
          </w:tcPr>
          <w:p w14:paraId="36F72C8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3741C4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86D6C1D" w14:textId="77777777" w:rsidR="0074355E" w:rsidRPr="0074355E" w:rsidRDefault="0074355E">
            <w:r w:rsidRPr="0074355E">
              <w:t>RP-242308</w:t>
            </w:r>
          </w:p>
        </w:tc>
      </w:tr>
      <w:tr w:rsidR="0074355E" w:rsidRPr="0074355E" w14:paraId="7F4B7ED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C37BED6" w14:textId="77777777" w:rsidR="0074355E" w:rsidRPr="0074355E" w:rsidRDefault="0074355E">
            <w:r w:rsidRPr="0074355E">
              <w:t>R5-245198</w:t>
            </w:r>
          </w:p>
        </w:tc>
        <w:tc>
          <w:tcPr>
            <w:tcW w:w="3006" w:type="dxa"/>
            <w:noWrap/>
            <w:hideMark/>
          </w:tcPr>
          <w:p w14:paraId="11A0E54C" w14:textId="77777777" w:rsidR="0074355E" w:rsidRPr="0074355E" w:rsidRDefault="0074355E">
            <w:r w:rsidRPr="0074355E">
              <w:t>Updates to NR RRC test case 8.1.1.2.4</w:t>
            </w:r>
          </w:p>
        </w:tc>
        <w:tc>
          <w:tcPr>
            <w:tcW w:w="1788" w:type="dxa"/>
            <w:noWrap/>
            <w:hideMark/>
          </w:tcPr>
          <w:p w14:paraId="64894802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019C65C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7F9FA4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C0283D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78836C2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0FA962C2" w14:textId="77777777" w:rsidR="0074355E" w:rsidRPr="0074355E" w:rsidRDefault="0074355E">
            <w:r w:rsidRPr="0074355E">
              <w:t>4630</w:t>
            </w:r>
          </w:p>
        </w:tc>
        <w:tc>
          <w:tcPr>
            <w:tcW w:w="425" w:type="dxa"/>
            <w:noWrap/>
            <w:hideMark/>
          </w:tcPr>
          <w:p w14:paraId="703E5B6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3448D3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7E9CC33" w14:textId="77777777" w:rsidR="0074355E" w:rsidRPr="0074355E" w:rsidRDefault="0074355E">
            <w:r w:rsidRPr="0074355E">
              <w:t>RP-242273</w:t>
            </w:r>
          </w:p>
        </w:tc>
      </w:tr>
      <w:tr w:rsidR="0074355E" w:rsidRPr="0074355E" w14:paraId="0913DD9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4EE949" w14:textId="77777777" w:rsidR="0074355E" w:rsidRPr="0074355E" w:rsidRDefault="0074355E">
            <w:r w:rsidRPr="0074355E">
              <w:t>R5-245202</w:t>
            </w:r>
          </w:p>
        </w:tc>
        <w:tc>
          <w:tcPr>
            <w:tcW w:w="3006" w:type="dxa"/>
            <w:noWrap/>
            <w:hideMark/>
          </w:tcPr>
          <w:p w14:paraId="045858E2" w14:textId="77777777" w:rsidR="0074355E" w:rsidRPr="0074355E" w:rsidRDefault="0074355E">
            <w:r w:rsidRPr="0074355E">
              <w:t>Updates to 5GMM test case 9.1.5.1.15</w:t>
            </w:r>
          </w:p>
        </w:tc>
        <w:tc>
          <w:tcPr>
            <w:tcW w:w="1788" w:type="dxa"/>
            <w:noWrap/>
            <w:hideMark/>
          </w:tcPr>
          <w:p w14:paraId="4C5694E4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309AD0E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E4D4B9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658DA1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9B4353F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616B79E4" w14:textId="77777777" w:rsidR="0074355E" w:rsidRPr="0074355E" w:rsidRDefault="0074355E">
            <w:r w:rsidRPr="0074355E">
              <w:t>4634</w:t>
            </w:r>
          </w:p>
        </w:tc>
        <w:tc>
          <w:tcPr>
            <w:tcW w:w="425" w:type="dxa"/>
            <w:noWrap/>
            <w:hideMark/>
          </w:tcPr>
          <w:p w14:paraId="73300F0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5BD21F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CBB60D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64A2D0A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A291E5B" w14:textId="77777777" w:rsidR="0074355E" w:rsidRPr="0074355E" w:rsidRDefault="0074355E">
            <w:r w:rsidRPr="0074355E">
              <w:t>R5-245203</w:t>
            </w:r>
          </w:p>
        </w:tc>
        <w:tc>
          <w:tcPr>
            <w:tcW w:w="3006" w:type="dxa"/>
            <w:noWrap/>
            <w:hideMark/>
          </w:tcPr>
          <w:p w14:paraId="767E78D9" w14:textId="77777777" w:rsidR="0074355E" w:rsidRPr="0074355E" w:rsidRDefault="0074355E">
            <w:r w:rsidRPr="0074355E">
              <w:t>Updates to the applicability of 5G extended/spare fields test cases</w:t>
            </w:r>
          </w:p>
        </w:tc>
        <w:tc>
          <w:tcPr>
            <w:tcW w:w="1788" w:type="dxa"/>
            <w:noWrap/>
            <w:hideMark/>
          </w:tcPr>
          <w:p w14:paraId="6CEF1D55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2C45338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5D58572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1B6D5F5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DEFB9C4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00B66548" w14:textId="77777777" w:rsidR="0074355E" w:rsidRPr="0074355E" w:rsidRDefault="0074355E">
            <w:r w:rsidRPr="0074355E">
              <w:t>0508</w:t>
            </w:r>
          </w:p>
        </w:tc>
        <w:tc>
          <w:tcPr>
            <w:tcW w:w="425" w:type="dxa"/>
            <w:noWrap/>
            <w:hideMark/>
          </w:tcPr>
          <w:p w14:paraId="70581CC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55AD4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E65DA2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721166C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52BE82B" w14:textId="77777777" w:rsidR="0074355E" w:rsidRPr="0074355E" w:rsidRDefault="0074355E">
            <w:r w:rsidRPr="0074355E">
              <w:t>R5-245205</w:t>
            </w:r>
          </w:p>
        </w:tc>
        <w:tc>
          <w:tcPr>
            <w:tcW w:w="3006" w:type="dxa"/>
            <w:noWrap/>
            <w:hideMark/>
          </w:tcPr>
          <w:p w14:paraId="10768E5E" w14:textId="77777777" w:rsidR="0074355E" w:rsidRPr="0074355E" w:rsidRDefault="0074355E">
            <w:r w:rsidRPr="0074355E">
              <w:t>Editorial correction to NR TC 12.1.4.1</w:t>
            </w:r>
          </w:p>
        </w:tc>
        <w:tc>
          <w:tcPr>
            <w:tcW w:w="1788" w:type="dxa"/>
            <w:noWrap/>
            <w:hideMark/>
          </w:tcPr>
          <w:p w14:paraId="2F407056" w14:textId="77777777" w:rsidR="0074355E" w:rsidRPr="0074355E" w:rsidRDefault="0074355E">
            <w:r w:rsidRPr="0074355E">
              <w:t>Huawei, Hisilicon</w:t>
            </w:r>
          </w:p>
        </w:tc>
        <w:tc>
          <w:tcPr>
            <w:tcW w:w="861" w:type="dxa"/>
            <w:noWrap/>
            <w:hideMark/>
          </w:tcPr>
          <w:p w14:paraId="562251F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DAEFF1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D7DF6F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4775BB0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12052424" w14:textId="77777777" w:rsidR="0074355E" w:rsidRPr="0074355E" w:rsidRDefault="0074355E">
            <w:r w:rsidRPr="0074355E">
              <w:t>4635</w:t>
            </w:r>
          </w:p>
        </w:tc>
        <w:tc>
          <w:tcPr>
            <w:tcW w:w="425" w:type="dxa"/>
            <w:noWrap/>
            <w:hideMark/>
          </w:tcPr>
          <w:p w14:paraId="6A482B3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DAE579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62EC55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28C0383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0A18BDC" w14:textId="77777777" w:rsidR="0074355E" w:rsidRPr="0074355E" w:rsidRDefault="0074355E">
            <w:r w:rsidRPr="0074355E">
              <w:t>R5-245207</w:t>
            </w:r>
          </w:p>
        </w:tc>
        <w:tc>
          <w:tcPr>
            <w:tcW w:w="3006" w:type="dxa"/>
            <w:noWrap/>
            <w:hideMark/>
          </w:tcPr>
          <w:p w14:paraId="707F3230" w14:textId="77777777" w:rsidR="0074355E" w:rsidRPr="0074355E" w:rsidRDefault="0074355E">
            <w:r w:rsidRPr="0074355E">
              <w:t>Correction to NR NTN TC 9.4.1.2</w:t>
            </w:r>
          </w:p>
        </w:tc>
        <w:tc>
          <w:tcPr>
            <w:tcW w:w="1788" w:type="dxa"/>
            <w:noWrap/>
            <w:hideMark/>
          </w:tcPr>
          <w:p w14:paraId="5AB54F46" w14:textId="77777777" w:rsidR="0074355E" w:rsidRPr="0074355E" w:rsidRDefault="0074355E">
            <w:r w:rsidRPr="0074355E">
              <w:t>Huawei, Hisilicon</w:t>
            </w:r>
          </w:p>
        </w:tc>
        <w:tc>
          <w:tcPr>
            <w:tcW w:w="861" w:type="dxa"/>
            <w:noWrap/>
            <w:hideMark/>
          </w:tcPr>
          <w:p w14:paraId="78AF29B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2E1146B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FD9484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DB6ABEE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3EE7EA9" w14:textId="77777777" w:rsidR="0074355E" w:rsidRPr="0074355E" w:rsidRDefault="0074355E">
            <w:r w:rsidRPr="0074355E">
              <w:t>4637</w:t>
            </w:r>
          </w:p>
        </w:tc>
        <w:tc>
          <w:tcPr>
            <w:tcW w:w="425" w:type="dxa"/>
            <w:noWrap/>
            <w:hideMark/>
          </w:tcPr>
          <w:p w14:paraId="5F7DF1E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DB558C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1C60F4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2424CC3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138C1E9" w14:textId="77777777" w:rsidR="0074355E" w:rsidRPr="0074355E" w:rsidRDefault="0074355E">
            <w:r w:rsidRPr="0074355E">
              <w:t>R5-245215</w:t>
            </w:r>
          </w:p>
        </w:tc>
        <w:tc>
          <w:tcPr>
            <w:tcW w:w="3006" w:type="dxa"/>
            <w:noWrap/>
            <w:hideMark/>
          </w:tcPr>
          <w:p w14:paraId="2973E921" w14:textId="77777777" w:rsidR="0074355E" w:rsidRPr="0074355E" w:rsidRDefault="0074355E">
            <w:r w:rsidRPr="0074355E">
              <w:t>Clarification of test frequency for n8 and n71 CBW 35 MHz</w:t>
            </w:r>
          </w:p>
        </w:tc>
        <w:tc>
          <w:tcPr>
            <w:tcW w:w="1788" w:type="dxa"/>
            <w:noWrap/>
            <w:hideMark/>
          </w:tcPr>
          <w:p w14:paraId="5EC3569A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06DE33F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57BE199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C8A68C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E244A0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76FA005" w14:textId="77777777" w:rsidR="0074355E" w:rsidRPr="0074355E" w:rsidRDefault="0074355E">
            <w:r w:rsidRPr="0074355E">
              <w:t>3319</w:t>
            </w:r>
          </w:p>
        </w:tc>
        <w:tc>
          <w:tcPr>
            <w:tcW w:w="425" w:type="dxa"/>
            <w:noWrap/>
            <w:hideMark/>
          </w:tcPr>
          <w:p w14:paraId="005A96E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5B6FB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D96C85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3E1537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2BA04D0" w14:textId="77777777" w:rsidR="0074355E" w:rsidRPr="0074355E" w:rsidRDefault="0074355E">
            <w:r w:rsidRPr="0074355E">
              <w:t>R5-245216</w:t>
            </w:r>
          </w:p>
        </w:tc>
        <w:tc>
          <w:tcPr>
            <w:tcW w:w="3006" w:type="dxa"/>
            <w:noWrap/>
            <w:hideMark/>
          </w:tcPr>
          <w:p w14:paraId="25575BF5" w14:textId="77777777" w:rsidR="0074355E" w:rsidRPr="0074355E" w:rsidRDefault="0074355E">
            <w:r w:rsidRPr="0074355E">
              <w:t>Update of TC 22.4.13a for IoT NTN band 254</w:t>
            </w:r>
          </w:p>
        </w:tc>
        <w:tc>
          <w:tcPr>
            <w:tcW w:w="1788" w:type="dxa"/>
            <w:noWrap/>
            <w:hideMark/>
          </w:tcPr>
          <w:p w14:paraId="236F88EB" w14:textId="77777777" w:rsidR="0074355E" w:rsidRPr="0074355E" w:rsidRDefault="0074355E">
            <w:r w:rsidRPr="0074355E">
              <w:t xml:space="preserve">China </w:t>
            </w:r>
            <w:proofErr w:type="spellStart"/>
            <w:r w:rsidRPr="0074355E">
              <w:t>Telecom,MediaTek</w:t>
            </w:r>
            <w:proofErr w:type="spellEnd"/>
            <w:r w:rsidRPr="0074355E">
              <w:t xml:space="preserve"> Inc.</w:t>
            </w:r>
          </w:p>
        </w:tc>
        <w:tc>
          <w:tcPr>
            <w:tcW w:w="861" w:type="dxa"/>
            <w:noWrap/>
            <w:hideMark/>
          </w:tcPr>
          <w:p w14:paraId="08E45AB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78F2ED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2A0C3CC6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32844721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7A9969B" w14:textId="77777777" w:rsidR="0074355E" w:rsidRPr="0074355E" w:rsidRDefault="0074355E">
            <w:r w:rsidRPr="0074355E">
              <w:t>5338</w:t>
            </w:r>
          </w:p>
        </w:tc>
        <w:tc>
          <w:tcPr>
            <w:tcW w:w="425" w:type="dxa"/>
            <w:noWrap/>
            <w:hideMark/>
          </w:tcPr>
          <w:p w14:paraId="6003751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AF3FA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129DD23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4F38505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085E6C" w14:textId="77777777" w:rsidR="0074355E" w:rsidRPr="0074355E" w:rsidRDefault="0074355E">
            <w:r w:rsidRPr="0074355E">
              <w:t>R5-245217</w:t>
            </w:r>
          </w:p>
        </w:tc>
        <w:tc>
          <w:tcPr>
            <w:tcW w:w="3006" w:type="dxa"/>
            <w:noWrap/>
            <w:hideMark/>
          </w:tcPr>
          <w:p w14:paraId="0F1B37D8" w14:textId="77777777" w:rsidR="0074355E" w:rsidRPr="0074355E" w:rsidRDefault="0074355E">
            <w:r w:rsidRPr="0074355E">
              <w:t>Addition of SIG PICS for IoT NTN band 254</w:t>
            </w:r>
          </w:p>
        </w:tc>
        <w:tc>
          <w:tcPr>
            <w:tcW w:w="1788" w:type="dxa"/>
            <w:noWrap/>
            <w:hideMark/>
          </w:tcPr>
          <w:p w14:paraId="223A0E72" w14:textId="77777777" w:rsidR="0074355E" w:rsidRPr="0074355E" w:rsidRDefault="0074355E">
            <w:r w:rsidRPr="0074355E">
              <w:t xml:space="preserve">China </w:t>
            </w:r>
            <w:proofErr w:type="spellStart"/>
            <w:r w:rsidRPr="0074355E">
              <w:t>Telecom,MediaTek</w:t>
            </w:r>
            <w:proofErr w:type="spellEnd"/>
            <w:r w:rsidRPr="0074355E">
              <w:t xml:space="preserve"> Inc.</w:t>
            </w:r>
          </w:p>
        </w:tc>
        <w:tc>
          <w:tcPr>
            <w:tcW w:w="861" w:type="dxa"/>
            <w:noWrap/>
            <w:hideMark/>
          </w:tcPr>
          <w:p w14:paraId="2848EF0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05A6B3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20D8D062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38BF11A6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14E32D" w14:textId="77777777" w:rsidR="0074355E" w:rsidRPr="0074355E" w:rsidRDefault="0074355E">
            <w:r w:rsidRPr="0074355E">
              <w:t>1462</w:t>
            </w:r>
          </w:p>
        </w:tc>
        <w:tc>
          <w:tcPr>
            <w:tcW w:w="425" w:type="dxa"/>
            <w:noWrap/>
            <w:hideMark/>
          </w:tcPr>
          <w:p w14:paraId="5D5BEEF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AEB6DB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DD0C94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3E30FB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6F4438" w14:textId="77777777" w:rsidR="0074355E" w:rsidRPr="0074355E" w:rsidRDefault="0074355E">
            <w:r w:rsidRPr="0074355E">
              <w:t>R5-245218</w:t>
            </w:r>
          </w:p>
        </w:tc>
        <w:tc>
          <w:tcPr>
            <w:tcW w:w="3006" w:type="dxa"/>
            <w:noWrap/>
            <w:hideMark/>
          </w:tcPr>
          <w:p w14:paraId="4D98E2AC" w14:textId="77777777" w:rsidR="0074355E" w:rsidRPr="0074355E" w:rsidRDefault="0074355E">
            <w:r w:rsidRPr="0074355E">
              <w:t xml:space="preserve">Introduction of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into general clause 5</w:t>
            </w:r>
          </w:p>
        </w:tc>
        <w:tc>
          <w:tcPr>
            <w:tcW w:w="1788" w:type="dxa"/>
            <w:noWrap/>
            <w:hideMark/>
          </w:tcPr>
          <w:p w14:paraId="7D3CC183" w14:textId="77777777" w:rsidR="0074355E" w:rsidRPr="0074355E" w:rsidRDefault="0074355E">
            <w:r w:rsidRPr="0074355E">
              <w:t>China Unicom</w:t>
            </w:r>
          </w:p>
        </w:tc>
        <w:tc>
          <w:tcPr>
            <w:tcW w:w="861" w:type="dxa"/>
            <w:noWrap/>
            <w:hideMark/>
          </w:tcPr>
          <w:p w14:paraId="1ED8C76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D66D4B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CFA8A6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29D68D0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4BCADF16" w14:textId="77777777" w:rsidR="0074355E" w:rsidRPr="0074355E" w:rsidRDefault="0074355E">
            <w:r w:rsidRPr="0074355E">
              <w:t>2982</w:t>
            </w:r>
          </w:p>
        </w:tc>
        <w:tc>
          <w:tcPr>
            <w:tcW w:w="425" w:type="dxa"/>
            <w:noWrap/>
            <w:hideMark/>
          </w:tcPr>
          <w:p w14:paraId="40DD1B9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D777BF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DAA676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1C8BDAF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3B6F5A" w14:textId="77777777" w:rsidR="0074355E" w:rsidRPr="0074355E" w:rsidRDefault="0074355E">
            <w:r w:rsidRPr="0074355E">
              <w:t>R5-245220</w:t>
            </w:r>
          </w:p>
        </w:tc>
        <w:tc>
          <w:tcPr>
            <w:tcW w:w="3006" w:type="dxa"/>
            <w:noWrap/>
            <w:hideMark/>
          </w:tcPr>
          <w:p w14:paraId="1B2BCBA1" w14:textId="77777777" w:rsidR="0074355E" w:rsidRPr="0074355E" w:rsidRDefault="0074355E">
            <w:r w:rsidRPr="0074355E">
              <w:t>Correction of BWP-</w:t>
            </w:r>
            <w:proofErr w:type="spellStart"/>
            <w:r w:rsidRPr="0074355E">
              <w:t>UplinkDedicated</w:t>
            </w:r>
            <w:proofErr w:type="spellEnd"/>
          </w:p>
        </w:tc>
        <w:tc>
          <w:tcPr>
            <w:tcW w:w="1788" w:type="dxa"/>
            <w:noWrap/>
            <w:hideMark/>
          </w:tcPr>
          <w:p w14:paraId="7A2FA3B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0A9C27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94F377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C4CFF9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0F5F1CA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6499332" w14:textId="77777777" w:rsidR="0074355E" w:rsidRPr="0074355E" w:rsidRDefault="0074355E">
            <w:r w:rsidRPr="0074355E">
              <w:t>3320</w:t>
            </w:r>
          </w:p>
        </w:tc>
        <w:tc>
          <w:tcPr>
            <w:tcW w:w="425" w:type="dxa"/>
            <w:noWrap/>
            <w:hideMark/>
          </w:tcPr>
          <w:p w14:paraId="2FA0C39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57BB32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5947CFE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5D4E8E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C5CF706" w14:textId="77777777" w:rsidR="0074355E" w:rsidRPr="0074355E" w:rsidRDefault="0074355E">
            <w:r w:rsidRPr="0074355E">
              <w:t>R5-245233</w:t>
            </w:r>
          </w:p>
        </w:tc>
        <w:tc>
          <w:tcPr>
            <w:tcW w:w="3006" w:type="dxa"/>
            <w:noWrap/>
            <w:hideMark/>
          </w:tcPr>
          <w:p w14:paraId="557D7639" w14:textId="77777777" w:rsidR="0074355E" w:rsidRPr="0074355E" w:rsidRDefault="0074355E">
            <w:r w:rsidRPr="0074355E">
              <w:t>Corrections to NR NTN test case 6.1.2.18a</w:t>
            </w:r>
          </w:p>
        </w:tc>
        <w:tc>
          <w:tcPr>
            <w:tcW w:w="1788" w:type="dxa"/>
            <w:noWrap/>
            <w:hideMark/>
          </w:tcPr>
          <w:p w14:paraId="492D48C4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694D5BC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7C77DB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B2EE92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1B3CA9E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97111DA" w14:textId="77777777" w:rsidR="0074355E" w:rsidRPr="0074355E" w:rsidRDefault="0074355E">
            <w:r w:rsidRPr="0074355E">
              <w:t>4646</w:t>
            </w:r>
          </w:p>
        </w:tc>
        <w:tc>
          <w:tcPr>
            <w:tcW w:w="425" w:type="dxa"/>
            <w:noWrap/>
            <w:hideMark/>
          </w:tcPr>
          <w:p w14:paraId="21C694D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A47C76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B8A996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1823796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9C52D24" w14:textId="77777777" w:rsidR="0074355E" w:rsidRPr="0074355E" w:rsidRDefault="0074355E">
            <w:r w:rsidRPr="0074355E">
              <w:lastRenderedPageBreak/>
              <w:t>R5-245234</w:t>
            </w:r>
          </w:p>
        </w:tc>
        <w:tc>
          <w:tcPr>
            <w:tcW w:w="3006" w:type="dxa"/>
            <w:noWrap/>
            <w:hideMark/>
          </w:tcPr>
          <w:p w14:paraId="0C6175D4" w14:textId="77777777" w:rsidR="0074355E" w:rsidRPr="0074355E" w:rsidRDefault="0074355E">
            <w:r w:rsidRPr="0074355E">
              <w:t>Addition of test case 15.5.2 for UE Rx-Tx time difference measurements</w:t>
            </w:r>
          </w:p>
        </w:tc>
        <w:tc>
          <w:tcPr>
            <w:tcW w:w="1788" w:type="dxa"/>
            <w:noWrap/>
            <w:hideMark/>
          </w:tcPr>
          <w:p w14:paraId="11F1FEE4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BCC1F2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0D33EEF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332219A9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3E3F4322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BFF47EB" w14:textId="77777777" w:rsidR="0074355E" w:rsidRPr="0074355E" w:rsidRDefault="0074355E">
            <w:r w:rsidRPr="0074355E">
              <w:t>0554</w:t>
            </w:r>
          </w:p>
        </w:tc>
        <w:tc>
          <w:tcPr>
            <w:tcW w:w="425" w:type="dxa"/>
            <w:noWrap/>
            <w:hideMark/>
          </w:tcPr>
          <w:p w14:paraId="2B76D0A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830293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A99E1C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65A6584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F641F6" w14:textId="77777777" w:rsidR="0074355E" w:rsidRPr="0074355E" w:rsidRDefault="0074355E">
            <w:r w:rsidRPr="0074355E">
              <w:t>R5-245236</w:t>
            </w:r>
          </w:p>
        </w:tc>
        <w:tc>
          <w:tcPr>
            <w:tcW w:w="3006" w:type="dxa"/>
            <w:noWrap/>
            <w:hideMark/>
          </w:tcPr>
          <w:p w14:paraId="394D3B68" w14:textId="77777777" w:rsidR="0074355E" w:rsidRPr="0074355E" w:rsidRDefault="0074355E">
            <w:r w:rsidRPr="0074355E">
              <w:t>Corrections to NR RSTD measurement reporting delay test case 14.2.5</w:t>
            </w:r>
          </w:p>
        </w:tc>
        <w:tc>
          <w:tcPr>
            <w:tcW w:w="1788" w:type="dxa"/>
            <w:noWrap/>
            <w:hideMark/>
          </w:tcPr>
          <w:p w14:paraId="62ECD1BB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3236E1A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E7C9584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0C80E9D5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4897540A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07FDE4B" w14:textId="77777777" w:rsidR="0074355E" w:rsidRPr="0074355E" w:rsidRDefault="0074355E">
            <w:r w:rsidRPr="0074355E">
              <w:t>0556</w:t>
            </w:r>
          </w:p>
        </w:tc>
        <w:tc>
          <w:tcPr>
            <w:tcW w:w="425" w:type="dxa"/>
            <w:noWrap/>
            <w:hideMark/>
          </w:tcPr>
          <w:p w14:paraId="747FDB3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80952B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B86924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5AF92A7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967417" w14:textId="77777777" w:rsidR="0074355E" w:rsidRPr="0074355E" w:rsidRDefault="0074355E">
            <w:r w:rsidRPr="0074355E">
              <w:t>R5-245237</w:t>
            </w:r>
          </w:p>
        </w:tc>
        <w:tc>
          <w:tcPr>
            <w:tcW w:w="3006" w:type="dxa"/>
            <w:noWrap/>
            <w:hideMark/>
          </w:tcPr>
          <w:p w14:paraId="5BF06255" w14:textId="77777777" w:rsidR="0074355E" w:rsidRPr="0074355E" w:rsidRDefault="0074355E">
            <w:r w:rsidRPr="0074355E">
              <w:t>Corrections to NR RSTD measurement accuracy test case 14.3.5</w:t>
            </w:r>
          </w:p>
        </w:tc>
        <w:tc>
          <w:tcPr>
            <w:tcW w:w="1788" w:type="dxa"/>
            <w:noWrap/>
            <w:hideMark/>
          </w:tcPr>
          <w:p w14:paraId="2FF937C3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6DD085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8968710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71C86240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2F6E319A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171C0A1" w14:textId="77777777" w:rsidR="0074355E" w:rsidRPr="0074355E" w:rsidRDefault="0074355E">
            <w:r w:rsidRPr="0074355E">
              <w:t>0557</w:t>
            </w:r>
          </w:p>
        </w:tc>
        <w:tc>
          <w:tcPr>
            <w:tcW w:w="425" w:type="dxa"/>
            <w:noWrap/>
            <w:hideMark/>
          </w:tcPr>
          <w:p w14:paraId="73F7B89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171DD2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83E596C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21425AA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DE552F" w14:textId="77777777" w:rsidR="0074355E" w:rsidRPr="0074355E" w:rsidRDefault="0074355E">
            <w:r w:rsidRPr="0074355E">
              <w:t>R5-245238</w:t>
            </w:r>
          </w:p>
        </w:tc>
        <w:tc>
          <w:tcPr>
            <w:tcW w:w="3006" w:type="dxa"/>
            <w:noWrap/>
            <w:hideMark/>
          </w:tcPr>
          <w:p w14:paraId="2376AE50" w14:textId="77777777" w:rsidR="0074355E" w:rsidRPr="0074355E" w:rsidRDefault="0074355E">
            <w:r w:rsidRPr="0074355E">
              <w:t>Corrections to NR RSTD measurement accuracy test case 14.3.6</w:t>
            </w:r>
          </w:p>
        </w:tc>
        <w:tc>
          <w:tcPr>
            <w:tcW w:w="1788" w:type="dxa"/>
            <w:noWrap/>
            <w:hideMark/>
          </w:tcPr>
          <w:p w14:paraId="1B09FC6B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925680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B15394C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58440781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44E0B31C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B440B71" w14:textId="77777777" w:rsidR="0074355E" w:rsidRPr="0074355E" w:rsidRDefault="0074355E">
            <w:r w:rsidRPr="0074355E">
              <w:t>0558</w:t>
            </w:r>
          </w:p>
        </w:tc>
        <w:tc>
          <w:tcPr>
            <w:tcW w:w="425" w:type="dxa"/>
            <w:noWrap/>
            <w:hideMark/>
          </w:tcPr>
          <w:p w14:paraId="7C77D8D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CC5EA5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FBC2E1F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729CBA7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9C1754" w14:textId="77777777" w:rsidR="0074355E" w:rsidRPr="0074355E" w:rsidRDefault="0074355E">
            <w:r w:rsidRPr="0074355E">
              <w:t>R5-245239</w:t>
            </w:r>
          </w:p>
        </w:tc>
        <w:tc>
          <w:tcPr>
            <w:tcW w:w="3006" w:type="dxa"/>
            <w:noWrap/>
            <w:hideMark/>
          </w:tcPr>
          <w:p w14:paraId="4437AB83" w14:textId="77777777" w:rsidR="0074355E" w:rsidRPr="0074355E" w:rsidRDefault="0074355E">
            <w:r w:rsidRPr="0074355E">
              <w:t>Corrections to PRS-RSRP measurement accuracy test case 16.5.1</w:t>
            </w:r>
          </w:p>
        </w:tc>
        <w:tc>
          <w:tcPr>
            <w:tcW w:w="1788" w:type="dxa"/>
            <w:noWrap/>
            <w:hideMark/>
          </w:tcPr>
          <w:p w14:paraId="26BB8AB2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3C49AC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8732634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648D652A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1F6EF904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F53D27C" w14:textId="77777777" w:rsidR="0074355E" w:rsidRPr="0074355E" w:rsidRDefault="0074355E">
            <w:r w:rsidRPr="0074355E">
              <w:t>0559</w:t>
            </w:r>
          </w:p>
        </w:tc>
        <w:tc>
          <w:tcPr>
            <w:tcW w:w="425" w:type="dxa"/>
            <w:noWrap/>
            <w:hideMark/>
          </w:tcPr>
          <w:p w14:paraId="4DBEDC8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E1FF0A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6011EF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02C965F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1A958DF" w14:textId="77777777" w:rsidR="0074355E" w:rsidRPr="0074355E" w:rsidRDefault="0074355E">
            <w:r w:rsidRPr="0074355E">
              <w:t>R5-245240</w:t>
            </w:r>
          </w:p>
        </w:tc>
        <w:tc>
          <w:tcPr>
            <w:tcW w:w="3006" w:type="dxa"/>
            <w:noWrap/>
            <w:hideMark/>
          </w:tcPr>
          <w:p w14:paraId="58C311FE" w14:textId="77777777" w:rsidR="0074355E" w:rsidRPr="0074355E" w:rsidRDefault="0074355E">
            <w:r w:rsidRPr="0074355E">
              <w:t>Corrections to PRS-RSRP measurement accuracy test case 16.5.2</w:t>
            </w:r>
          </w:p>
        </w:tc>
        <w:tc>
          <w:tcPr>
            <w:tcW w:w="1788" w:type="dxa"/>
            <w:noWrap/>
            <w:hideMark/>
          </w:tcPr>
          <w:p w14:paraId="4E9612D8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E5DB80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C6A5417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3628C4F5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5518B33C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FA0E289" w14:textId="77777777" w:rsidR="0074355E" w:rsidRPr="0074355E" w:rsidRDefault="0074355E">
            <w:r w:rsidRPr="0074355E">
              <w:t>0560</w:t>
            </w:r>
          </w:p>
        </w:tc>
        <w:tc>
          <w:tcPr>
            <w:tcW w:w="425" w:type="dxa"/>
            <w:noWrap/>
            <w:hideMark/>
          </w:tcPr>
          <w:p w14:paraId="4A1F5E2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06C342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1A3754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624D91E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595D0C" w14:textId="77777777" w:rsidR="0074355E" w:rsidRPr="0074355E" w:rsidRDefault="0074355E">
            <w:r w:rsidRPr="0074355E">
              <w:t>R5-245242</w:t>
            </w:r>
          </w:p>
        </w:tc>
        <w:tc>
          <w:tcPr>
            <w:tcW w:w="3006" w:type="dxa"/>
            <w:noWrap/>
            <w:hideMark/>
          </w:tcPr>
          <w:p w14:paraId="16533E33" w14:textId="77777777" w:rsidR="0074355E" w:rsidRPr="0074355E" w:rsidRDefault="0074355E">
            <w:r w:rsidRPr="0074355E">
              <w:t>Corrections to NRU measurement accuracy test cases</w:t>
            </w:r>
          </w:p>
        </w:tc>
        <w:tc>
          <w:tcPr>
            <w:tcW w:w="1788" w:type="dxa"/>
            <w:noWrap/>
            <w:hideMark/>
          </w:tcPr>
          <w:p w14:paraId="1285F4C6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380C1AB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6AE62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70CDA6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324B3DC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214C92C" w14:textId="77777777" w:rsidR="0074355E" w:rsidRPr="0074355E" w:rsidRDefault="0074355E">
            <w:r w:rsidRPr="0074355E">
              <w:t>3395</w:t>
            </w:r>
          </w:p>
        </w:tc>
        <w:tc>
          <w:tcPr>
            <w:tcW w:w="425" w:type="dxa"/>
            <w:noWrap/>
            <w:hideMark/>
          </w:tcPr>
          <w:p w14:paraId="22769D6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B81ABD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8AB64F9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09BA67F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4E41979" w14:textId="77777777" w:rsidR="0074355E" w:rsidRPr="0074355E" w:rsidRDefault="0074355E">
            <w:r w:rsidRPr="0074355E">
              <w:t>R5-245243</w:t>
            </w:r>
          </w:p>
        </w:tc>
        <w:tc>
          <w:tcPr>
            <w:tcW w:w="3006" w:type="dxa"/>
            <w:noWrap/>
            <w:hideMark/>
          </w:tcPr>
          <w:p w14:paraId="4DB211C5" w14:textId="77777777" w:rsidR="0074355E" w:rsidRPr="0074355E" w:rsidRDefault="0074355E">
            <w:r w:rsidRPr="0074355E">
              <w:t>Addition of new test cases for SS-RSRP measurement accuracy for Satellite Access</w:t>
            </w:r>
          </w:p>
        </w:tc>
        <w:tc>
          <w:tcPr>
            <w:tcW w:w="1788" w:type="dxa"/>
            <w:noWrap/>
            <w:hideMark/>
          </w:tcPr>
          <w:p w14:paraId="4360921A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AD1B99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CB023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921091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3679784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82C9810" w14:textId="77777777" w:rsidR="0074355E" w:rsidRPr="0074355E" w:rsidRDefault="0074355E">
            <w:r w:rsidRPr="0074355E">
              <w:t>3396</w:t>
            </w:r>
          </w:p>
        </w:tc>
        <w:tc>
          <w:tcPr>
            <w:tcW w:w="425" w:type="dxa"/>
            <w:noWrap/>
            <w:hideMark/>
          </w:tcPr>
          <w:p w14:paraId="11D29A6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77AD75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EA3B744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46E4349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328A40" w14:textId="77777777" w:rsidR="0074355E" w:rsidRPr="0074355E" w:rsidRDefault="0074355E">
            <w:r w:rsidRPr="0074355E">
              <w:t>R5-245244</w:t>
            </w:r>
          </w:p>
        </w:tc>
        <w:tc>
          <w:tcPr>
            <w:tcW w:w="3006" w:type="dxa"/>
            <w:noWrap/>
            <w:hideMark/>
          </w:tcPr>
          <w:p w14:paraId="60EEA332" w14:textId="77777777" w:rsidR="0074355E" w:rsidRPr="0074355E" w:rsidRDefault="0074355E">
            <w:r w:rsidRPr="0074355E">
              <w:t>Addition of new test cases for SS-RSRQ measurement accuracy for Satellite Access</w:t>
            </w:r>
          </w:p>
        </w:tc>
        <w:tc>
          <w:tcPr>
            <w:tcW w:w="1788" w:type="dxa"/>
            <w:noWrap/>
            <w:hideMark/>
          </w:tcPr>
          <w:p w14:paraId="3DF7AF39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209F36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2CC6EA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7BD85C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CC3362E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80276B4" w14:textId="77777777" w:rsidR="0074355E" w:rsidRPr="0074355E" w:rsidRDefault="0074355E">
            <w:r w:rsidRPr="0074355E">
              <w:t>3397</w:t>
            </w:r>
          </w:p>
        </w:tc>
        <w:tc>
          <w:tcPr>
            <w:tcW w:w="425" w:type="dxa"/>
            <w:noWrap/>
            <w:hideMark/>
          </w:tcPr>
          <w:p w14:paraId="319091C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234AC6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9C78920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44041AA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C265E3" w14:textId="77777777" w:rsidR="0074355E" w:rsidRPr="0074355E" w:rsidRDefault="0074355E">
            <w:r w:rsidRPr="0074355E">
              <w:lastRenderedPageBreak/>
              <w:t>R5-245245</w:t>
            </w:r>
          </w:p>
        </w:tc>
        <w:tc>
          <w:tcPr>
            <w:tcW w:w="3006" w:type="dxa"/>
            <w:noWrap/>
            <w:hideMark/>
          </w:tcPr>
          <w:p w14:paraId="2BCB97EC" w14:textId="77777777" w:rsidR="0074355E" w:rsidRPr="0074355E" w:rsidRDefault="0074355E">
            <w:r w:rsidRPr="0074355E">
              <w:t>Editorial corrections to Table 14.0.2-1</w:t>
            </w:r>
          </w:p>
        </w:tc>
        <w:tc>
          <w:tcPr>
            <w:tcW w:w="1788" w:type="dxa"/>
            <w:noWrap/>
            <w:hideMark/>
          </w:tcPr>
          <w:p w14:paraId="3C900623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7C48388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9ADFF70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32D6EE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103D667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B450263" w14:textId="77777777" w:rsidR="0074355E" w:rsidRPr="0074355E" w:rsidRDefault="0074355E">
            <w:r w:rsidRPr="0074355E">
              <w:t>3398</w:t>
            </w:r>
          </w:p>
        </w:tc>
        <w:tc>
          <w:tcPr>
            <w:tcW w:w="425" w:type="dxa"/>
            <w:noWrap/>
            <w:hideMark/>
          </w:tcPr>
          <w:p w14:paraId="1179690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9C016C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3792B5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6F337A5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C80080E" w14:textId="77777777" w:rsidR="0074355E" w:rsidRPr="0074355E" w:rsidRDefault="0074355E">
            <w:r w:rsidRPr="0074355E">
              <w:t>R5-245248</w:t>
            </w:r>
          </w:p>
        </w:tc>
        <w:tc>
          <w:tcPr>
            <w:tcW w:w="3006" w:type="dxa"/>
            <w:noWrap/>
            <w:hideMark/>
          </w:tcPr>
          <w:p w14:paraId="06C1FD8C" w14:textId="77777777" w:rsidR="0074355E" w:rsidRPr="0074355E" w:rsidRDefault="0074355E">
            <w:r w:rsidRPr="0074355E">
              <w:t>Editorial corrections to Initial Conditions for RRM FR2 SA test cases</w:t>
            </w:r>
          </w:p>
        </w:tc>
        <w:tc>
          <w:tcPr>
            <w:tcW w:w="1788" w:type="dxa"/>
            <w:noWrap/>
            <w:hideMark/>
          </w:tcPr>
          <w:p w14:paraId="5B288C18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3D93635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55D1C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95E61D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4DD449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79C03A8" w14:textId="77777777" w:rsidR="0074355E" w:rsidRPr="0074355E" w:rsidRDefault="0074355E">
            <w:r w:rsidRPr="0074355E">
              <w:t>3401</w:t>
            </w:r>
          </w:p>
        </w:tc>
        <w:tc>
          <w:tcPr>
            <w:tcW w:w="425" w:type="dxa"/>
            <w:noWrap/>
            <w:hideMark/>
          </w:tcPr>
          <w:p w14:paraId="1745187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0C8CEF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B9DBD6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7D8A6BD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4E9D831" w14:textId="77777777" w:rsidR="0074355E" w:rsidRPr="0074355E" w:rsidRDefault="0074355E">
            <w:r w:rsidRPr="0074355E">
              <w:t>R5-245252</w:t>
            </w:r>
          </w:p>
        </w:tc>
        <w:tc>
          <w:tcPr>
            <w:tcW w:w="3006" w:type="dxa"/>
            <w:noWrap/>
            <w:hideMark/>
          </w:tcPr>
          <w:p w14:paraId="3A178F44" w14:textId="77777777" w:rsidR="0074355E" w:rsidRPr="0074355E" w:rsidRDefault="0074355E">
            <w:r w:rsidRPr="0074355E">
              <w:t>Correction of MU values for RRM FR2 PC1</w:t>
            </w:r>
          </w:p>
        </w:tc>
        <w:tc>
          <w:tcPr>
            <w:tcW w:w="1788" w:type="dxa"/>
            <w:noWrap/>
            <w:hideMark/>
          </w:tcPr>
          <w:p w14:paraId="34DFF7C6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F31392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E69646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C3EA7B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AB472D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7A682C4" w14:textId="77777777" w:rsidR="0074355E" w:rsidRPr="0074355E" w:rsidRDefault="0074355E">
            <w:r w:rsidRPr="0074355E">
              <w:t>3404</w:t>
            </w:r>
          </w:p>
        </w:tc>
        <w:tc>
          <w:tcPr>
            <w:tcW w:w="425" w:type="dxa"/>
            <w:noWrap/>
            <w:hideMark/>
          </w:tcPr>
          <w:p w14:paraId="39F358D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7A32BE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D939C7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6E28D98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583488" w14:textId="77777777" w:rsidR="0074355E" w:rsidRPr="0074355E" w:rsidRDefault="0074355E">
            <w:r w:rsidRPr="0074355E">
              <w:t>R5-245253</w:t>
            </w:r>
          </w:p>
        </w:tc>
        <w:tc>
          <w:tcPr>
            <w:tcW w:w="3006" w:type="dxa"/>
            <w:noWrap/>
            <w:hideMark/>
          </w:tcPr>
          <w:p w14:paraId="4CE41102" w14:textId="77777777" w:rsidR="0074355E" w:rsidRPr="0074355E" w:rsidRDefault="0074355E">
            <w:r w:rsidRPr="0074355E">
              <w:t>MU update for RRM FR2 PC1</w:t>
            </w:r>
          </w:p>
        </w:tc>
        <w:tc>
          <w:tcPr>
            <w:tcW w:w="1788" w:type="dxa"/>
            <w:noWrap/>
            <w:hideMark/>
          </w:tcPr>
          <w:p w14:paraId="646D5E21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52C1011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154894E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3324520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36B7E1C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DD1A80E" w14:textId="77777777" w:rsidR="0074355E" w:rsidRPr="0074355E" w:rsidRDefault="0074355E">
            <w:r w:rsidRPr="0074355E">
              <w:t>0808</w:t>
            </w:r>
          </w:p>
        </w:tc>
        <w:tc>
          <w:tcPr>
            <w:tcW w:w="425" w:type="dxa"/>
            <w:noWrap/>
            <w:hideMark/>
          </w:tcPr>
          <w:p w14:paraId="0F28D73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CD4057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E23C1C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4FCDD82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2D3A2D" w14:textId="77777777" w:rsidR="0074355E" w:rsidRPr="0074355E" w:rsidRDefault="0074355E">
            <w:r w:rsidRPr="0074355E">
              <w:t>R5-245254</w:t>
            </w:r>
          </w:p>
        </w:tc>
        <w:tc>
          <w:tcPr>
            <w:tcW w:w="3006" w:type="dxa"/>
            <w:noWrap/>
            <w:hideMark/>
          </w:tcPr>
          <w:p w14:paraId="521DA431" w14:textId="77777777" w:rsidR="0074355E" w:rsidRPr="0074355E" w:rsidRDefault="0074355E">
            <w:r w:rsidRPr="0074355E">
              <w:t>Corrections to NR NTN test case 6.1.2.18b</w:t>
            </w:r>
          </w:p>
        </w:tc>
        <w:tc>
          <w:tcPr>
            <w:tcW w:w="1788" w:type="dxa"/>
            <w:noWrap/>
            <w:hideMark/>
          </w:tcPr>
          <w:p w14:paraId="5630CF74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2993854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B6DFE5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5C2425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878DAED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F739A93" w14:textId="77777777" w:rsidR="0074355E" w:rsidRPr="0074355E" w:rsidRDefault="0074355E">
            <w:r w:rsidRPr="0074355E">
              <w:t>4647</w:t>
            </w:r>
          </w:p>
        </w:tc>
        <w:tc>
          <w:tcPr>
            <w:tcW w:w="425" w:type="dxa"/>
            <w:noWrap/>
            <w:hideMark/>
          </w:tcPr>
          <w:p w14:paraId="10FDE98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7F37CC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3070814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62440E7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6EB52A6" w14:textId="77777777" w:rsidR="0074355E" w:rsidRPr="0074355E" w:rsidRDefault="0074355E">
            <w:r w:rsidRPr="0074355E">
              <w:t>R5-245257</w:t>
            </w:r>
          </w:p>
        </w:tc>
        <w:tc>
          <w:tcPr>
            <w:tcW w:w="3006" w:type="dxa"/>
            <w:noWrap/>
            <w:hideMark/>
          </w:tcPr>
          <w:p w14:paraId="2CCE8066" w14:textId="77777777" w:rsidR="0074355E" w:rsidRPr="0074355E" w:rsidRDefault="0074355E">
            <w:r w:rsidRPr="0074355E">
              <w:t xml:space="preserve">Test Tolerance for SS-RSRP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 16.7.1.4.2</w:t>
            </w:r>
          </w:p>
        </w:tc>
        <w:tc>
          <w:tcPr>
            <w:tcW w:w="1788" w:type="dxa"/>
            <w:noWrap/>
            <w:hideMark/>
          </w:tcPr>
          <w:p w14:paraId="09209795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4263F06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0A0E30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0FCF037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3C465F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0877822" w14:textId="77777777" w:rsidR="0074355E" w:rsidRPr="0074355E" w:rsidRDefault="0074355E">
            <w:r w:rsidRPr="0074355E">
              <w:t>0809</w:t>
            </w:r>
          </w:p>
        </w:tc>
        <w:tc>
          <w:tcPr>
            <w:tcW w:w="425" w:type="dxa"/>
            <w:noWrap/>
            <w:hideMark/>
          </w:tcPr>
          <w:p w14:paraId="1818A94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52335F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D9A2B7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2EE914B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EC9A3D" w14:textId="77777777" w:rsidR="0074355E" w:rsidRPr="0074355E" w:rsidRDefault="0074355E">
            <w:r w:rsidRPr="0074355E">
              <w:t>R5-245258</w:t>
            </w:r>
          </w:p>
        </w:tc>
        <w:tc>
          <w:tcPr>
            <w:tcW w:w="3006" w:type="dxa"/>
            <w:noWrap/>
            <w:hideMark/>
          </w:tcPr>
          <w:p w14:paraId="7AE60547" w14:textId="77777777" w:rsidR="0074355E" w:rsidRPr="0074355E" w:rsidRDefault="0074355E">
            <w:r w:rsidRPr="0074355E">
              <w:t xml:space="preserve">Test Tolerance for SS-RSRP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 16.7.1.4.1</w:t>
            </w:r>
          </w:p>
        </w:tc>
        <w:tc>
          <w:tcPr>
            <w:tcW w:w="1788" w:type="dxa"/>
            <w:noWrap/>
            <w:hideMark/>
          </w:tcPr>
          <w:p w14:paraId="65655CF1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7CAB75F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8D9A4ED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3098FF6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8BBE94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41B26A2" w14:textId="77777777" w:rsidR="0074355E" w:rsidRPr="0074355E" w:rsidRDefault="0074355E">
            <w:r w:rsidRPr="0074355E">
              <w:t>0810</w:t>
            </w:r>
          </w:p>
        </w:tc>
        <w:tc>
          <w:tcPr>
            <w:tcW w:w="425" w:type="dxa"/>
            <w:noWrap/>
            <w:hideMark/>
          </w:tcPr>
          <w:p w14:paraId="40A5D9D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5A3B1E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EDA53E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6D8406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CB839F" w14:textId="77777777" w:rsidR="0074355E" w:rsidRPr="0074355E" w:rsidRDefault="0074355E">
            <w:r w:rsidRPr="0074355E">
              <w:t>R5-245261</w:t>
            </w:r>
          </w:p>
        </w:tc>
        <w:tc>
          <w:tcPr>
            <w:tcW w:w="3006" w:type="dxa"/>
            <w:noWrap/>
            <w:hideMark/>
          </w:tcPr>
          <w:p w14:paraId="208542E1" w14:textId="77777777" w:rsidR="0074355E" w:rsidRPr="0074355E" w:rsidRDefault="0074355E">
            <w:r w:rsidRPr="0074355E">
              <w:t>Test Tolerance for Relative Measurement Accuracy test cases</w:t>
            </w:r>
          </w:p>
        </w:tc>
        <w:tc>
          <w:tcPr>
            <w:tcW w:w="1788" w:type="dxa"/>
            <w:noWrap/>
            <w:hideMark/>
          </w:tcPr>
          <w:p w14:paraId="33637C98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AAF984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D72ADF3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0387ECF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0998CB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DB897BB" w14:textId="77777777" w:rsidR="0074355E" w:rsidRPr="0074355E" w:rsidRDefault="0074355E">
            <w:r w:rsidRPr="0074355E">
              <w:t>0813</w:t>
            </w:r>
          </w:p>
        </w:tc>
        <w:tc>
          <w:tcPr>
            <w:tcW w:w="425" w:type="dxa"/>
            <w:noWrap/>
            <w:hideMark/>
          </w:tcPr>
          <w:p w14:paraId="5DA1CAC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2EE340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4DC4CF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4ED33C6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03CD83" w14:textId="77777777" w:rsidR="0074355E" w:rsidRPr="0074355E" w:rsidRDefault="0074355E">
            <w:r w:rsidRPr="0074355E">
              <w:t>R5-245262</w:t>
            </w:r>
          </w:p>
        </w:tc>
        <w:tc>
          <w:tcPr>
            <w:tcW w:w="3006" w:type="dxa"/>
            <w:noWrap/>
            <w:hideMark/>
          </w:tcPr>
          <w:p w14:paraId="15F00BCF" w14:textId="77777777" w:rsidR="0074355E" w:rsidRPr="0074355E" w:rsidRDefault="0074355E">
            <w:r w:rsidRPr="0074355E">
              <w:t>Test Tolerance for R15 Absolute Measurement Accuracy test cases</w:t>
            </w:r>
          </w:p>
        </w:tc>
        <w:tc>
          <w:tcPr>
            <w:tcW w:w="1788" w:type="dxa"/>
            <w:noWrap/>
            <w:hideMark/>
          </w:tcPr>
          <w:p w14:paraId="3501C95C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20969B0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CC51AE7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40A5E9D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808690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5B1BA16" w14:textId="77777777" w:rsidR="0074355E" w:rsidRPr="0074355E" w:rsidRDefault="0074355E">
            <w:r w:rsidRPr="0074355E">
              <w:t>0814</w:t>
            </w:r>
          </w:p>
        </w:tc>
        <w:tc>
          <w:tcPr>
            <w:tcW w:w="425" w:type="dxa"/>
            <w:noWrap/>
            <w:hideMark/>
          </w:tcPr>
          <w:p w14:paraId="7E3CAC9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8B60B7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AE21882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2AB780D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C1C531" w14:textId="77777777" w:rsidR="0074355E" w:rsidRPr="0074355E" w:rsidRDefault="0074355E">
            <w:r w:rsidRPr="0074355E">
              <w:t>R5-245263</w:t>
            </w:r>
          </w:p>
        </w:tc>
        <w:tc>
          <w:tcPr>
            <w:tcW w:w="3006" w:type="dxa"/>
            <w:noWrap/>
            <w:hideMark/>
          </w:tcPr>
          <w:p w14:paraId="5CB6A6FD" w14:textId="77777777" w:rsidR="0074355E" w:rsidRPr="0074355E" w:rsidRDefault="0074355E">
            <w:r w:rsidRPr="0074355E">
              <w:t>Test Tolerance for FR2 Intra-frequency measurement accuracy test cases for PC1</w:t>
            </w:r>
          </w:p>
        </w:tc>
        <w:tc>
          <w:tcPr>
            <w:tcW w:w="1788" w:type="dxa"/>
            <w:noWrap/>
            <w:hideMark/>
          </w:tcPr>
          <w:p w14:paraId="66312EF8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7E3D1F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9FB8DFB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282C36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90265A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E1C5145" w14:textId="77777777" w:rsidR="0074355E" w:rsidRPr="0074355E" w:rsidRDefault="0074355E">
            <w:r w:rsidRPr="0074355E">
              <w:t>0815</w:t>
            </w:r>
          </w:p>
        </w:tc>
        <w:tc>
          <w:tcPr>
            <w:tcW w:w="425" w:type="dxa"/>
            <w:noWrap/>
            <w:hideMark/>
          </w:tcPr>
          <w:p w14:paraId="3F66803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A52522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270354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39096BB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CD66AFB" w14:textId="77777777" w:rsidR="0074355E" w:rsidRPr="0074355E" w:rsidRDefault="0074355E">
            <w:r w:rsidRPr="0074355E">
              <w:t>R5-245264</w:t>
            </w:r>
          </w:p>
        </w:tc>
        <w:tc>
          <w:tcPr>
            <w:tcW w:w="3006" w:type="dxa"/>
            <w:noWrap/>
            <w:hideMark/>
          </w:tcPr>
          <w:p w14:paraId="28D305D6" w14:textId="77777777" w:rsidR="0074355E" w:rsidRPr="0074355E" w:rsidRDefault="0074355E">
            <w:r w:rsidRPr="0074355E">
              <w:t>Test Tolerance for FR2 Event Triggered test cases for PC1</w:t>
            </w:r>
          </w:p>
        </w:tc>
        <w:tc>
          <w:tcPr>
            <w:tcW w:w="1788" w:type="dxa"/>
            <w:noWrap/>
            <w:hideMark/>
          </w:tcPr>
          <w:p w14:paraId="4293B6BD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37D63BE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0C45B64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77F2E2B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EF989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1BC9451" w14:textId="77777777" w:rsidR="0074355E" w:rsidRPr="0074355E" w:rsidRDefault="0074355E">
            <w:r w:rsidRPr="0074355E">
              <w:t>0816</w:t>
            </w:r>
          </w:p>
        </w:tc>
        <w:tc>
          <w:tcPr>
            <w:tcW w:w="425" w:type="dxa"/>
            <w:noWrap/>
            <w:hideMark/>
          </w:tcPr>
          <w:p w14:paraId="6A92D69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E405A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DD621B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5E493C8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763761" w14:textId="77777777" w:rsidR="0074355E" w:rsidRPr="0074355E" w:rsidRDefault="0074355E">
            <w:r w:rsidRPr="0074355E">
              <w:t>R5-245265</w:t>
            </w:r>
          </w:p>
        </w:tc>
        <w:tc>
          <w:tcPr>
            <w:tcW w:w="3006" w:type="dxa"/>
            <w:noWrap/>
            <w:hideMark/>
          </w:tcPr>
          <w:p w14:paraId="07374D4C" w14:textId="77777777" w:rsidR="0074355E" w:rsidRPr="0074355E" w:rsidRDefault="0074355E">
            <w:r w:rsidRPr="0074355E">
              <w:t>Test Tolerance for FR2 Timing Advance test cases for PC1</w:t>
            </w:r>
          </w:p>
        </w:tc>
        <w:tc>
          <w:tcPr>
            <w:tcW w:w="1788" w:type="dxa"/>
            <w:noWrap/>
            <w:hideMark/>
          </w:tcPr>
          <w:p w14:paraId="6F9D13E7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7811871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7784A5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2B28965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F1B7C3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C7A0FB1" w14:textId="77777777" w:rsidR="0074355E" w:rsidRPr="0074355E" w:rsidRDefault="0074355E">
            <w:r w:rsidRPr="0074355E">
              <w:t>0817</w:t>
            </w:r>
          </w:p>
        </w:tc>
        <w:tc>
          <w:tcPr>
            <w:tcW w:w="425" w:type="dxa"/>
            <w:noWrap/>
            <w:hideMark/>
          </w:tcPr>
          <w:p w14:paraId="21B8E9D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DEFD6B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0CFCC1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0439F47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AA3B44D" w14:textId="77777777" w:rsidR="0074355E" w:rsidRPr="0074355E" w:rsidRDefault="0074355E">
            <w:r w:rsidRPr="0074355E">
              <w:lastRenderedPageBreak/>
              <w:t>R5-245266</w:t>
            </w:r>
          </w:p>
        </w:tc>
        <w:tc>
          <w:tcPr>
            <w:tcW w:w="3006" w:type="dxa"/>
            <w:noWrap/>
            <w:hideMark/>
          </w:tcPr>
          <w:p w14:paraId="3548BCB9" w14:textId="77777777" w:rsidR="0074355E" w:rsidRPr="0074355E" w:rsidRDefault="0074355E">
            <w:r w:rsidRPr="0074355E">
              <w:t>Test Tolerance for FR2 Transmit Timing test cases for PC1</w:t>
            </w:r>
          </w:p>
        </w:tc>
        <w:tc>
          <w:tcPr>
            <w:tcW w:w="1788" w:type="dxa"/>
            <w:noWrap/>
            <w:hideMark/>
          </w:tcPr>
          <w:p w14:paraId="427CDB60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4AF8C75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50544A7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76279CE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8BB026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95874D9" w14:textId="77777777" w:rsidR="0074355E" w:rsidRPr="0074355E" w:rsidRDefault="0074355E">
            <w:r w:rsidRPr="0074355E">
              <w:t>0818</w:t>
            </w:r>
          </w:p>
        </w:tc>
        <w:tc>
          <w:tcPr>
            <w:tcW w:w="425" w:type="dxa"/>
            <w:noWrap/>
            <w:hideMark/>
          </w:tcPr>
          <w:p w14:paraId="0187889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78FE7F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6C1CF48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2F73079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63737C" w14:textId="77777777" w:rsidR="0074355E" w:rsidRPr="0074355E" w:rsidRDefault="0074355E">
            <w:r w:rsidRPr="0074355E">
              <w:t>R5-245267</w:t>
            </w:r>
          </w:p>
        </w:tc>
        <w:tc>
          <w:tcPr>
            <w:tcW w:w="3006" w:type="dxa"/>
            <w:noWrap/>
            <w:hideMark/>
          </w:tcPr>
          <w:p w14:paraId="08522D1F" w14:textId="77777777" w:rsidR="0074355E" w:rsidRPr="0074355E" w:rsidRDefault="0074355E">
            <w:r w:rsidRPr="0074355E">
              <w:t xml:space="preserve">Correction of SS-RSRP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 16.7.1.4.2 including Test Tolerance</w:t>
            </w:r>
          </w:p>
        </w:tc>
        <w:tc>
          <w:tcPr>
            <w:tcW w:w="1788" w:type="dxa"/>
            <w:noWrap/>
            <w:hideMark/>
          </w:tcPr>
          <w:p w14:paraId="5399C644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4D580DE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19F94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D7E33D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D97F81B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A15E96A" w14:textId="77777777" w:rsidR="0074355E" w:rsidRPr="0074355E" w:rsidRDefault="0074355E">
            <w:r w:rsidRPr="0074355E">
              <w:t>3405</w:t>
            </w:r>
          </w:p>
        </w:tc>
        <w:tc>
          <w:tcPr>
            <w:tcW w:w="425" w:type="dxa"/>
            <w:noWrap/>
            <w:hideMark/>
          </w:tcPr>
          <w:p w14:paraId="65A87DE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BF293B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41A4918" w14:textId="77777777" w:rsidR="0074355E" w:rsidRPr="0074355E" w:rsidRDefault="0074355E">
            <w:r w:rsidRPr="0074355E">
              <w:t>RP-242252</w:t>
            </w:r>
          </w:p>
        </w:tc>
      </w:tr>
      <w:tr w:rsidR="0074355E" w:rsidRPr="0074355E" w14:paraId="5F2E70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AF71F05" w14:textId="77777777" w:rsidR="0074355E" w:rsidRPr="0074355E" w:rsidRDefault="0074355E">
            <w:r w:rsidRPr="0074355E">
              <w:t>R5-245268</w:t>
            </w:r>
          </w:p>
        </w:tc>
        <w:tc>
          <w:tcPr>
            <w:tcW w:w="3006" w:type="dxa"/>
            <w:noWrap/>
            <w:hideMark/>
          </w:tcPr>
          <w:p w14:paraId="256DE3A0" w14:textId="77777777" w:rsidR="0074355E" w:rsidRPr="0074355E" w:rsidRDefault="0074355E">
            <w:r w:rsidRPr="0074355E">
              <w:t xml:space="preserve">Correction of SS-RSRP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 16.7.1.4.1 including Test Tolerance</w:t>
            </w:r>
          </w:p>
        </w:tc>
        <w:tc>
          <w:tcPr>
            <w:tcW w:w="1788" w:type="dxa"/>
            <w:noWrap/>
            <w:hideMark/>
          </w:tcPr>
          <w:p w14:paraId="03C23EAE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4DEB4C9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6E6EDB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43B492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172EAD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0A7E317" w14:textId="77777777" w:rsidR="0074355E" w:rsidRPr="0074355E" w:rsidRDefault="0074355E">
            <w:r w:rsidRPr="0074355E">
              <w:t>3406</w:t>
            </w:r>
          </w:p>
        </w:tc>
        <w:tc>
          <w:tcPr>
            <w:tcW w:w="425" w:type="dxa"/>
            <w:noWrap/>
            <w:hideMark/>
          </w:tcPr>
          <w:p w14:paraId="53BFD0E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0BE2F2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246B20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691E056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A5C88D" w14:textId="77777777" w:rsidR="0074355E" w:rsidRPr="0074355E" w:rsidRDefault="0074355E">
            <w:r w:rsidRPr="0074355E">
              <w:t>R5-245269</w:t>
            </w:r>
          </w:p>
        </w:tc>
        <w:tc>
          <w:tcPr>
            <w:tcW w:w="3006" w:type="dxa"/>
            <w:noWrap/>
            <w:hideMark/>
          </w:tcPr>
          <w:p w14:paraId="5A0B7248" w14:textId="77777777" w:rsidR="0074355E" w:rsidRPr="0074355E" w:rsidRDefault="0074355E">
            <w:r w:rsidRPr="0074355E">
              <w:t xml:space="preserve">Correction of SS-RSRP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 16.7.1.3.2 including Test Tolerance</w:t>
            </w:r>
          </w:p>
        </w:tc>
        <w:tc>
          <w:tcPr>
            <w:tcW w:w="1788" w:type="dxa"/>
            <w:noWrap/>
            <w:hideMark/>
          </w:tcPr>
          <w:p w14:paraId="042C22AE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2C3B1D9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2EBF6E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16C318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EB586B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4FE5041" w14:textId="77777777" w:rsidR="0074355E" w:rsidRPr="0074355E" w:rsidRDefault="0074355E">
            <w:r w:rsidRPr="0074355E">
              <w:t>3407</w:t>
            </w:r>
          </w:p>
        </w:tc>
        <w:tc>
          <w:tcPr>
            <w:tcW w:w="425" w:type="dxa"/>
            <w:noWrap/>
            <w:hideMark/>
          </w:tcPr>
          <w:p w14:paraId="0B59C0C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D45731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C5D79FF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322D24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C20B1F" w14:textId="77777777" w:rsidR="0074355E" w:rsidRPr="0074355E" w:rsidRDefault="0074355E">
            <w:r w:rsidRPr="0074355E">
              <w:t>R5-245272</w:t>
            </w:r>
          </w:p>
        </w:tc>
        <w:tc>
          <w:tcPr>
            <w:tcW w:w="3006" w:type="dxa"/>
            <w:noWrap/>
            <w:hideMark/>
          </w:tcPr>
          <w:p w14:paraId="123181C6" w14:textId="77777777" w:rsidR="0074355E" w:rsidRPr="0074355E" w:rsidRDefault="0074355E">
            <w:r w:rsidRPr="0074355E">
              <w:t>Correction of FR2 Event Triggered test cases including TT for PC1</w:t>
            </w:r>
          </w:p>
        </w:tc>
        <w:tc>
          <w:tcPr>
            <w:tcW w:w="1788" w:type="dxa"/>
            <w:noWrap/>
            <w:hideMark/>
          </w:tcPr>
          <w:p w14:paraId="104C56C9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5BAA05E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4B25C0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981F10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907997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398405A" w14:textId="77777777" w:rsidR="0074355E" w:rsidRPr="0074355E" w:rsidRDefault="0074355E">
            <w:r w:rsidRPr="0074355E">
              <w:t>3410</w:t>
            </w:r>
          </w:p>
        </w:tc>
        <w:tc>
          <w:tcPr>
            <w:tcW w:w="425" w:type="dxa"/>
            <w:noWrap/>
            <w:hideMark/>
          </w:tcPr>
          <w:p w14:paraId="32E9A4C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862FEF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DB5A8A" w14:textId="77777777" w:rsidR="0074355E" w:rsidRPr="0074355E" w:rsidRDefault="0074355E">
            <w:r w:rsidRPr="0074355E">
              <w:t>RP-242244</w:t>
            </w:r>
          </w:p>
        </w:tc>
      </w:tr>
      <w:tr w:rsidR="0074355E" w:rsidRPr="0074355E" w14:paraId="7E76036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E57BDC" w14:textId="77777777" w:rsidR="0074355E" w:rsidRPr="0074355E" w:rsidRDefault="0074355E">
            <w:r w:rsidRPr="0074355E">
              <w:t>R5-245273</w:t>
            </w:r>
          </w:p>
        </w:tc>
        <w:tc>
          <w:tcPr>
            <w:tcW w:w="3006" w:type="dxa"/>
            <w:noWrap/>
            <w:hideMark/>
          </w:tcPr>
          <w:p w14:paraId="66CD6D6D" w14:textId="77777777" w:rsidR="0074355E" w:rsidRPr="0074355E" w:rsidRDefault="0074355E">
            <w:r w:rsidRPr="0074355E">
              <w:t>Correction of FR2 Timing Advance test cases including TT for PC1</w:t>
            </w:r>
          </w:p>
        </w:tc>
        <w:tc>
          <w:tcPr>
            <w:tcW w:w="1788" w:type="dxa"/>
            <w:noWrap/>
            <w:hideMark/>
          </w:tcPr>
          <w:p w14:paraId="71EBEBE0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2C4E53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699432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0B2B59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2EC709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3A72BEF" w14:textId="77777777" w:rsidR="0074355E" w:rsidRPr="0074355E" w:rsidRDefault="0074355E">
            <w:r w:rsidRPr="0074355E">
              <w:t>3411</w:t>
            </w:r>
          </w:p>
        </w:tc>
        <w:tc>
          <w:tcPr>
            <w:tcW w:w="425" w:type="dxa"/>
            <w:noWrap/>
            <w:hideMark/>
          </w:tcPr>
          <w:p w14:paraId="6F4D781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A06005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473982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3F279E3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6D2B5C" w14:textId="77777777" w:rsidR="0074355E" w:rsidRPr="0074355E" w:rsidRDefault="0074355E">
            <w:r w:rsidRPr="0074355E">
              <w:t>R5-245274</w:t>
            </w:r>
          </w:p>
        </w:tc>
        <w:tc>
          <w:tcPr>
            <w:tcW w:w="3006" w:type="dxa"/>
            <w:noWrap/>
            <w:hideMark/>
          </w:tcPr>
          <w:p w14:paraId="47253107" w14:textId="77777777" w:rsidR="0074355E" w:rsidRPr="0074355E" w:rsidRDefault="0074355E">
            <w:r w:rsidRPr="0074355E">
              <w:t>Correction of FR2 Uplink Timing test cases including TT for PC1</w:t>
            </w:r>
          </w:p>
        </w:tc>
        <w:tc>
          <w:tcPr>
            <w:tcW w:w="1788" w:type="dxa"/>
            <w:noWrap/>
            <w:hideMark/>
          </w:tcPr>
          <w:p w14:paraId="78D6B3C1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5FBAE7A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054D05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0C9BD6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673CE7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3C39D8B" w14:textId="77777777" w:rsidR="0074355E" w:rsidRPr="0074355E" w:rsidRDefault="0074355E">
            <w:r w:rsidRPr="0074355E">
              <w:t>3412</w:t>
            </w:r>
          </w:p>
        </w:tc>
        <w:tc>
          <w:tcPr>
            <w:tcW w:w="425" w:type="dxa"/>
            <w:noWrap/>
            <w:hideMark/>
          </w:tcPr>
          <w:p w14:paraId="227FA4D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5E32FD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7AFD267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435C37C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ECC9C4" w14:textId="77777777" w:rsidR="0074355E" w:rsidRPr="0074355E" w:rsidRDefault="0074355E">
            <w:r w:rsidRPr="0074355E">
              <w:t>R5-245278</w:t>
            </w:r>
          </w:p>
        </w:tc>
        <w:tc>
          <w:tcPr>
            <w:tcW w:w="3006" w:type="dxa"/>
            <w:noWrap/>
            <w:hideMark/>
          </w:tcPr>
          <w:p w14:paraId="300549BB" w14:textId="77777777" w:rsidR="0074355E" w:rsidRPr="0074355E" w:rsidRDefault="0074355E">
            <w:r w:rsidRPr="0074355E">
              <w:t xml:space="preserve">Annex E.14 correction for new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cases</w:t>
            </w:r>
          </w:p>
        </w:tc>
        <w:tc>
          <w:tcPr>
            <w:tcW w:w="1788" w:type="dxa"/>
            <w:noWrap/>
            <w:hideMark/>
          </w:tcPr>
          <w:p w14:paraId="55EA6991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1CE0C95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698535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CC1F07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73215F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7816252" w14:textId="77777777" w:rsidR="0074355E" w:rsidRPr="0074355E" w:rsidRDefault="0074355E">
            <w:r w:rsidRPr="0074355E">
              <w:t>3416</w:t>
            </w:r>
          </w:p>
        </w:tc>
        <w:tc>
          <w:tcPr>
            <w:tcW w:w="425" w:type="dxa"/>
            <w:noWrap/>
            <w:hideMark/>
          </w:tcPr>
          <w:p w14:paraId="69A5C97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82EC6B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58AA802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4F31D47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3D4D271" w14:textId="77777777" w:rsidR="0074355E" w:rsidRPr="0074355E" w:rsidRDefault="0074355E">
            <w:r w:rsidRPr="0074355E">
              <w:t>R5-245279</w:t>
            </w:r>
          </w:p>
        </w:tc>
        <w:tc>
          <w:tcPr>
            <w:tcW w:w="3006" w:type="dxa"/>
            <w:noWrap/>
            <w:hideMark/>
          </w:tcPr>
          <w:p w14:paraId="569A0A46" w14:textId="77777777" w:rsidR="0074355E" w:rsidRPr="0074355E" w:rsidRDefault="0074355E">
            <w:r w:rsidRPr="0074355E">
              <w:t>Annex F correction for RRM FR2 PC1 test cases including Test Tolerance</w:t>
            </w:r>
          </w:p>
        </w:tc>
        <w:tc>
          <w:tcPr>
            <w:tcW w:w="1788" w:type="dxa"/>
            <w:noWrap/>
            <w:hideMark/>
          </w:tcPr>
          <w:p w14:paraId="6E88F55F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173A247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C95B2E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5FC772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173A7A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CF26F28" w14:textId="77777777" w:rsidR="0074355E" w:rsidRPr="0074355E" w:rsidRDefault="0074355E">
            <w:r w:rsidRPr="0074355E">
              <w:t>3417</w:t>
            </w:r>
          </w:p>
        </w:tc>
        <w:tc>
          <w:tcPr>
            <w:tcW w:w="425" w:type="dxa"/>
            <w:noWrap/>
            <w:hideMark/>
          </w:tcPr>
          <w:p w14:paraId="4B9F16B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13650E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C993A5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295C1E5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5B1BE6A" w14:textId="77777777" w:rsidR="0074355E" w:rsidRPr="0074355E" w:rsidRDefault="0074355E">
            <w:r w:rsidRPr="0074355E">
              <w:t>R5-245281</w:t>
            </w:r>
          </w:p>
        </w:tc>
        <w:tc>
          <w:tcPr>
            <w:tcW w:w="3006" w:type="dxa"/>
            <w:noWrap/>
            <w:hideMark/>
          </w:tcPr>
          <w:p w14:paraId="4EE2BDC7" w14:textId="77777777" w:rsidR="0074355E" w:rsidRPr="0074355E" w:rsidRDefault="0074355E">
            <w:r w:rsidRPr="0074355E">
              <w:t>Correction to Editors Notes in Annex B</w:t>
            </w:r>
          </w:p>
        </w:tc>
        <w:tc>
          <w:tcPr>
            <w:tcW w:w="1788" w:type="dxa"/>
            <w:noWrap/>
            <w:hideMark/>
          </w:tcPr>
          <w:p w14:paraId="6B9749E4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25FA9E6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A9C72F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EF376D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234C1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E2B8997" w14:textId="77777777" w:rsidR="0074355E" w:rsidRPr="0074355E" w:rsidRDefault="0074355E">
            <w:r w:rsidRPr="0074355E">
              <w:t>3418</w:t>
            </w:r>
          </w:p>
        </w:tc>
        <w:tc>
          <w:tcPr>
            <w:tcW w:w="425" w:type="dxa"/>
            <w:noWrap/>
            <w:hideMark/>
          </w:tcPr>
          <w:p w14:paraId="574A414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6B6BE9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BBA956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6086EC6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0497C4" w14:textId="77777777" w:rsidR="0074355E" w:rsidRPr="0074355E" w:rsidRDefault="0074355E">
            <w:r w:rsidRPr="0074355E">
              <w:t>R5-245302</w:t>
            </w:r>
          </w:p>
        </w:tc>
        <w:tc>
          <w:tcPr>
            <w:tcW w:w="3006" w:type="dxa"/>
            <w:noWrap/>
            <w:hideMark/>
          </w:tcPr>
          <w:p w14:paraId="213F21D5" w14:textId="77777777" w:rsidR="0074355E" w:rsidRPr="0074355E" w:rsidRDefault="0074355E">
            <w:r w:rsidRPr="0074355E">
              <w:t xml:space="preserve">Addition of applicability for PDSCH CRS interference mitigation under NR-LTE </w:t>
            </w:r>
            <w:r w:rsidRPr="0074355E">
              <w:lastRenderedPageBreak/>
              <w:t>coexistence test cases 5.2.2.1.18, 5.2.2.2.19, 5.2.3.1.17, 5.2.3.2.18</w:t>
            </w:r>
          </w:p>
        </w:tc>
        <w:tc>
          <w:tcPr>
            <w:tcW w:w="1788" w:type="dxa"/>
            <w:noWrap/>
            <w:hideMark/>
          </w:tcPr>
          <w:p w14:paraId="0E01A3E0" w14:textId="77777777" w:rsidR="0074355E" w:rsidRPr="0074355E" w:rsidRDefault="0074355E">
            <w:r w:rsidRPr="0074355E">
              <w:lastRenderedPageBreak/>
              <w:t>Qualcomm Inc</w:t>
            </w:r>
          </w:p>
        </w:tc>
        <w:tc>
          <w:tcPr>
            <w:tcW w:w="861" w:type="dxa"/>
            <w:noWrap/>
            <w:hideMark/>
          </w:tcPr>
          <w:p w14:paraId="6FF8846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BFBDD20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785EE49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B73ADF9" w14:textId="77777777" w:rsidR="0074355E" w:rsidRPr="0074355E" w:rsidRDefault="0074355E">
            <w:r w:rsidRPr="0074355E">
              <w:t>NR_demod_enh2-UEConTest</w:t>
            </w:r>
          </w:p>
        </w:tc>
        <w:tc>
          <w:tcPr>
            <w:tcW w:w="707" w:type="dxa"/>
            <w:noWrap/>
            <w:hideMark/>
          </w:tcPr>
          <w:p w14:paraId="4FE609E4" w14:textId="77777777" w:rsidR="0074355E" w:rsidRPr="0074355E" w:rsidRDefault="0074355E">
            <w:r w:rsidRPr="0074355E">
              <w:t>0476</w:t>
            </w:r>
          </w:p>
        </w:tc>
        <w:tc>
          <w:tcPr>
            <w:tcW w:w="425" w:type="dxa"/>
            <w:noWrap/>
            <w:hideMark/>
          </w:tcPr>
          <w:p w14:paraId="471640F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BC785C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064A7D1" w14:textId="77777777" w:rsidR="0074355E" w:rsidRPr="0074355E" w:rsidRDefault="0074355E">
            <w:r w:rsidRPr="0074355E">
              <w:t>RP-242320</w:t>
            </w:r>
          </w:p>
        </w:tc>
      </w:tr>
      <w:tr w:rsidR="0074355E" w:rsidRPr="0074355E" w14:paraId="7963A35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28A980" w14:textId="77777777" w:rsidR="0074355E" w:rsidRPr="0074355E" w:rsidRDefault="0074355E">
            <w:r w:rsidRPr="0074355E">
              <w:t>R5-245304</w:t>
            </w:r>
          </w:p>
        </w:tc>
        <w:tc>
          <w:tcPr>
            <w:tcW w:w="3006" w:type="dxa"/>
            <w:noWrap/>
            <w:hideMark/>
          </w:tcPr>
          <w:p w14:paraId="39FB6B2B" w14:textId="77777777" w:rsidR="0074355E" w:rsidRPr="0074355E" w:rsidRDefault="0074355E">
            <w:r w:rsidRPr="0074355E">
              <w:t>Add TT analysis for PDSCH CRS interference mitigation under NR-LTE coexistence test cases 5.2.2.1.18, 5.2.2.2.19, 5.2.3.1.17, 5.2.3.2.18</w:t>
            </w:r>
          </w:p>
        </w:tc>
        <w:tc>
          <w:tcPr>
            <w:tcW w:w="1788" w:type="dxa"/>
            <w:noWrap/>
            <w:hideMark/>
          </w:tcPr>
          <w:p w14:paraId="7D4B1806" w14:textId="77777777" w:rsidR="0074355E" w:rsidRPr="0074355E" w:rsidRDefault="0074355E">
            <w:r w:rsidRPr="0074355E">
              <w:t>Qualcomm Inc</w:t>
            </w:r>
          </w:p>
        </w:tc>
        <w:tc>
          <w:tcPr>
            <w:tcW w:w="861" w:type="dxa"/>
            <w:noWrap/>
            <w:hideMark/>
          </w:tcPr>
          <w:p w14:paraId="44E5A25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892406B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DBE2E0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3F87E42" w14:textId="77777777" w:rsidR="0074355E" w:rsidRPr="0074355E" w:rsidRDefault="0074355E">
            <w:r w:rsidRPr="0074355E">
              <w:t>NR_demod_enh2-UEConTest</w:t>
            </w:r>
          </w:p>
        </w:tc>
        <w:tc>
          <w:tcPr>
            <w:tcW w:w="707" w:type="dxa"/>
            <w:noWrap/>
            <w:hideMark/>
          </w:tcPr>
          <w:p w14:paraId="4F10A143" w14:textId="77777777" w:rsidR="0074355E" w:rsidRPr="0074355E" w:rsidRDefault="0074355E">
            <w:r w:rsidRPr="0074355E">
              <w:t>0819</w:t>
            </w:r>
          </w:p>
        </w:tc>
        <w:tc>
          <w:tcPr>
            <w:tcW w:w="425" w:type="dxa"/>
            <w:noWrap/>
            <w:hideMark/>
          </w:tcPr>
          <w:p w14:paraId="4C0767C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324E80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9E5365E" w14:textId="77777777" w:rsidR="0074355E" w:rsidRPr="0074355E" w:rsidRDefault="0074355E">
            <w:r w:rsidRPr="0074355E">
              <w:t>RP-242320</w:t>
            </w:r>
          </w:p>
        </w:tc>
      </w:tr>
      <w:tr w:rsidR="0074355E" w:rsidRPr="0074355E" w14:paraId="68BCF7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E7E2FB8" w14:textId="77777777" w:rsidR="0074355E" w:rsidRPr="0074355E" w:rsidRDefault="0074355E">
            <w:r w:rsidRPr="0074355E">
              <w:t>R5-245305</w:t>
            </w:r>
          </w:p>
        </w:tc>
        <w:tc>
          <w:tcPr>
            <w:tcW w:w="3006" w:type="dxa"/>
            <w:noWrap/>
            <w:hideMark/>
          </w:tcPr>
          <w:p w14:paraId="49F9B46F" w14:textId="77777777" w:rsidR="0074355E" w:rsidRPr="0074355E" w:rsidRDefault="0074355E">
            <w:r w:rsidRPr="0074355E">
              <w:t xml:space="preserve">Test Tolerance for SS-RSRP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 16.7.1.3.2</w:t>
            </w:r>
          </w:p>
        </w:tc>
        <w:tc>
          <w:tcPr>
            <w:tcW w:w="1788" w:type="dxa"/>
            <w:noWrap/>
            <w:hideMark/>
          </w:tcPr>
          <w:p w14:paraId="0B8BD347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E35132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2D6AA9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A61898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AE68384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8505FFB" w14:textId="77777777" w:rsidR="0074355E" w:rsidRPr="0074355E" w:rsidRDefault="0074355E">
            <w:r w:rsidRPr="0074355E">
              <w:t>0820</w:t>
            </w:r>
          </w:p>
        </w:tc>
        <w:tc>
          <w:tcPr>
            <w:tcW w:w="425" w:type="dxa"/>
            <w:noWrap/>
            <w:hideMark/>
          </w:tcPr>
          <w:p w14:paraId="2E7EF1E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71417D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8E29D65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27B66A8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7BFBBF" w14:textId="77777777" w:rsidR="0074355E" w:rsidRPr="0074355E" w:rsidRDefault="0074355E">
            <w:r w:rsidRPr="0074355E">
              <w:t>R5-245306</w:t>
            </w:r>
          </w:p>
        </w:tc>
        <w:tc>
          <w:tcPr>
            <w:tcW w:w="3006" w:type="dxa"/>
            <w:noWrap/>
            <w:hideMark/>
          </w:tcPr>
          <w:p w14:paraId="13759AAB" w14:textId="77777777" w:rsidR="0074355E" w:rsidRPr="0074355E" w:rsidRDefault="0074355E">
            <w:r w:rsidRPr="0074355E">
              <w:t xml:space="preserve">Test Tolerance for SS-RSRP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 16.7.1.3.1</w:t>
            </w:r>
          </w:p>
        </w:tc>
        <w:tc>
          <w:tcPr>
            <w:tcW w:w="1788" w:type="dxa"/>
            <w:noWrap/>
            <w:hideMark/>
          </w:tcPr>
          <w:p w14:paraId="21BB4227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27E5963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DC02009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3E99B64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9F1FCA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375B9F4" w14:textId="77777777" w:rsidR="0074355E" w:rsidRPr="0074355E" w:rsidRDefault="0074355E">
            <w:r w:rsidRPr="0074355E">
              <w:t>0821</w:t>
            </w:r>
          </w:p>
        </w:tc>
        <w:tc>
          <w:tcPr>
            <w:tcW w:w="425" w:type="dxa"/>
            <w:noWrap/>
            <w:hideMark/>
          </w:tcPr>
          <w:p w14:paraId="166B9D1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976077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0A56F3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48EEC60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C211350" w14:textId="77777777" w:rsidR="0074355E" w:rsidRPr="0074355E" w:rsidRDefault="0074355E">
            <w:r w:rsidRPr="0074355E">
              <w:t>R5-245309</w:t>
            </w:r>
          </w:p>
        </w:tc>
        <w:tc>
          <w:tcPr>
            <w:tcW w:w="3006" w:type="dxa"/>
            <w:noWrap/>
            <w:hideMark/>
          </w:tcPr>
          <w:p w14:paraId="3BEE9E82" w14:textId="77777777" w:rsidR="0074355E" w:rsidRPr="0074355E" w:rsidRDefault="0074355E">
            <w:r w:rsidRPr="0074355E">
              <w:t xml:space="preserve">Update of FRC in Annex for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UE</w:t>
            </w:r>
          </w:p>
        </w:tc>
        <w:tc>
          <w:tcPr>
            <w:tcW w:w="1788" w:type="dxa"/>
            <w:noWrap/>
            <w:hideMark/>
          </w:tcPr>
          <w:p w14:paraId="4C43AEC7" w14:textId="77777777" w:rsidR="0074355E" w:rsidRPr="0074355E" w:rsidRDefault="0074355E">
            <w:r w:rsidRPr="0074355E">
              <w:t>China Unicom</w:t>
            </w:r>
          </w:p>
        </w:tc>
        <w:tc>
          <w:tcPr>
            <w:tcW w:w="861" w:type="dxa"/>
            <w:noWrap/>
            <w:hideMark/>
          </w:tcPr>
          <w:p w14:paraId="5B94E20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9B12426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BC4C9A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779E60F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4A7BC316" w14:textId="77777777" w:rsidR="0074355E" w:rsidRPr="0074355E" w:rsidRDefault="0074355E">
            <w:r w:rsidRPr="0074355E">
              <w:t>2984</w:t>
            </w:r>
          </w:p>
        </w:tc>
        <w:tc>
          <w:tcPr>
            <w:tcW w:w="425" w:type="dxa"/>
            <w:noWrap/>
            <w:hideMark/>
          </w:tcPr>
          <w:p w14:paraId="08F8039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DADFD6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DF8B47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2D3FB1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2F22CE" w14:textId="77777777" w:rsidR="0074355E" w:rsidRPr="0074355E" w:rsidRDefault="0074355E">
            <w:r w:rsidRPr="0074355E">
              <w:t>R5-245313</w:t>
            </w:r>
          </w:p>
        </w:tc>
        <w:tc>
          <w:tcPr>
            <w:tcW w:w="3006" w:type="dxa"/>
            <w:noWrap/>
            <w:hideMark/>
          </w:tcPr>
          <w:p w14:paraId="2A56F7C7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default test channel bandwidth</w:t>
            </w:r>
          </w:p>
        </w:tc>
        <w:tc>
          <w:tcPr>
            <w:tcW w:w="1788" w:type="dxa"/>
            <w:noWrap/>
            <w:hideMark/>
          </w:tcPr>
          <w:p w14:paraId="656C56F2" w14:textId="77777777" w:rsidR="0074355E" w:rsidRPr="0074355E" w:rsidRDefault="0074355E">
            <w:r w:rsidRPr="0074355E">
              <w:t>China Unicom</w:t>
            </w:r>
          </w:p>
        </w:tc>
        <w:tc>
          <w:tcPr>
            <w:tcW w:w="861" w:type="dxa"/>
            <w:noWrap/>
            <w:hideMark/>
          </w:tcPr>
          <w:p w14:paraId="085070F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0A483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280237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8DD77C1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0347F3B2" w14:textId="77777777" w:rsidR="0074355E" w:rsidRPr="0074355E" w:rsidRDefault="0074355E">
            <w:r w:rsidRPr="0074355E">
              <w:t>3321</w:t>
            </w:r>
          </w:p>
        </w:tc>
        <w:tc>
          <w:tcPr>
            <w:tcW w:w="425" w:type="dxa"/>
            <w:noWrap/>
            <w:hideMark/>
          </w:tcPr>
          <w:p w14:paraId="7A5C993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D6E39C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AC838F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7FF7495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F932AC7" w14:textId="77777777" w:rsidR="0074355E" w:rsidRPr="0074355E" w:rsidRDefault="0074355E">
            <w:r w:rsidRPr="0074355E">
              <w:t>R5-245316</w:t>
            </w:r>
          </w:p>
        </w:tc>
        <w:tc>
          <w:tcPr>
            <w:tcW w:w="3006" w:type="dxa"/>
            <w:noWrap/>
            <w:hideMark/>
          </w:tcPr>
          <w:p w14:paraId="4BDD0330" w14:textId="77777777" w:rsidR="0074355E" w:rsidRPr="0074355E" w:rsidRDefault="0074355E">
            <w:r w:rsidRPr="0074355E">
              <w:t>Update in 16.7.1.1.1 to align Noc level to TT analysis</w:t>
            </w:r>
          </w:p>
        </w:tc>
        <w:tc>
          <w:tcPr>
            <w:tcW w:w="1788" w:type="dxa"/>
            <w:noWrap/>
            <w:hideMark/>
          </w:tcPr>
          <w:p w14:paraId="78D01BAE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62C2DAD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527B6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F548CE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9ADA6F9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5EB7561" w14:textId="77777777" w:rsidR="0074355E" w:rsidRPr="0074355E" w:rsidRDefault="0074355E">
            <w:r w:rsidRPr="0074355E">
              <w:t>3419</w:t>
            </w:r>
          </w:p>
        </w:tc>
        <w:tc>
          <w:tcPr>
            <w:tcW w:w="425" w:type="dxa"/>
            <w:noWrap/>
            <w:hideMark/>
          </w:tcPr>
          <w:p w14:paraId="3502B25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37FFAC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FC5BD2E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1FC1CD5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CC5F203" w14:textId="77777777" w:rsidR="0074355E" w:rsidRPr="0074355E" w:rsidRDefault="0074355E">
            <w:r w:rsidRPr="0074355E">
              <w:t>R5-245317</w:t>
            </w:r>
          </w:p>
        </w:tc>
        <w:tc>
          <w:tcPr>
            <w:tcW w:w="3006" w:type="dxa"/>
            <w:noWrap/>
            <w:hideMark/>
          </w:tcPr>
          <w:p w14:paraId="60E241B8" w14:textId="77777777" w:rsidR="0074355E" w:rsidRPr="0074355E" w:rsidRDefault="0074355E">
            <w:r w:rsidRPr="0074355E">
              <w:t>Addition of test case 15.5.1 for UE Rx-Tx time difference measurement accuracy</w:t>
            </w:r>
          </w:p>
        </w:tc>
        <w:tc>
          <w:tcPr>
            <w:tcW w:w="1788" w:type="dxa"/>
            <w:noWrap/>
            <w:hideMark/>
          </w:tcPr>
          <w:p w14:paraId="63000782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132CF40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E995B73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1C560E24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2C6939DF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BDDDBBA" w14:textId="77777777" w:rsidR="0074355E" w:rsidRPr="0074355E" w:rsidRDefault="0074355E">
            <w:r w:rsidRPr="0074355E">
              <w:t>0561</w:t>
            </w:r>
          </w:p>
        </w:tc>
        <w:tc>
          <w:tcPr>
            <w:tcW w:w="425" w:type="dxa"/>
            <w:noWrap/>
            <w:hideMark/>
          </w:tcPr>
          <w:p w14:paraId="694365D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9A762F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8D7B5A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1FA9B8B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8EF4B6F" w14:textId="77777777" w:rsidR="0074355E" w:rsidRPr="0074355E" w:rsidRDefault="0074355E">
            <w:r w:rsidRPr="0074355E">
              <w:t>R5-245318</w:t>
            </w:r>
          </w:p>
        </w:tc>
        <w:tc>
          <w:tcPr>
            <w:tcW w:w="3006" w:type="dxa"/>
            <w:noWrap/>
            <w:hideMark/>
          </w:tcPr>
          <w:p w14:paraId="3F2DD071" w14:textId="77777777" w:rsidR="0074355E" w:rsidRPr="0074355E" w:rsidRDefault="0074355E">
            <w:r w:rsidRPr="0074355E">
              <w:t>Update in 16.7.2.2 to align Noc level</w:t>
            </w:r>
          </w:p>
        </w:tc>
        <w:tc>
          <w:tcPr>
            <w:tcW w:w="1788" w:type="dxa"/>
            <w:noWrap/>
            <w:hideMark/>
          </w:tcPr>
          <w:p w14:paraId="5BA26733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005DFBC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091AD02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FA6EEC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2235AB4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15B8262" w14:textId="77777777" w:rsidR="0074355E" w:rsidRPr="0074355E" w:rsidRDefault="0074355E">
            <w:r w:rsidRPr="0074355E">
              <w:t>3420</w:t>
            </w:r>
          </w:p>
        </w:tc>
        <w:tc>
          <w:tcPr>
            <w:tcW w:w="425" w:type="dxa"/>
            <w:noWrap/>
            <w:hideMark/>
          </w:tcPr>
          <w:p w14:paraId="6EA5BF0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79DFF5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5A0620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6B1FC41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201C12" w14:textId="77777777" w:rsidR="0074355E" w:rsidRPr="0074355E" w:rsidRDefault="0074355E">
            <w:r w:rsidRPr="0074355E">
              <w:t>R5-245319</w:t>
            </w:r>
          </w:p>
        </w:tc>
        <w:tc>
          <w:tcPr>
            <w:tcW w:w="3006" w:type="dxa"/>
            <w:noWrap/>
            <w:hideMark/>
          </w:tcPr>
          <w:p w14:paraId="63E1C557" w14:textId="77777777" w:rsidR="0074355E" w:rsidRPr="0074355E" w:rsidRDefault="0074355E">
            <w:r w:rsidRPr="0074355E">
              <w:t xml:space="preserve">Annex F correction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cases including Test Tolerance</w:t>
            </w:r>
          </w:p>
        </w:tc>
        <w:tc>
          <w:tcPr>
            <w:tcW w:w="1788" w:type="dxa"/>
            <w:noWrap/>
            <w:hideMark/>
          </w:tcPr>
          <w:p w14:paraId="675C7C89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2227D1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026D092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C1C67B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C4199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617B471" w14:textId="77777777" w:rsidR="0074355E" w:rsidRPr="0074355E" w:rsidRDefault="0074355E">
            <w:r w:rsidRPr="0074355E">
              <w:t>3421</w:t>
            </w:r>
          </w:p>
        </w:tc>
        <w:tc>
          <w:tcPr>
            <w:tcW w:w="425" w:type="dxa"/>
            <w:noWrap/>
            <w:hideMark/>
          </w:tcPr>
          <w:p w14:paraId="2672183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2179C3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CFF611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49CED1E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CB29600" w14:textId="77777777" w:rsidR="0074355E" w:rsidRPr="0074355E" w:rsidRDefault="0074355E">
            <w:r w:rsidRPr="0074355E">
              <w:t>R5-245321</w:t>
            </w:r>
          </w:p>
        </w:tc>
        <w:tc>
          <w:tcPr>
            <w:tcW w:w="3006" w:type="dxa"/>
            <w:noWrap/>
            <w:hideMark/>
          </w:tcPr>
          <w:p w14:paraId="2A314A5B" w14:textId="77777777" w:rsidR="0074355E" w:rsidRPr="0074355E" w:rsidRDefault="0074355E">
            <w:proofErr w:type="spellStart"/>
            <w:r w:rsidRPr="0074355E">
              <w:t>Corrrection</w:t>
            </w:r>
            <w:proofErr w:type="spellEnd"/>
            <w:r w:rsidRPr="0074355E">
              <w:t xml:space="preserve"> to NR5GC CAG test case 6.5.2.2</w:t>
            </w:r>
          </w:p>
        </w:tc>
        <w:tc>
          <w:tcPr>
            <w:tcW w:w="1788" w:type="dxa"/>
            <w:noWrap/>
            <w:hideMark/>
          </w:tcPr>
          <w:p w14:paraId="3FFE3C0E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1752CB5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E50864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23D17C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CC71FE4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4E1F3070" w14:textId="77777777" w:rsidR="0074355E" w:rsidRPr="0074355E" w:rsidRDefault="0074355E">
            <w:r w:rsidRPr="0074355E">
              <w:t>4649</w:t>
            </w:r>
          </w:p>
        </w:tc>
        <w:tc>
          <w:tcPr>
            <w:tcW w:w="425" w:type="dxa"/>
            <w:noWrap/>
            <w:hideMark/>
          </w:tcPr>
          <w:p w14:paraId="1D9224E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A9DD70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4F1B15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7D06AF9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57DD52" w14:textId="77777777" w:rsidR="0074355E" w:rsidRPr="0074355E" w:rsidRDefault="0074355E">
            <w:r w:rsidRPr="0074355E">
              <w:lastRenderedPageBreak/>
              <w:t>R5-245322</w:t>
            </w:r>
          </w:p>
        </w:tc>
        <w:tc>
          <w:tcPr>
            <w:tcW w:w="3006" w:type="dxa"/>
            <w:noWrap/>
            <w:hideMark/>
          </w:tcPr>
          <w:p w14:paraId="2BD24811" w14:textId="77777777" w:rsidR="0074355E" w:rsidRPr="0074355E" w:rsidRDefault="0074355E">
            <w:proofErr w:type="spellStart"/>
            <w:r w:rsidRPr="0074355E">
              <w:t>Corrrection</w:t>
            </w:r>
            <w:proofErr w:type="spellEnd"/>
            <w:r w:rsidRPr="0074355E">
              <w:t xml:space="preserve"> to RRC test case 8.1.5.6.1</w:t>
            </w:r>
          </w:p>
        </w:tc>
        <w:tc>
          <w:tcPr>
            <w:tcW w:w="1788" w:type="dxa"/>
            <w:noWrap/>
            <w:hideMark/>
          </w:tcPr>
          <w:p w14:paraId="3D236D46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1323D9A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1613FCB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AD9391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A6F37B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7B928BF" w14:textId="77777777" w:rsidR="0074355E" w:rsidRPr="0074355E" w:rsidRDefault="0074355E">
            <w:r w:rsidRPr="0074355E">
              <w:t>4650</w:t>
            </w:r>
          </w:p>
        </w:tc>
        <w:tc>
          <w:tcPr>
            <w:tcW w:w="425" w:type="dxa"/>
            <w:noWrap/>
            <w:hideMark/>
          </w:tcPr>
          <w:p w14:paraId="655CE2E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778B41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A2CFB2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3F0FA5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8BEC9C" w14:textId="77777777" w:rsidR="0074355E" w:rsidRPr="0074355E" w:rsidRDefault="0074355E">
            <w:r w:rsidRPr="0074355E">
              <w:t>R5-245324</w:t>
            </w:r>
          </w:p>
        </w:tc>
        <w:tc>
          <w:tcPr>
            <w:tcW w:w="3006" w:type="dxa"/>
            <w:noWrap/>
            <w:hideMark/>
          </w:tcPr>
          <w:p w14:paraId="0700D6BF" w14:textId="77777777" w:rsidR="0074355E" w:rsidRPr="0074355E" w:rsidRDefault="0074355E">
            <w:r w:rsidRPr="0074355E">
              <w:t>Correction to Signalling test frequency parameters for band n106</w:t>
            </w:r>
          </w:p>
        </w:tc>
        <w:tc>
          <w:tcPr>
            <w:tcW w:w="1788" w:type="dxa"/>
            <w:noWrap/>
            <w:hideMark/>
          </w:tcPr>
          <w:p w14:paraId="463B0819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61B26F1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55C8E3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AC7903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F38FF3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3EE6498D" w14:textId="77777777" w:rsidR="0074355E" w:rsidRPr="0074355E" w:rsidRDefault="0074355E">
            <w:r w:rsidRPr="0074355E">
              <w:t>3322</w:t>
            </w:r>
          </w:p>
        </w:tc>
        <w:tc>
          <w:tcPr>
            <w:tcW w:w="425" w:type="dxa"/>
            <w:noWrap/>
            <w:hideMark/>
          </w:tcPr>
          <w:p w14:paraId="23A06BD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C559A6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113AF5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4742FFD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6402621" w14:textId="77777777" w:rsidR="0074355E" w:rsidRPr="0074355E" w:rsidRDefault="0074355E">
            <w:r w:rsidRPr="0074355E">
              <w:t>R5-245333</w:t>
            </w:r>
          </w:p>
        </w:tc>
        <w:tc>
          <w:tcPr>
            <w:tcW w:w="3006" w:type="dxa"/>
            <w:noWrap/>
            <w:hideMark/>
          </w:tcPr>
          <w:p w14:paraId="7603B313" w14:textId="77777777" w:rsidR="0074355E" w:rsidRPr="0074355E" w:rsidRDefault="0074355E">
            <w:r w:rsidRPr="0074355E">
              <w:t>Update on 4.6.2.9 DRX configuration</w:t>
            </w:r>
          </w:p>
        </w:tc>
        <w:tc>
          <w:tcPr>
            <w:tcW w:w="1788" w:type="dxa"/>
            <w:noWrap/>
            <w:hideMark/>
          </w:tcPr>
          <w:p w14:paraId="06F9E01C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3B173D8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A150F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8AB1E0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7AB71F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73F1960" w14:textId="77777777" w:rsidR="0074355E" w:rsidRPr="0074355E" w:rsidRDefault="0074355E">
            <w:r w:rsidRPr="0074355E">
              <w:t>3422</w:t>
            </w:r>
          </w:p>
        </w:tc>
        <w:tc>
          <w:tcPr>
            <w:tcW w:w="425" w:type="dxa"/>
            <w:noWrap/>
            <w:hideMark/>
          </w:tcPr>
          <w:p w14:paraId="1ABD1DD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42F84A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009439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22B434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05E7AC1" w14:textId="77777777" w:rsidR="0074355E" w:rsidRPr="0074355E" w:rsidRDefault="0074355E">
            <w:r w:rsidRPr="0074355E">
              <w:t>R5-245334</w:t>
            </w:r>
          </w:p>
        </w:tc>
        <w:tc>
          <w:tcPr>
            <w:tcW w:w="3006" w:type="dxa"/>
            <w:noWrap/>
            <w:hideMark/>
          </w:tcPr>
          <w:p w14:paraId="7398242A" w14:textId="77777777" w:rsidR="0074355E" w:rsidRPr="0074355E" w:rsidRDefault="0074355E">
            <w:r w:rsidRPr="0074355E">
              <w:t>Update on CSI-</w:t>
            </w:r>
            <w:proofErr w:type="spellStart"/>
            <w:r w:rsidRPr="0074355E">
              <w:t>ReportingBand</w:t>
            </w:r>
            <w:proofErr w:type="spellEnd"/>
            <w:r w:rsidRPr="0074355E">
              <w:t xml:space="preserve"> for RRM testing</w:t>
            </w:r>
          </w:p>
        </w:tc>
        <w:tc>
          <w:tcPr>
            <w:tcW w:w="1788" w:type="dxa"/>
            <w:noWrap/>
            <w:hideMark/>
          </w:tcPr>
          <w:p w14:paraId="2EB04862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3BD5AB7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1F1812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6EB345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43EA9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08B556E" w14:textId="77777777" w:rsidR="0074355E" w:rsidRPr="0074355E" w:rsidRDefault="0074355E">
            <w:r w:rsidRPr="0074355E">
              <w:t>3323</w:t>
            </w:r>
          </w:p>
        </w:tc>
        <w:tc>
          <w:tcPr>
            <w:tcW w:w="425" w:type="dxa"/>
            <w:noWrap/>
            <w:hideMark/>
          </w:tcPr>
          <w:p w14:paraId="5C594E2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918FFC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F19FAB7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290169A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65D022F" w14:textId="77777777" w:rsidR="0074355E" w:rsidRPr="0074355E" w:rsidRDefault="0074355E">
            <w:r w:rsidRPr="0074355E">
              <w:t>R5-245335</w:t>
            </w:r>
          </w:p>
        </w:tc>
        <w:tc>
          <w:tcPr>
            <w:tcW w:w="3006" w:type="dxa"/>
            <w:noWrap/>
            <w:hideMark/>
          </w:tcPr>
          <w:p w14:paraId="6929C799" w14:textId="77777777" w:rsidR="0074355E" w:rsidRPr="0074355E" w:rsidRDefault="0074355E">
            <w:r w:rsidRPr="0074355E">
              <w:t xml:space="preserve">Update on </w:t>
            </w:r>
            <w:proofErr w:type="spellStart"/>
            <w:r w:rsidRPr="0074355E">
              <w:t>pdcch</w:t>
            </w:r>
            <w:proofErr w:type="spellEnd"/>
            <w:r w:rsidRPr="0074355E">
              <w:t>-DMRS-SCID for RRM testing</w:t>
            </w:r>
          </w:p>
        </w:tc>
        <w:tc>
          <w:tcPr>
            <w:tcW w:w="1788" w:type="dxa"/>
            <w:noWrap/>
            <w:hideMark/>
          </w:tcPr>
          <w:p w14:paraId="02DB229C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2BCB6EF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6D180F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240BA8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83FFCD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9D4C337" w14:textId="77777777" w:rsidR="0074355E" w:rsidRPr="0074355E" w:rsidRDefault="0074355E">
            <w:r w:rsidRPr="0074355E">
              <w:t>3324</w:t>
            </w:r>
          </w:p>
        </w:tc>
        <w:tc>
          <w:tcPr>
            <w:tcW w:w="425" w:type="dxa"/>
            <w:noWrap/>
            <w:hideMark/>
          </w:tcPr>
          <w:p w14:paraId="6251E46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AB431E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EC9AF4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138C955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63F95AC" w14:textId="77777777" w:rsidR="0074355E" w:rsidRPr="0074355E" w:rsidRDefault="0074355E">
            <w:r w:rsidRPr="0074355E">
              <w:t>R5-245337</w:t>
            </w:r>
          </w:p>
        </w:tc>
        <w:tc>
          <w:tcPr>
            <w:tcW w:w="3006" w:type="dxa"/>
            <w:noWrap/>
            <w:hideMark/>
          </w:tcPr>
          <w:p w14:paraId="405DA513" w14:textId="77777777" w:rsidR="0074355E" w:rsidRPr="0074355E" w:rsidRDefault="0074355E">
            <w:r w:rsidRPr="0074355E">
              <w:t xml:space="preserve">Update on </w:t>
            </w:r>
            <w:proofErr w:type="spellStart"/>
            <w:r w:rsidRPr="0074355E">
              <w:t>pdcch</w:t>
            </w:r>
            <w:proofErr w:type="spellEnd"/>
            <w:r w:rsidRPr="0074355E">
              <w:t>-DMRS-SCID for NSA FR1 BFR test cases</w:t>
            </w:r>
          </w:p>
        </w:tc>
        <w:tc>
          <w:tcPr>
            <w:tcW w:w="1788" w:type="dxa"/>
            <w:noWrap/>
            <w:hideMark/>
          </w:tcPr>
          <w:p w14:paraId="6392AF94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0D66AD4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711BDC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EAA5E5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8F25B1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49E5F1E" w14:textId="77777777" w:rsidR="0074355E" w:rsidRPr="0074355E" w:rsidRDefault="0074355E">
            <w:r w:rsidRPr="0074355E">
              <w:t>3423</w:t>
            </w:r>
          </w:p>
        </w:tc>
        <w:tc>
          <w:tcPr>
            <w:tcW w:w="425" w:type="dxa"/>
            <w:noWrap/>
            <w:hideMark/>
          </w:tcPr>
          <w:p w14:paraId="7AB3FE3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62BF7E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D2C2EB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0EB3F43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4976D5" w14:textId="77777777" w:rsidR="0074355E" w:rsidRPr="0074355E" w:rsidRDefault="0074355E">
            <w:r w:rsidRPr="0074355E">
              <w:t>R5-245338</w:t>
            </w:r>
          </w:p>
        </w:tc>
        <w:tc>
          <w:tcPr>
            <w:tcW w:w="3006" w:type="dxa"/>
            <w:noWrap/>
            <w:hideMark/>
          </w:tcPr>
          <w:p w14:paraId="04608F84" w14:textId="77777777" w:rsidR="0074355E" w:rsidRPr="0074355E" w:rsidRDefault="0074355E">
            <w:r w:rsidRPr="0074355E">
              <w:t xml:space="preserve">Update on </w:t>
            </w:r>
            <w:proofErr w:type="spellStart"/>
            <w:r w:rsidRPr="0074355E">
              <w:t>pdcch</w:t>
            </w:r>
            <w:proofErr w:type="spellEnd"/>
            <w:r w:rsidRPr="0074355E">
              <w:t>-DMRS-SCID for NSA FR2 BFR test cases</w:t>
            </w:r>
          </w:p>
        </w:tc>
        <w:tc>
          <w:tcPr>
            <w:tcW w:w="1788" w:type="dxa"/>
            <w:noWrap/>
            <w:hideMark/>
          </w:tcPr>
          <w:p w14:paraId="076E6F08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32A6429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F55C65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8A7D56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9B1737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7A71018" w14:textId="77777777" w:rsidR="0074355E" w:rsidRPr="0074355E" w:rsidRDefault="0074355E">
            <w:r w:rsidRPr="0074355E">
              <w:t>3424</w:t>
            </w:r>
          </w:p>
        </w:tc>
        <w:tc>
          <w:tcPr>
            <w:tcW w:w="425" w:type="dxa"/>
            <w:noWrap/>
            <w:hideMark/>
          </w:tcPr>
          <w:p w14:paraId="7F21323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79095D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0D035FD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37335A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8ABC801" w14:textId="77777777" w:rsidR="0074355E" w:rsidRPr="0074355E" w:rsidRDefault="0074355E">
            <w:r w:rsidRPr="0074355E">
              <w:t>R5-245339</w:t>
            </w:r>
          </w:p>
        </w:tc>
        <w:tc>
          <w:tcPr>
            <w:tcW w:w="3006" w:type="dxa"/>
            <w:noWrap/>
            <w:hideMark/>
          </w:tcPr>
          <w:p w14:paraId="61249DC9" w14:textId="77777777" w:rsidR="0074355E" w:rsidRPr="0074355E" w:rsidRDefault="0074355E">
            <w:r w:rsidRPr="0074355E">
              <w:t>Update CSI-</w:t>
            </w:r>
            <w:proofErr w:type="spellStart"/>
            <w:r w:rsidRPr="0074355E">
              <w:t>ReportConfig</w:t>
            </w:r>
            <w:proofErr w:type="spellEnd"/>
            <w:r w:rsidRPr="0074355E">
              <w:t xml:space="preserve"> for PMI </w:t>
            </w:r>
            <w:proofErr w:type="spellStart"/>
            <w:r w:rsidRPr="0074355E">
              <w:t>eTypeII</w:t>
            </w:r>
            <w:proofErr w:type="spellEnd"/>
            <w:r w:rsidRPr="0074355E">
              <w:t xml:space="preserve"> test cases</w:t>
            </w:r>
          </w:p>
        </w:tc>
        <w:tc>
          <w:tcPr>
            <w:tcW w:w="1788" w:type="dxa"/>
            <w:noWrap/>
            <w:hideMark/>
          </w:tcPr>
          <w:p w14:paraId="54C6168A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4E5B82E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B9986F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6199CD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A38926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6FD15FDA" w14:textId="77777777" w:rsidR="0074355E" w:rsidRPr="0074355E" w:rsidRDefault="0074355E">
            <w:r w:rsidRPr="0074355E">
              <w:t>3325</w:t>
            </w:r>
          </w:p>
        </w:tc>
        <w:tc>
          <w:tcPr>
            <w:tcW w:w="425" w:type="dxa"/>
            <w:noWrap/>
            <w:hideMark/>
          </w:tcPr>
          <w:p w14:paraId="4E57218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AD670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5703A3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3A5F0D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82D9673" w14:textId="77777777" w:rsidR="0074355E" w:rsidRPr="0074355E" w:rsidRDefault="0074355E">
            <w:r w:rsidRPr="0074355E">
              <w:t>R5-245340</w:t>
            </w:r>
          </w:p>
        </w:tc>
        <w:tc>
          <w:tcPr>
            <w:tcW w:w="3006" w:type="dxa"/>
            <w:noWrap/>
            <w:hideMark/>
          </w:tcPr>
          <w:p w14:paraId="17F188AE" w14:textId="77777777" w:rsidR="0074355E" w:rsidRPr="0074355E" w:rsidRDefault="0074355E">
            <w:r w:rsidRPr="0074355E">
              <w:t>Update on 5.5.2 to align editor note as other 1024QAM test cases</w:t>
            </w:r>
          </w:p>
        </w:tc>
        <w:tc>
          <w:tcPr>
            <w:tcW w:w="1788" w:type="dxa"/>
            <w:noWrap/>
            <w:hideMark/>
          </w:tcPr>
          <w:p w14:paraId="281538F4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5136B5E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AECD015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29F790D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97B7DF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19B3C20" w14:textId="77777777" w:rsidR="0074355E" w:rsidRPr="0074355E" w:rsidRDefault="0074355E">
            <w:r w:rsidRPr="0074355E">
              <w:t>0879</w:t>
            </w:r>
          </w:p>
        </w:tc>
        <w:tc>
          <w:tcPr>
            <w:tcW w:w="425" w:type="dxa"/>
            <w:noWrap/>
            <w:hideMark/>
          </w:tcPr>
          <w:p w14:paraId="2B5E6C9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078DC4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7A89B6B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4AA2B7F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B9F22DD" w14:textId="77777777" w:rsidR="0074355E" w:rsidRPr="0074355E" w:rsidRDefault="0074355E">
            <w:r w:rsidRPr="0074355E">
              <w:t>R5-245343</w:t>
            </w:r>
          </w:p>
        </w:tc>
        <w:tc>
          <w:tcPr>
            <w:tcW w:w="3006" w:type="dxa"/>
            <w:noWrap/>
            <w:hideMark/>
          </w:tcPr>
          <w:p w14:paraId="53096741" w14:textId="77777777" w:rsidR="0074355E" w:rsidRPr="0074355E" w:rsidRDefault="0074355E">
            <w:r w:rsidRPr="0074355E">
              <w:t xml:space="preserve">Update reference in test procedure for PDSCH </w:t>
            </w:r>
            <w:proofErr w:type="spellStart"/>
            <w:r w:rsidRPr="0074355E">
              <w:t>Demod</w:t>
            </w:r>
            <w:proofErr w:type="spellEnd"/>
            <w:r w:rsidRPr="0074355E">
              <w:t xml:space="preserve"> test cases</w:t>
            </w:r>
          </w:p>
        </w:tc>
        <w:tc>
          <w:tcPr>
            <w:tcW w:w="1788" w:type="dxa"/>
            <w:noWrap/>
            <w:hideMark/>
          </w:tcPr>
          <w:p w14:paraId="2ACB02E7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493B2D0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E3B994B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4F74C91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E5307C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25DBB93" w14:textId="77777777" w:rsidR="0074355E" w:rsidRPr="0074355E" w:rsidRDefault="0074355E">
            <w:r w:rsidRPr="0074355E">
              <w:t>0880</w:t>
            </w:r>
          </w:p>
        </w:tc>
        <w:tc>
          <w:tcPr>
            <w:tcW w:w="425" w:type="dxa"/>
            <w:noWrap/>
            <w:hideMark/>
          </w:tcPr>
          <w:p w14:paraId="40F1DA4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94FDAD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8C40E7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7063127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78FEC2" w14:textId="77777777" w:rsidR="0074355E" w:rsidRPr="0074355E" w:rsidRDefault="0074355E">
            <w:r w:rsidRPr="0074355E">
              <w:t>R5-245346</w:t>
            </w:r>
          </w:p>
        </w:tc>
        <w:tc>
          <w:tcPr>
            <w:tcW w:w="3006" w:type="dxa"/>
            <w:noWrap/>
            <w:hideMark/>
          </w:tcPr>
          <w:p w14:paraId="3FD24BDE" w14:textId="77777777" w:rsidR="0074355E" w:rsidRPr="0074355E" w:rsidRDefault="0074355E">
            <w:r w:rsidRPr="0074355E">
              <w:t>Addition of Annex E for NR-NTN test cases</w:t>
            </w:r>
          </w:p>
        </w:tc>
        <w:tc>
          <w:tcPr>
            <w:tcW w:w="1788" w:type="dxa"/>
            <w:noWrap/>
            <w:hideMark/>
          </w:tcPr>
          <w:p w14:paraId="01B55300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243DE83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601545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C0CF1A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79F9D77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1689322" w14:textId="77777777" w:rsidR="0074355E" w:rsidRPr="0074355E" w:rsidRDefault="0074355E">
            <w:r w:rsidRPr="0074355E">
              <w:t>3427</w:t>
            </w:r>
          </w:p>
        </w:tc>
        <w:tc>
          <w:tcPr>
            <w:tcW w:w="425" w:type="dxa"/>
            <w:noWrap/>
            <w:hideMark/>
          </w:tcPr>
          <w:p w14:paraId="73E13BF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2C670E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E66FFD" w14:textId="77777777" w:rsidR="0074355E" w:rsidRPr="0074355E" w:rsidRDefault="0074355E">
            <w:r w:rsidRPr="0074355E">
              <w:t>RP-242271</w:t>
            </w:r>
          </w:p>
        </w:tc>
      </w:tr>
      <w:tr w:rsidR="0074355E" w:rsidRPr="0074355E" w14:paraId="057DFAF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C8BCCC" w14:textId="77777777" w:rsidR="0074355E" w:rsidRPr="0074355E" w:rsidRDefault="0074355E">
            <w:r w:rsidRPr="0074355E">
              <w:t>R5-245347</w:t>
            </w:r>
          </w:p>
        </w:tc>
        <w:tc>
          <w:tcPr>
            <w:tcW w:w="3006" w:type="dxa"/>
            <w:noWrap/>
            <w:hideMark/>
          </w:tcPr>
          <w:p w14:paraId="66FF95EE" w14:textId="77777777" w:rsidR="0074355E" w:rsidRPr="0074355E" w:rsidRDefault="0074355E">
            <w:r w:rsidRPr="0074355E">
              <w:t>Correction to RRM test 6.6.2.9</w:t>
            </w:r>
          </w:p>
        </w:tc>
        <w:tc>
          <w:tcPr>
            <w:tcW w:w="1788" w:type="dxa"/>
            <w:noWrap/>
            <w:hideMark/>
          </w:tcPr>
          <w:p w14:paraId="7627B1A9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6BD7974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D46F5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8C12F8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6485735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04662F2" w14:textId="77777777" w:rsidR="0074355E" w:rsidRPr="0074355E" w:rsidRDefault="0074355E">
            <w:r w:rsidRPr="0074355E">
              <w:t>3428</w:t>
            </w:r>
          </w:p>
        </w:tc>
        <w:tc>
          <w:tcPr>
            <w:tcW w:w="425" w:type="dxa"/>
            <w:noWrap/>
            <w:hideMark/>
          </w:tcPr>
          <w:p w14:paraId="074EBDD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2D50E4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292D18D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05DCB0B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10DEF8" w14:textId="77777777" w:rsidR="0074355E" w:rsidRPr="0074355E" w:rsidRDefault="0074355E">
            <w:r w:rsidRPr="0074355E">
              <w:lastRenderedPageBreak/>
              <w:t>R5-245349</w:t>
            </w:r>
          </w:p>
        </w:tc>
        <w:tc>
          <w:tcPr>
            <w:tcW w:w="3006" w:type="dxa"/>
            <w:noWrap/>
            <w:hideMark/>
          </w:tcPr>
          <w:p w14:paraId="1B46ADC2" w14:textId="77777777" w:rsidR="0074355E" w:rsidRPr="0074355E" w:rsidRDefault="0074355E">
            <w:r w:rsidRPr="0074355E">
              <w:t>Update to SDT test 6.2.1</w:t>
            </w:r>
          </w:p>
        </w:tc>
        <w:tc>
          <w:tcPr>
            <w:tcW w:w="1788" w:type="dxa"/>
            <w:noWrap/>
            <w:hideMark/>
          </w:tcPr>
          <w:p w14:paraId="0184A0E8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581D84F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823F9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2CF271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01BEBC9" w14:textId="77777777" w:rsidR="0074355E" w:rsidRPr="0074355E" w:rsidRDefault="0074355E">
            <w:proofErr w:type="spellStart"/>
            <w:r w:rsidRPr="0074355E">
              <w:t>NR_SmallData_INACTIVE-UEConTest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A31419A" w14:textId="77777777" w:rsidR="0074355E" w:rsidRPr="0074355E" w:rsidRDefault="0074355E">
            <w:r w:rsidRPr="0074355E">
              <w:t>3430</w:t>
            </w:r>
          </w:p>
        </w:tc>
        <w:tc>
          <w:tcPr>
            <w:tcW w:w="425" w:type="dxa"/>
            <w:noWrap/>
            <w:hideMark/>
          </w:tcPr>
          <w:p w14:paraId="7EAEAB0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DE31B1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92C6AD" w14:textId="77777777" w:rsidR="0074355E" w:rsidRPr="0074355E" w:rsidRDefault="0074355E">
            <w:r w:rsidRPr="0074355E">
              <w:t>RP-242326</w:t>
            </w:r>
          </w:p>
        </w:tc>
      </w:tr>
      <w:tr w:rsidR="0074355E" w:rsidRPr="0074355E" w14:paraId="47C5398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E743C76" w14:textId="77777777" w:rsidR="0074355E" w:rsidRPr="0074355E" w:rsidRDefault="0074355E">
            <w:r w:rsidRPr="0074355E">
              <w:t>R5-245351</w:t>
            </w:r>
          </w:p>
        </w:tc>
        <w:tc>
          <w:tcPr>
            <w:tcW w:w="3006" w:type="dxa"/>
            <w:noWrap/>
            <w:hideMark/>
          </w:tcPr>
          <w:p w14:paraId="4C406EDB" w14:textId="77777777" w:rsidR="0074355E" w:rsidRPr="0074355E" w:rsidRDefault="0074355E">
            <w:r w:rsidRPr="0074355E">
              <w:t>Core alignment for section 11 tests</w:t>
            </w:r>
          </w:p>
        </w:tc>
        <w:tc>
          <w:tcPr>
            <w:tcW w:w="1788" w:type="dxa"/>
            <w:noWrap/>
            <w:hideMark/>
          </w:tcPr>
          <w:p w14:paraId="5EE9A84A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44EA0BD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D4A1E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553E53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E8E82EB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C4153D3" w14:textId="77777777" w:rsidR="0074355E" w:rsidRPr="0074355E" w:rsidRDefault="0074355E">
            <w:r w:rsidRPr="0074355E">
              <w:t>3432</w:t>
            </w:r>
          </w:p>
        </w:tc>
        <w:tc>
          <w:tcPr>
            <w:tcW w:w="425" w:type="dxa"/>
            <w:noWrap/>
            <w:hideMark/>
          </w:tcPr>
          <w:p w14:paraId="2139B99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E90C9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38F9EA0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2CB6473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3C4B2D" w14:textId="77777777" w:rsidR="0074355E" w:rsidRPr="0074355E" w:rsidRDefault="0074355E">
            <w:r w:rsidRPr="0074355E">
              <w:t>R5-245352</w:t>
            </w:r>
          </w:p>
        </w:tc>
        <w:tc>
          <w:tcPr>
            <w:tcW w:w="3006" w:type="dxa"/>
            <w:noWrap/>
            <w:hideMark/>
          </w:tcPr>
          <w:p w14:paraId="481CEF77" w14:textId="77777777" w:rsidR="0074355E" w:rsidRPr="0074355E" w:rsidRDefault="0074355E">
            <w:r w:rsidRPr="0074355E">
              <w:t>Addition of chapter 13 tests on a secondary carrier with CCA</w:t>
            </w:r>
          </w:p>
        </w:tc>
        <w:tc>
          <w:tcPr>
            <w:tcW w:w="1788" w:type="dxa"/>
            <w:noWrap/>
            <w:hideMark/>
          </w:tcPr>
          <w:p w14:paraId="191B7449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4D48D60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E46DB1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F5130A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8C3F17F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01480F5" w14:textId="77777777" w:rsidR="0074355E" w:rsidRPr="0074355E" w:rsidRDefault="0074355E">
            <w:r w:rsidRPr="0074355E">
              <w:t>3433</w:t>
            </w:r>
          </w:p>
        </w:tc>
        <w:tc>
          <w:tcPr>
            <w:tcW w:w="425" w:type="dxa"/>
            <w:noWrap/>
            <w:hideMark/>
          </w:tcPr>
          <w:p w14:paraId="6DA41F7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C5786E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DFE739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2CF4AEE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D76DE2" w14:textId="77777777" w:rsidR="0074355E" w:rsidRPr="0074355E" w:rsidRDefault="0074355E">
            <w:r w:rsidRPr="0074355E">
              <w:t>R5-245353</w:t>
            </w:r>
          </w:p>
        </w:tc>
        <w:tc>
          <w:tcPr>
            <w:tcW w:w="3006" w:type="dxa"/>
            <w:noWrap/>
            <w:hideMark/>
          </w:tcPr>
          <w:p w14:paraId="4E9F73EE" w14:textId="77777777" w:rsidR="0074355E" w:rsidRPr="0074355E" w:rsidRDefault="0074355E">
            <w:r w:rsidRPr="0074355E">
              <w:t>Update to Annex E and F for NR-U tests</w:t>
            </w:r>
          </w:p>
        </w:tc>
        <w:tc>
          <w:tcPr>
            <w:tcW w:w="1788" w:type="dxa"/>
            <w:noWrap/>
            <w:hideMark/>
          </w:tcPr>
          <w:p w14:paraId="562F62D4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72EF320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D5F66F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FFF3BD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DA7CD4B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97BB1CD" w14:textId="77777777" w:rsidR="0074355E" w:rsidRPr="0074355E" w:rsidRDefault="0074355E">
            <w:r w:rsidRPr="0074355E">
              <w:t>3434</w:t>
            </w:r>
          </w:p>
        </w:tc>
        <w:tc>
          <w:tcPr>
            <w:tcW w:w="425" w:type="dxa"/>
            <w:noWrap/>
            <w:hideMark/>
          </w:tcPr>
          <w:p w14:paraId="7960F38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76BEED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2B5A12B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0182348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E6F4A4" w14:textId="77777777" w:rsidR="0074355E" w:rsidRPr="0074355E" w:rsidRDefault="0074355E">
            <w:r w:rsidRPr="0074355E">
              <w:t>R5-245354</w:t>
            </w:r>
          </w:p>
        </w:tc>
        <w:tc>
          <w:tcPr>
            <w:tcW w:w="3006" w:type="dxa"/>
            <w:noWrap/>
            <w:hideMark/>
          </w:tcPr>
          <w:p w14:paraId="544402CE" w14:textId="77777777" w:rsidR="0074355E" w:rsidRPr="0074355E" w:rsidRDefault="0074355E">
            <w:r w:rsidRPr="0074355E">
              <w:t>Addition of NR-U SA FR1 cell reselection test cases</w:t>
            </w:r>
          </w:p>
        </w:tc>
        <w:tc>
          <w:tcPr>
            <w:tcW w:w="1788" w:type="dxa"/>
            <w:noWrap/>
            <w:hideMark/>
          </w:tcPr>
          <w:p w14:paraId="502C80C3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5654903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2D132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D44871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8FFB24F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4684D93" w14:textId="77777777" w:rsidR="0074355E" w:rsidRPr="0074355E" w:rsidRDefault="0074355E">
            <w:r w:rsidRPr="0074355E">
              <w:t>3435</w:t>
            </w:r>
          </w:p>
        </w:tc>
        <w:tc>
          <w:tcPr>
            <w:tcW w:w="425" w:type="dxa"/>
            <w:noWrap/>
            <w:hideMark/>
          </w:tcPr>
          <w:p w14:paraId="7074E82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FBF62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01E9D38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06020F5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25E7F2" w14:textId="77777777" w:rsidR="0074355E" w:rsidRPr="0074355E" w:rsidRDefault="0074355E">
            <w:r w:rsidRPr="0074355E">
              <w:t>R5-245355</w:t>
            </w:r>
          </w:p>
        </w:tc>
        <w:tc>
          <w:tcPr>
            <w:tcW w:w="3006" w:type="dxa"/>
            <w:noWrap/>
            <w:hideMark/>
          </w:tcPr>
          <w:p w14:paraId="78402500" w14:textId="77777777" w:rsidR="0074355E" w:rsidRPr="0074355E" w:rsidRDefault="0074355E">
            <w:r w:rsidRPr="0074355E">
              <w:t>Addition of NR-U SA FR1 Handover test cases</w:t>
            </w:r>
          </w:p>
        </w:tc>
        <w:tc>
          <w:tcPr>
            <w:tcW w:w="1788" w:type="dxa"/>
            <w:noWrap/>
            <w:hideMark/>
          </w:tcPr>
          <w:p w14:paraId="4FD86091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3AFD865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B17DED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DCCEE7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9E63270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F29C449" w14:textId="77777777" w:rsidR="0074355E" w:rsidRPr="0074355E" w:rsidRDefault="0074355E">
            <w:r w:rsidRPr="0074355E">
              <w:t>3436</w:t>
            </w:r>
          </w:p>
        </w:tc>
        <w:tc>
          <w:tcPr>
            <w:tcW w:w="425" w:type="dxa"/>
            <w:noWrap/>
            <w:hideMark/>
          </w:tcPr>
          <w:p w14:paraId="205BF6F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31D4DE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6423BEF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5DC0BBF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12C948" w14:textId="77777777" w:rsidR="0074355E" w:rsidRPr="0074355E" w:rsidRDefault="0074355E">
            <w:r w:rsidRPr="0074355E">
              <w:t>R5-245356</w:t>
            </w:r>
          </w:p>
        </w:tc>
        <w:tc>
          <w:tcPr>
            <w:tcW w:w="3006" w:type="dxa"/>
            <w:noWrap/>
            <w:hideMark/>
          </w:tcPr>
          <w:p w14:paraId="23C098BD" w14:textId="77777777" w:rsidR="0074355E" w:rsidRPr="0074355E" w:rsidRDefault="0074355E">
            <w:r w:rsidRPr="0074355E">
              <w:t>Addition of NR-U SA FR1 RRC re-establishment test cases</w:t>
            </w:r>
          </w:p>
        </w:tc>
        <w:tc>
          <w:tcPr>
            <w:tcW w:w="1788" w:type="dxa"/>
            <w:noWrap/>
            <w:hideMark/>
          </w:tcPr>
          <w:p w14:paraId="2EB04C60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3C6EBDD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74C49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DA650C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076F688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EDC975F" w14:textId="77777777" w:rsidR="0074355E" w:rsidRPr="0074355E" w:rsidRDefault="0074355E">
            <w:r w:rsidRPr="0074355E">
              <w:t>3437</w:t>
            </w:r>
          </w:p>
        </w:tc>
        <w:tc>
          <w:tcPr>
            <w:tcW w:w="425" w:type="dxa"/>
            <w:noWrap/>
            <w:hideMark/>
          </w:tcPr>
          <w:p w14:paraId="4FA7FAC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A4D0B1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8AE9CC2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48884CE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5F86F9D" w14:textId="77777777" w:rsidR="0074355E" w:rsidRPr="0074355E" w:rsidRDefault="0074355E">
            <w:r w:rsidRPr="0074355E">
              <w:t>R5-245357</w:t>
            </w:r>
          </w:p>
        </w:tc>
        <w:tc>
          <w:tcPr>
            <w:tcW w:w="3006" w:type="dxa"/>
            <w:noWrap/>
            <w:hideMark/>
          </w:tcPr>
          <w:p w14:paraId="66DEB54C" w14:textId="77777777" w:rsidR="0074355E" w:rsidRPr="0074355E" w:rsidRDefault="0074355E">
            <w:r w:rsidRPr="0074355E">
              <w:t>Addition of chapter 12 inter-RAT tests on target carrier with CCA</w:t>
            </w:r>
          </w:p>
        </w:tc>
        <w:tc>
          <w:tcPr>
            <w:tcW w:w="1788" w:type="dxa"/>
            <w:noWrap/>
            <w:hideMark/>
          </w:tcPr>
          <w:p w14:paraId="08DE0798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48D603A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557B2D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074449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777F29B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FA2DC0E" w14:textId="77777777" w:rsidR="0074355E" w:rsidRPr="0074355E" w:rsidRDefault="0074355E">
            <w:r w:rsidRPr="0074355E">
              <w:t>3438</w:t>
            </w:r>
          </w:p>
        </w:tc>
        <w:tc>
          <w:tcPr>
            <w:tcW w:w="425" w:type="dxa"/>
            <w:noWrap/>
            <w:hideMark/>
          </w:tcPr>
          <w:p w14:paraId="65E0E45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A3F27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995615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017C5AE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FB1BA0" w14:textId="77777777" w:rsidR="0074355E" w:rsidRPr="0074355E" w:rsidRDefault="0074355E">
            <w:r w:rsidRPr="0074355E">
              <w:t>R5-245358</w:t>
            </w:r>
          </w:p>
        </w:tc>
        <w:tc>
          <w:tcPr>
            <w:tcW w:w="3006" w:type="dxa"/>
            <w:noWrap/>
            <w:hideMark/>
          </w:tcPr>
          <w:p w14:paraId="4F5F9D92" w14:textId="77777777" w:rsidR="0074355E" w:rsidRPr="0074355E" w:rsidRDefault="0074355E">
            <w:r w:rsidRPr="0074355E">
              <w:t xml:space="preserve">Update to </w:t>
            </w:r>
            <w:proofErr w:type="spellStart"/>
            <w:r w:rsidRPr="0074355E">
              <w:t>PSCell</w:t>
            </w:r>
            <w:proofErr w:type="spellEnd"/>
            <w:r w:rsidRPr="0074355E">
              <w:t xml:space="preserve"> HO test 10.1.2 including TT</w:t>
            </w:r>
          </w:p>
        </w:tc>
        <w:tc>
          <w:tcPr>
            <w:tcW w:w="1788" w:type="dxa"/>
            <w:noWrap/>
            <w:hideMark/>
          </w:tcPr>
          <w:p w14:paraId="222CB8B7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28B713A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27AD3D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D1D28C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2B26669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10F9740" w14:textId="77777777" w:rsidR="0074355E" w:rsidRPr="0074355E" w:rsidRDefault="0074355E">
            <w:r w:rsidRPr="0074355E">
              <w:t>3439</w:t>
            </w:r>
          </w:p>
        </w:tc>
        <w:tc>
          <w:tcPr>
            <w:tcW w:w="425" w:type="dxa"/>
            <w:noWrap/>
            <w:hideMark/>
          </w:tcPr>
          <w:p w14:paraId="4E2A223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16F085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9F1884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2C3A2B2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B8B07B" w14:textId="77777777" w:rsidR="0074355E" w:rsidRPr="0074355E" w:rsidRDefault="0074355E">
            <w:r w:rsidRPr="0074355E">
              <w:t>R5-245359</w:t>
            </w:r>
          </w:p>
        </w:tc>
        <w:tc>
          <w:tcPr>
            <w:tcW w:w="3006" w:type="dxa"/>
            <w:noWrap/>
            <w:hideMark/>
          </w:tcPr>
          <w:p w14:paraId="3A57209F" w14:textId="77777777" w:rsidR="0074355E" w:rsidRPr="0074355E" w:rsidRDefault="0074355E">
            <w:r w:rsidRPr="0074355E">
              <w:t>Addition of NR-U SA FR1 Inter-RAT cell reselection test cases</w:t>
            </w:r>
          </w:p>
        </w:tc>
        <w:tc>
          <w:tcPr>
            <w:tcW w:w="1788" w:type="dxa"/>
            <w:noWrap/>
            <w:hideMark/>
          </w:tcPr>
          <w:p w14:paraId="3B8B531C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6B00252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9E03A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C004B8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25E7D17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DF1CFB8" w14:textId="77777777" w:rsidR="0074355E" w:rsidRPr="0074355E" w:rsidRDefault="0074355E">
            <w:r w:rsidRPr="0074355E">
              <w:t>3440</w:t>
            </w:r>
          </w:p>
        </w:tc>
        <w:tc>
          <w:tcPr>
            <w:tcW w:w="425" w:type="dxa"/>
            <w:noWrap/>
            <w:hideMark/>
          </w:tcPr>
          <w:p w14:paraId="20BAA30F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30E286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31BD5B" w14:textId="77777777" w:rsidR="0074355E" w:rsidRPr="0074355E" w:rsidRDefault="0074355E">
            <w:r w:rsidRPr="0074355E">
              <w:t>RP-242267</w:t>
            </w:r>
          </w:p>
        </w:tc>
      </w:tr>
      <w:tr w:rsidR="0074355E" w:rsidRPr="0074355E" w14:paraId="7D3F36A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95F12C" w14:textId="77777777" w:rsidR="0074355E" w:rsidRPr="0074355E" w:rsidRDefault="0074355E">
            <w:r w:rsidRPr="0074355E">
              <w:t>R5-245360</w:t>
            </w:r>
          </w:p>
        </w:tc>
        <w:tc>
          <w:tcPr>
            <w:tcW w:w="3006" w:type="dxa"/>
            <w:noWrap/>
            <w:hideMark/>
          </w:tcPr>
          <w:p w14:paraId="695210CE" w14:textId="77777777" w:rsidR="0074355E" w:rsidRPr="0074355E" w:rsidRDefault="0074355E">
            <w:r w:rsidRPr="0074355E">
              <w:t>Editorial corrections to Annex D.7</w:t>
            </w:r>
          </w:p>
        </w:tc>
        <w:tc>
          <w:tcPr>
            <w:tcW w:w="1788" w:type="dxa"/>
            <w:noWrap/>
            <w:hideMark/>
          </w:tcPr>
          <w:p w14:paraId="0C5B974A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30C7AD4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7503E62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C76268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B08BF7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EF65FCA" w14:textId="77777777" w:rsidR="0074355E" w:rsidRPr="0074355E" w:rsidRDefault="0074355E">
            <w:r w:rsidRPr="0074355E">
              <w:t>3441</w:t>
            </w:r>
          </w:p>
        </w:tc>
        <w:tc>
          <w:tcPr>
            <w:tcW w:w="425" w:type="dxa"/>
            <w:noWrap/>
            <w:hideMark/>
          </w:tcPr>
          <w:p w14:paraId="4CC5B92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85CCEE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79730A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4EC65B4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206D6C" w14:textId="77777777" w:rsidR="0074355E" w:rsidRPr="0074355E" w:rsidRDefault="0074355E">
            <w:r w:rsidRPr="0074355E">
              <w:t>R5-245361</w:t>
            </w:r>
          </w:p>
        </w:tc>
        <w:tc>
          <w:tcPr>
            <w:tcW w:w="3006" w:type="dxa"/>
            <w:noWrap/>
            <w:hideMark/>
          </w:tcPr>
          <w:p w14:paraId="6012B075" w14:textId="77777777" w:rsidR="0074355E" w:rsidRPr="0074355E" w:rsidRDefault="0074355E">
            <w:r w:rsidRPr="0074355E">
              <w:t>Core alignment for gap-based FR2 inter-RAT measurement tests</w:t>
            </w:r>
          </w:p>
        </w:tc>
        <w:tc>
          <w:tcPr>
            <w:tcW w:w="1788" w:type="dxa"/>
            <w:noWrap/>
            <w:hideMark/>
          </w:tcPr>
          <w:p w14:paraId="48086BD2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061D1FA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654CEC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E8E1C4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CDEFA0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129ACAA" w14:textId="77777777" w:rsidR="0074355E" w:rsidRPr="0074355E" w:rsidRDefault="0074355E">
            <w:r w:rsidRPr="0074355E">
              <w:t>3442</w:t>
            </w:r>
          </w:p>
        </w:tc>
        <w:tc>
          <w:tcPr>
            <w:tcW w:w="425" w:type="dxa"/>
            <w:noWrap/>
            <w:hideMark/>
          </w:tcPr>
          <w:p w14:paraId="56D1C75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8D9C07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BA0107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09666A3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A8CF05" w14:textId="77777777" w:rsidR="0074355E" w:rsidRPr="0074355E" w:rsidRDefault="0074355E">
            <w:r w:rsidRPr="0074355E">
              <w:lastRenderedPageBreak/>
              <w:t>R5-245362</w:t>
            </w:r>
          </w:p>
        </w:tc>
        <w:tc>
          <w:tcPr>
            <w:tcW w:w="3006" w:type="dxa"/>
            <w:noWrap/>
            <w:hideMark/>
          </w:tcPr>
          <w:p w14:paraId="291AC1F1" w14:textId="77777777" w:rsidR="0074355E" w:rsidRPr="0074355E" w:rsidRDefault="0074355E">
            <w:r w:rsidRPr="0074355E">
              <w:t>Update to SUL tests including TT</w:t>
            </w:r>
          </w:p>
        </w:tc>
        <w:tc>
          <w:tcPr>
            <w:tcW w:w="1788" w:type="dxa"/>
            <w:noWrap/>
            <w:hideMark/>
          </w:tcPr>
          <w:p w14:paraId="028F0D33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44FA1E6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6DADE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CB4C51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DF9E536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6DB2B26" w14:textId="77777777" w:rsidR="0074355E" w:rsidRPr="0074355E" w:rsidRDefault="0074355E">
            <w:r w:rsidRPr="0074355E">
              <w:t>3443</w:t>
            </w:r>
          </w:p>
        </w:tc>
        <w:tc>
          <w:tcPr>
            <w:tcW w:w="425" w:type="dxa"/>
            <w:noWrap/>
            <w:hideMark/>
          </w:tcPr>
          <w:p w14:paraId="4113254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688D6E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AA114D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7718532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05EFD7" w14:textId="77777777" w:rsidR="0074355E" w:rsidRPr="0074355E" w:rsidRDefault="0074355E">
            <w:r w:rsidRPr="0074355E">
              <w:t>R5-245365</w:t>
            </w:r>
          </w:p>
        </w:tc>
        <w:tc>
          <w:tcPr>
            <w:tcW w:w="3006" w:type="dxa"/>
            <w:noWrap/>
            <w:hideMark/>
          </w:tcPr>
          <w:p w14:paraId="33CECA7F" w14:textId="77777777" w:rsidR="0074355E" w:rsidRPr="0074355E" w:rsidRDefault="0074355E">
            <w:r w:rsidRPr="0074355E">
              <w:t xml:space="preserve">Update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SA FR2 SSB BFR test cases 17.5.2.1 and 17.5.2.2 including TT</w:t>
            </w:r>
          </w:p>
        </w:tc>
        <w:tc>
          <w:tcPr>
            <w:tcW w:w="1788" w:type="dxa"/>
            <w:noWrap/>
            <w:hideMark/>
          </w:tcPr>
          <w:p w14:paraId="1F3B373E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3DC2F57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B502CB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DD19D0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815F3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72ECD18" w14:textId="77777777" w:rsidR="0074355E" w:rsidRPr="0074355E" w:rsidRDefault="0074355E">
            <w:r w:rsidRPr="0074355E">
              <w:t>3446</w:t>
            </w:r>
          </w:p>
        </w:tc>
        <w:tc>
          <w:tcPr>
            <w:tcW w:w="425" w:type="dxa"/>
            <w:noWrap/>
            <w:hideMark/>
          </w:tcPr>
          <w:p w14:paraId="097F055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8FC722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B35D8A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421055F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3A8E60" w14:textId="77777777" w:rsidR="0074355E" w:rsidRPr="0074355E" w:rsidRDefault="0074355E">
            <w:r w:rsidRPr="0074355E">
              <w:t>R5-245368</w:t>
            </w:r>
          </w:p>
        </w:tc>
        <w:tc>
          <w:tcPr>
            <w:tcW w:w="3006" w:type="dxa"/>
            <w:noWrap/>
            <w:hideMark/>
          </w:tcPr>
          <w:p w14:paraId="1074F449" w14:textId="77777777" w:rsidR="0074355E" w:rsidRPr="0074355E" w:rsidRDefault="0074355E">
            <w:r w:rsidRPr="0074355E">
              <w:t xml:space="preserve">Update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2Rx event-triggered test cases 16.6.3.2 and 16.6.3.4 including TT</w:t>
            </w:r>
          </w:p>
        </w:tc>
        <w:tc>
          <w:tcPr>
            <w:tcW w:w="1788" w:type="dxa"/>
            <w:noWrap/>
            <w:hideMark/>
          </w:tcPr>
          <w:p w14:paraId="71CC4E49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45E4487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BC160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7A6EC5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9C62DA9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2D274A0" w14:textId="77777777" w:rsidR="0074355E" w:rsidRPr="0074355E" w:rsidRDefault="0074355E">
            <w:r w:rsidRPr="0074355E">
              <w:t>3449</w:t>
            </w:r>
          </w:p>
        </w:tc>
        <w:tc>
          <w:tcPr>
            <w:tcW w:w="425" w:type="dxa"/>
            <w:noWrap/>
            <w:hideMark/>
          </w:tcPr>
          <w:p w14:paraId="4ED0FBD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25B09A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8F1B1F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249DD82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7BEDF8B" w14:textId="77777777" w:rsidR="0074355E" w:rsidRPr="0074355E" w:rsidRDefault="0074355E">
            <w:r w:rsidRPr="0074355E">
              <w:t>R5-245369</w:t>
            </w:r>
          </w:p>
        </w:tc>
        <w:tc>
          <w:tcPr>
            <w:tcW w:w="3006" w:type="dxa"/>
            <w:noWrap/>
            <w:hideMark/>
          </w:tcPr>
          <w:p w14:paraId="40927FCF" w14:textId="77777777" w:rsidR="0074355E" w:rsidRPr="0074355E" w:rsidRDefault="0074355E">
            <w:r w:rsidRPr="0074355E">
              <w:t xml:space="preserve">Update to Annex F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event-triggered test cases 16.6.3.x</w:t>
            </w:r>
          </w:p>
        </w:tc>
        <w:tc>
          <w:tcPr>
            <w:tcW w:w="1788" w:type="dxa"/>
            <w:noWrap/>
            <w:hideMark/>
          </w:tcPr>
          <w:p w14:paraId="4F3DF766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1748DDA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6CCC40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5E4990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DCE887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756138D" w14:textId="77777777" w:rsidR="0074355E" w:rsidRPr="0074355E" w:rsidRDefault="0074355E">
            <w:r w:rsidRPr="0074355E">
              <w:t>3450</w:t>
            </w:r>
          </w:p>
        </w:tc>
        <w:tc>
          <w:tcPr>
            <w:tcW w:w="425" w:type="dxa"/>
            <w:noWrap/>
            <w:hideMark/>
          </w:tcPr>
          <w:p w14:paraId="0C38C54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8F5832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DB5056B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35062D9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6792003" w14:textId="77777777" w:rsidR="0074355E" w:rsidRPr="0074355E" w:rsidRDefault="0074355E">
            <w:r w:rsidRPr="0074355E">
              <w:t>R5-245370</w:t>
            </w:r>
          </w:p>
        </w:tc>
        <w:tc>
          <w:tcPr>
            <w:tcW w:w="3006" w:type="dxa"/>
            <w:noWrap/>
            <w:hideMark/>
          </w:tcPr>
          <w:p w14:paraId="7FCDEB80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BFR 1Rx test cases 16.5.2.1 and 16.5.2.3</w:t>
            </w:r>
          </w:p>
        </w:tc>
        <w:tc>
          <w:tcPr>
            <w:tcW w:w="1788" w:type="dxa"/>
            <w:noWrap/>
            <w:hideMark/>
          </w:tcPr>
          <w:p w14:paraId="19D09A98" w14:textId="77777777" w:rsidR="0074355E" w:rsidRPr="0074355E" w:rsidRDefault="0074355E">
            <w:r w:rsidRPr="0074355E">
              <w:t xml:space="preserve">QUALCOMM Europe Inc. - Spain, </w:t>
            </w:r>
            <w:proofErr w:type="spellStart"/>
            <w:r w:rsidRPr="0074355E">
              <w:t>Rohde&amp;Schwarz</w:t>
            </w:r>
            <w:proofErr w:type="spellEnd"/>
            <w:r w:rsidRPr="0074355E">
              <w:t>, MediaTek</w:t>
            </w:r>
          </w:p>
        </w:tc>
        <w:tc>
          <w:tcPr>
            <w:tcW w:w="861" w:type="dxa"/>
            <w:noWrap/>
            <w:hideMark/>
          </w:tcPr>
          <w:p w14:paraId="72C76DE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7CFB84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6DCED0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47E2E1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7B9F3B3" w14:textId="77777777" w:rsidR="0074355E" w:rsidRPr="0074355E" w:rsidRDefault="0074355E">
            <w:r w:rsidRPr="0074355E">
              <w:t>3451</w:t>
            </w:r>
          </w:p>
        </w:tc>
        <w:tc>
          <w:tcPr>
            <w:tcW w:w="425" w:type="dxa"/>
            <w:noWrap/>
            <w:hideMark/>
          </w:tcPr>
          <w:p w14:paraId="33C71CB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8A4F6D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9E5A96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640C7C9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90FF8DC" w14:textId="77777777" w:rsidR="0074355E" w:rsidRPr="0074355E" w:rsidRDefault="0074355E">
            <w:r w:rsidRPr="0074355E">
              <w:t>R5-245371</w:t>
            </w:r>
          </w:p>
        </w:tc>
        <w:tc>
          <w:tcPr>
            <w:tcW w:w="3006" w:type="dxa"/>
            <w:noWrap/>
            <w:hideMark/>
          </w:tcPr>
          <w:p w14:paraId="04CAE532" w14:textId="77777777" w:rsidR="0074355E" w:rsidRPr="0074355E" w:rsidRDefault="0074355E">
            <w:r w:rsidRPr="0074355E">
              <w:t>Update to applicability for NR-NTN RRM test cases</w:t>
            </w:r>
          </w:p>
        </w:tc>
        <w:tc>
          <w:tcPr>
            <w:tcW w:w="1788" w:type="dxa"/>
            <w:noWrap/>
            <w:hideMark/>
          </w:tcPr>
          <w:p w14:paraId="76C75766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5870D2A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B4E0809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7B974A6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60DA163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3F542B0" w14:textId="77777777" w:rsidR="0074355E" w:rsidRPr="0074355E" w:rsidRDefault="0074355E">
            <w:r w:rsidRPr="0074355E">
              <w:t>0478</w:t>
            </w:r>
          </w:p>
        </w:tc>
        <w:tc>
          <w:tcPr>
            <w:tcW w:w="425" w:type="dxa"/>
            <w:noWrap/>
            <w:hideMark/>
          </w:tcPr>
          <w:p w14:paraId="730C06D1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F6E789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C13F0DF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4A69AF6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13B38C" w14:textId="77777777" w:rsidR="0074355E" w:rsidRPr="0074355E" w:rsidRDefault="0074355E">
            <w:r w:rsidRPr="0074355E">
              <w:t>R5-245374</w:t>
            </w:r>
          </w:p>
        </w:tc>
        <w:tc>
          <w:tcPr>
            <w:tcW w:w="3006" w:type="dxa"/>
            <w:noWrap/>
            <w:hideMark/>
          </w:tcPr>
          <w:p w14:paraId="64DBD8C6" w14:textId="77777777" w:rsidR="0074355E" w:rsidRPr="0074355E" w:rsidRDefault="0074355E">
            <w:r w:rsidRPr="0074355E">
              <w:t>Update to NR-U test applicability</w:t>
            </w:r>
          </w:p>
        </w:tc>
        <w:tc>
          <w:tcPr>
            <w:tcW w:w="1788" w:type="dxa"/>
            <w:noWrap/>
            <w:hideMark/>
          </w:tcPr>
          <w:p w14:paraId="611818BE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747A11A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052631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0296E18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1567C3C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DE91099" w14:textId="77777777" w:rsidR="0074355E" w:rsidRPr="0074355E" w:rsidRDefault="0074355E">
            <w:r w:rsidRPr="0074355E">
              <w:t>0481</w:t>
            </w:r>
          </w:p>
        </w:tc>
        <w:tc>
          <w:tcPr>
            <w:tcW w:w="425" w:type="dxa"/>
            <w:noWrap/>
            <w:hideMark/>
          </w:tcPr>
          <w:p w14:paraId="112E7F4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FD6458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36FBE1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72AA3A2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37B7D0D" w14:textId="77777777" w:rsidR="0074355E" w:rsidRPr="0074355E" w:rsidRDefault="0074355E">
            <w:r w:rsidRPr="0074355E">
              <w:t>R5-245375</w:t>
            </w:r>
          </w:p>
        </w:tc>
        <w:tc>
          <w:tcPr>
            <w:tcW w:w="3006" w:type="dxa"/>
            <w:noWrap/>
            <w:hideMark/>
          </w:tcPr>
          <w:p w14:paraId="43794C1D" w14:textId="77777777" w:rsidR="0074355E" w:rsidRPr="0074355E" w:rsidRDefault="0074355E">
            <w:r w:rsidRPr="0074355E">
              <w:t>Update to applicability for EN-DC FR2 tests with measurement gap</w:t>
            </w:r>
          </w:p>
        </w:tc>
        <w:tc>
          <w:tcPr>
            <w:tcW w:w="1788" w:type="dxa"/>
            <w:noWrap/>
            <w:hideMark/>
          </w:tcPr>
          <w:p w14:paraId="1F69E00F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3BC56C0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FCE1473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3FF3335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004F62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96431CE" w14:textId="77777777" w:rsidR="0074355E" w:rsidRPr="0074355E" w:rsidRDefault="0074355E">
            <w:r w:rsidRPr="0074355E">
              <w:t>0482</w:t>
            </w:r>
          </w:p>
        </w:tc>
        <w:tc>
          <w:tcPr>
            <w:tcW w:w="425" w:type="dxa"/>
            <w:noWrap/>
            <w:hideMark/>
          </w:tcPr>
          <w:p w14:paraId="63D7543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6C6E4E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473ADF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5DE62DD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785CC67" w14:textId="77777777" w:rsidR="0074355E" w:rsidRPr="0074355E" w:rsidRDefault="0074355E">
            <w:r w:rsidRPr="0074355E">
              <w:t>R5-245379</w:t>
            </w:r>
          </w:p>
        </w:tc>
        <w:tc>
          <w:tcPr>
            <w:tcW w:w="3006" w:type="dxa"/>
            <w:noWrap/>
            <w:hideMark/>
          </w:tcPr>
          <w:p w14:paraId="32FF43FD" w14:textId="77777777" w:rsidR="0074355E" w:rsidRPr="0074355E" w:rsidRDefault="0074355E">
            <w:r w:rsidRPr="0074355E">
              <w:t>Addition of PICS for gap pattern 13 and 14</w:t>
            </w:r>
          </w:p>
        </w:tc>
        <w:tc>
          <w:tcPr>
            <w:tcW w:w="1788" w:type="dxa"/>
            <w:noWrap/>
            <w:hideMark/>
          </w:tcPr>
          <w:p w14:paraId="05E02013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023B203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50ABDD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7EDDFFB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5A937A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7C8BF7B" w14:textId="77777777" w:rsidR="0074355E" w:rsidRPr="0074355E" w:rsidRDefault="0074355E">
            <w:r w:rsidRPr="0074355E">
              <w:t>0700</w:t>
            </w:r>
          </w:p>
        </w:tc>
        <w:tc>
          <w:tcPr>
            <w:tcW w:w="425" w:type="dxa"/>
            <w:noWrap/>
            <w:hideMark/>
          </w:tcPr>
          <w:p w14:paraId="1B66CC45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1B72CD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3FE94D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013A930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78E56C" w14:textId="77777777" w:rsidR="0074355E" w:rsidRPr="0074355E" w:rsidRDefault="0074355E">
            <w:r w:rsidRPr="0074355E">
              <w:t>R5-245381</w:t>
            </w:r>
          </w:p>
        </w:tc>
        <w:tc>
          <w:tcPr>
            <w:tcW w:w="3006" w:type="dxa"/>
            <w:noWrap/>
            <w:hideMark/>
          </w:tcPr>
          <w:p w14:paraId="53063E0B" w14:textId="77777777" w:rsidR="0074355E" w:rsidRPr="0074355E" w:rsidRDefault="0074355E">
            <w:r w:rsidRPr="0074355E">
              <w:t xml:space="preserve">Addition of TTs for </w:t>
            </w:r>
            <w:proofErr w:type="spellStart"/>
            <w:r w:rsidRPr="0074355E">
              <w:t>PSCell</w:t>
            </w:r>
            <w:proofErr w:type="spellEnd"/>
            <w:r w:rsidRPr="0074355E">
              <w:t xml:space="preserve"> HO test 10.1.2</w:t>
            </w:r>
          </w:p>
        </w:tc>
        <w:tc>
          <w:tcPr>
            <w:tcW w:w="1788" w:type="dxa"/>
            <w:noWrap/>
            <w:hideMark/>
          </w:tcPr>
          <w:p w14:paraId="318715B9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2659190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20D0B8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CF3F3C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5DB86A4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1C8EC4A" w14:textId="77777777" w:rsidR="0074355E" w:rsidRPr="0074355E" w:rsidRDefault="0074355E">
            <w:r w:rsidRPr="0074355E">
              <w:t>0823</w:t>
            </w:r>
          </w:p>
        </w:tc>
        <w:tc>
          <w:tcPr>
            <w:tcW w:w="425" w:type="dxa"/>
            <w:noWrap/>
            <w:hideMark/>
          </w:tcPr>
          <w:p w14:paraId="341D9AE4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ECBE5A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F364D27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57F9CBC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2766C8" w14:textId="77777777" w:rsidR="0074355E" w:rsidRPr="0074355E" w:rsidRDefault="0074355E">
            <w:r w:rsidRPr="0074355E">
              <w:t>R5-245383</w:t>
            </w:r>
          </w:p>
        </w:tc>
        <w:tc>
          <w:tcPr>
            <w:tcW w:w="3006" w:type="dxa"/>
            <w:noWrap/>
            <w:hideMark/>
          </w:tcPr>
          <w:p w14:paraId="659EEE6E" w14:textId="77777777" w:rsidR="0074355E" w:rsidRPr="0074355E" w:rsidRDefault="0074355E">
            <w:r w:rsidRPr="0074355E">
              <w:t>Update to TT for SUL test cases 4.5.4.1 and 6.5.4.1</w:t>
            </w:r>
          </w:p>
        </w:tc>
        <w:tc>
          <w:tcPr>
            <w:tcW w:w="1788" w:type="dxa"/>
            <w:noWrap/>
            <w:hideMark/>
          </w:tcPr>
          <w:p w14:paraId="1D2DED38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05F24F7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DF6511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0435190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40E62A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6EABE10" w14:textId="77777777" w:rsidR="0074355E" w:rsidRPr="0074355E" w:rsidRDefault="0074355E">
            <w:r w:rsidRPr="0074355E">
              <w:t>0825</w:t>
            </w:r>
          </w:p>
        </w:tc>
        <w:tc>
          <w:tcPr>
            <w:tcW w:w="425" w:type="dxa"/>
            <w:noWrap/>
            <w:hideMark/>
          </w:tcPr>
          <w:p w14:paraId="668A442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1656BE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AEA422F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4C1128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50C89A9" w14:textId="77777777" w:rsidR="0074355E" w:rsidRPr="0074355E" w:rsidRDefault="0074355E">
            <w:r w:rsidRPr="0074355E">
              <w:lastRenderedPageBreak/>
              <w:t>R5-245384</w:t>
            </w:r>
          </w:p>
        </w:tc>
        <w:tc>
          <w:tcPr>
            <w:tcW w:w="3006" w:type="dxa"/>
            <w:noWrap/>
            <w:hideMark/>
          </w:tcPr>
          <w:p w14:paraId="6D09DA7B" w14:textId="77777777" w:rsidR="0074355E" w:rsidRPr="0074355E" w:rsidRDefault="0074355E">
            <w:r w:rsidRPr="0074355E">
              <w:t xml:space="preserve">Addition of TTs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SA FR2 SSB BFR test cases 17.5.2.1 and 17.5.2.2</w:t>
            </w:r>
          </w:p>
        </w:tc>
        <w:tc>
          <w:tcPr>
            <w:tcW w:w="1788" w:type="dxa"/>
            <w:noWrap/>
            <w:hideMark/>
          </w:tcPr>
          <w:p w14:paraId="2E0F8277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240CEAB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E95665E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6484EF9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AE8BD69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DB75683" w14:textId="77777777" w:rsidR="0074355E" w:rsidRPr="0074355E" w:rsidRDefault="0074355E">
            <w:r w:rsidRPr="0074355E">
              <w:t>0826</w:t>
            </w:r>
          </w:p>
        </w:tc>
        <w:tc>
          <w:tcPr>
            <w:tcW w:w="425" w:type="dxa"/>
            <w:noWrap/>
            <w:hideMark/>
          </w:tcPr>
          <w:p w14:paraId="6D7EB29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096EE6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944B644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6A59BB6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93ECED0" w14:textId="77777777" w:rsidR="0074355E" w:rsidRPr="0074355E" w:rsidRDefault="0074355E">
            <w:r w:rsidRPr="0074355E">
              <w:t>R5-245385</w:t>
            </w:r>
          </w:p>
        </w:tc>
        <w:tc>
          <w:tcPr>
            <w:tcW w:w="3006" w:type="dxa"/>
            <w:noWrap/>
            <w:hideMark/>
          </w:tcPr>
          <w:p w14:paraId="0990EF90" w14:textId="77777777" w:rsidR="0074355E" w:rsidRPr="0074355E" w:rsidRDefault="0074355E">
            <w:r w:rsidRPr="0074355E">
              <w:t xml:space="preserve">Update to TT analysis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1Rx event-triggered test cases 16.6.3.1 and 16.6.3.3</w:t>
            </w:r>
          </w:p>
        </w:tc>
        <w:tc>
          <w:tcPr>
            <w:tcW w:w="1788" w:type="dxa"/>
            <w:noWrap/>
            <w:hideMark/>
          </w:tcPr>
          <w:p w14:paraId="18430D4E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5F62205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7F4328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77402D0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0D053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28D0EEE" w14:textId="77777777" w:rsidR="0074355E" w:rsidRPr="0074355E" w:rsidRDefault="0074355E">
            <w:r w:rsidRPr="0074355E">
              <w:t>0827</w:t>
            </w:r>
          </w:p>
        </w:tc>
        <w:tc>
          <w:tcPr>
            <w:tcW w:w="425" w:type="dxa"/>
            <w:noWrap/>
            <w:hideMark/>
          </w:tcPr>
          <w:p w14:paraId="68828A1D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2F9699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5433F2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0E745C5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766ABB" w14:textId="77777777" w:rsidR="0074355E" w:rsidRPr="0074355E" w:rsidRDefault="0074355E">
            <w:r w:rsidRPr="0074355E">
              <w:t>R5-245386</w:t>
            </w:r>
          </w:p>
        </w:tc>
        <w:tc>
          <w:tcPr>
            <w:tcW w:w="3006" w:type="dxa"/>
            <w:noWrap/>
            <w:hideMark/>
          </w:tcPr>
          <w:p w14:paraId="4CE95064" w14:textId="77777777" w:rsidR="0074355E" w:rsidRPr="0074355E" w:rsidRDefault="0074355E">
            <w:r w:rsidRPr="0074355E">
              <w:t xml:space="preserve">Update to TT analysis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2Rx event-triggered test cases 16.6.3.2 and 16.6.3.4</w:t>
            </w:r>
          </w:p>
        </w:tc>
        <w:tc>
          <w:tcPr>
            <w:tcW w:w="1788" w:type="dxa"/>
            <w:noWrap/>
            <w:hideMark/>
          </w:tcPr>
          <w:p w14:paraId="2DBDD89B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672B88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C28256E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7B309DB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3203F05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71E50E5" w14:textId="77777777" w:rsidR="0074355E" w:rsidRPr="0074355E" w:rsidRDefault="0074355E">
            <w:r w:rsidRPr="0074355E">
              <w:t>0828</w:t>
            </w:r>
          </w:p>
        </w:tc>
        <w:tc>
          <w:tcPr>
            <w:tcW w:w="425" w:type="dxa"/>
            <w:noWrap/>
            <w:hideMark/>
          </w:tcPr>
          <w:p w14:paraId="4112563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782E4A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389F477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3D847B5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1081B40" w14:textId="77777777" w:rsidR="0074355E" w:rsidRPr="0074355E" w:rsidRDefault="0074355E">
            <w:r w:rsidRPr="0074355E">
              <w:t>R5-245388</w:t>
            </w:r>
          </w:p>
        </w:tc>
        <w:tc>
          <w:tcPr>
            <w:tcW w:w="3006" w:type="dxa"/>
            <w:noWrap/>
            <w:hideMark/>
          </w:tcPr>
          <w:p w14:paraId="4F0A3A52" w14:textId="77777777" w:rsidR="0074355E" w:rsidRPr="0074355E" w:rsidRDefault="0074355E">
            <w:r w:rsidRPr="0074355E">
              <w:t xml:space="preserve">Update </w:t>
            </w:r>
            <w:proofErr w:type="spellStart"/>
            <w:r w:rsidRPr="0074355E">
              <w:t>mTT</w:t>
            </w:r>
            <w:proofErr w:type="spellEnd"/>
            <w:r w:rsidRPr="0074355E">
              <w:t xml:space="preserve"> for RMC R.PDSCH.2-1.1 FDD</w:t>
            </w:r>
          </w:p>
        </w:tc>
        <w:tc>
          <w:tcPr>
            <w:tcW w:w="1788" w:type="dxa"/>
            <w:noWrap/>
            <w:hideMark/>
          </w:tcPr>
          <w:p w14:paraId="566C2DFC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0F2D005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C735470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7F7B1B0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0CA0E81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29B2EAC" w14:textId="77777777" w:rsidR="0074355E" w:rsidRPr="0074355E" w:rsidRDefault="0074355E">
            <w:r w:rsidRPr="0074355E">
              <w:t>0882</w:t>
            </w:r>
          </w:p>
        </w:tc>
        <w:tc>
          <w:tcPr>
            <w:tcW w:w="425" w:type="dxa"/>
            <w:noWrap/>
            <w:hideMark/>
          </w:tcPr>
          <w:p w14:paraId="265A651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4E4C65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79A1782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66B4F9E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7BA8E5" w14:textId="77777777" w:rsidR="0074355E" w:rsidRPr="0074355E" w:rsidRDefault="0074355E">
            <w:r w:rsidRPr="0074355E">
              <w:t>R5-245395</w:t>
            </w:r>
          </w:p>
        </w:tc>
        <w:tc>
          <w:tcPr>
            <w:tcW w:w="3006" w:type="dxa"/>
            <w:noWrap/>
            <w:hideMark/>
          </w:tcPr>
          <w:p w14:paraId="090B2433" w14:textId="77777777" w:rsidR="0074355E" w:rsidRPr="0074355E" w:rsidRDefault="0074355E">
            <w:r w:rsidRPr="0074355E">
              <w:t xml:space="preserve">Correction of SCS selection in </w:t>
            </w:r>
            <w:proofErr w:type="spellStart"/>
            <w:r w:rsidRPr="0074355E">
              <w:t>configuation</w:t>
            </w:r>
            <w:proofErr w:type="spellEnd"/>
            <w:r w:rsidRPr="0074355E">
              <w:t xml:space="preserve"> tables in 7.6.4 and 7.6A.4</w:t>
            </w:r>
          </w:p>
        </w:tc>
        <w:tc>
          <w:tcPr>
            <w:tcW w:w="1788" w:type="dxa"/>
            <w:noWrap/>
            <w:hideMark/>
          </w:tcPr>
          <w:p w14:paraId="0B786530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24CE9FC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D5729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089A9D2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E8C53F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87CE571" w14:textId="77777777" w:rsidR="0074355E" w:rsidRPr="0074355E" w:rsidRDefault="0074355E">
            <w:r w:rsidRPr="0074355E">
              <w:t>2986</w:t>
            </w:r>
          </w:p>
        </w:tc>
        <w:tc>
          <w:tcPr>
            <w:tcW w:w="425" w:type="dxa"/>
            <w:noWrap/>
            <w:hideMark/>
          </w:tcPr>
          <w:p w14:paraId="4A7B164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F12E07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3AD973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0E24D70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E3E6B0" w14:textId="77777777" w:rsidR="0074355E" w:rsidRPr="0074355E" w:rsidRDefault="0074355E">
            <w:r w:rsidRPr="0074355E">
              <w:t>R5-245428</w:t>
            </w:r>
          </w:p>
        </w:tc>
        <w:tc>
          <w:tcPr>
            <w:tcW w:w="3006" w:type="dxa"/>
            <w:noWrap/>
            <w:hideMark/>
          </w:tcPr>
          <w:p w14:paraId="0D15CAA1" w14:textId="77777777" w:rsidR="0074355E" w:rsidRPr="0074355E" w:rsidRDefault="0074355E">
            <w:r w:rsidRPr="0074355E">
              <w:t>On General and frequency Bands update</w:t>
            </w:r>
          </w:p>
        </w:tc>
        <w:tc>
          <w:tcPr>
            <w:tcW w:w="1788" w:type="dxa"/>
            <w:noWrap/>
            <w:hideMark/>
          </w:tcPr>
          <w:p w14:paraId="180B2A0E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7F590AF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068232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12BD7156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08B1BA6D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5499455" w14:textId="77777777" w:rsidR="0074355E" w:rsidRPr="0074355E" w:rsidRDefault="0074355E">
            <w:r w:rsidRPr="0074355E">
              <w:t>0021</w:t>
            </w:r>
          </w:p>
        </w:tc>
        <w:tc>
          <w:tcPr>
            <w:tcW w:w="425" w:type="dxa"/>
            <w:noWrap/>
            <w:hideMark/>
          </w:tcPr>
          <w:p w14:paraId="12CC453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1881BA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98E8BA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5279CD2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658F404" w14:textId="77777777" w:rsidR="0074355E" w:rsidRPr="0074355E" w:rsidRDefault="0074355E">
            <w:r w:rsidRPr="0074355E">
              <w:t>R5-245429</w:t>
            </w:r>
          </w:p>
        </w:tc>
        <w:tc>
          <w:tcPr>
            <w:tcW w:w="3006" w:type="dxa"/>
            <w:noWrap/>
            <w:hideMark/>
          </w:tcPr>
          <w:p w14:paraId="0D960F34" w14:textId="77777777" w:rsidR="0074355E" w:rsidRPr="0074355E" w:rsidRDefault="0074355E">
            <w:r w:rsidRPr="0074355E">
              <w:t xml:space="preserve">On FR2 </w:t>
            </w:r>
            <w:proofErr w:type="spellStart"/>
            <w:r w:rsidRPr="0074355E">
              <w:t>gNB</w:t>
            </w:r>
            <w:proofErr w:type="spellEnd"/>
            <w:r w:rsidRPr="0074355E">
              <w:t xml:space="preserve"> configurations update</w:t>
            </w:r>
          </w:p>
        </w:tc>
        <w:tc>
          <w:tcPr>
            <w:tcW w:w="1788" w:type="dxa"/>
            <w:noWrap/>
            <w:hideMark/>
          </w:tcPr>
          <w:p w14:paraId="50D1F7E2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221F899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ED722B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6641A413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7F405F8A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39E2DE3" w14:textId="77777777" w:rsidR="0074355E" w:rsidRPr="0074355E" w:rsidRDefault="0074355E">
            <w:r w:rsidRPr="0074355E">
              <w:t>0022</w:t>
            </w:r>
          </w:p>
        </w:tc>
        <w:tc>
          <w:tcPr>
            <w:tcW w:w="425" w:type="dxa"/>
            <w:noWrap/>
            <w:hideMark/>
          </w:tcPr>
          <w:p w14:paraId="465347F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03FBA04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4162D7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241F521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5BF9B4C" w14:textId="77777777" w:rsidR="0074355E" w:rsidRPr="0074355E" w:rsidRDefault="0074355E">
            <w:r w:rsidRPr="0074355E">
              <w:t>R5-245430</w:t>
            </w:r>
          </w:p>
        </w:tc>
        <w:tc>
          <w:tcPr>
            <w:tcW w:w="3006" w:type="dxa"/>
            <w:noWrap/>
            <w:hideMark/>
          </w:tcPr>
          <w:p w14:paraId="42B57572" w14:textId="77777777" w:rsidR="0074355E" w:rsidRPr="0074355E" w:rsidRDefault="0074355E">
            <w:r w:rsidRPr="0074355E">
              <w:t>On FR1 estimation of MU update</w:t>
            </w:r>
          </w:p>
        </w:tc>
        <w:tc>
          <w:tcPr>
            <w:tcW w:w="1788" w:type="dxa"/>
            <w:noWrap/>
            <w:hideMark/>
          </w:tcPr>
          <w:p w14:paraId="46677127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096CBDB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BB7A399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3F0BF74E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491B3331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387C00F" w14:textId="77777777" w:rsidR="0074355E" w:rsidRPr="0074355E" w:rsidRDefault="0074355E">
            <w:r w:rsidRPr="0074355E">
              <w:t>0023</w:t>
            </w:r>
          </w:p>
        </w:tc>
        <w:tc>
          <w:tcPr>
            <w:tcW w:w="425" w:type="dxa"/>
            <w:noWrap/>
            <w:hideMark/>
          </w:tcPr>
          <w:p w14:paraId="79DFD072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A4C8CD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C2FAE2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0A6B931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9E3492" w14:textId="77777777" w:rsidR="0074355E" w:rsidRPr="0074355E" w:rsidRDefault="0074355E">
            <w:r w:rsidRPr="0074355E">
              <w:t>R5-245432</w:t>
            </w:r>
          </w:p>
        </w:tc>
        <w:tc>
          <w:tcPr>
            <w:tcW w:w="3006" w:type="dxa"/>
            <w:noWrap/>
            <w:hideMark/>
          </w:tcPr>
          <w:p w14:paraId="30539F8E" w14:textId="77777777" w:rsidR="0074355E" w:rsidRPr="0074355E" w:rsidRDefault="0074355E">
            <w:r w:rsidRPr="0074355E">
              <w:t>On FR2 Test methodology</w:t>
            </w:r>
          </w:p>
        </w:tc>
        <w:tc>
          <w:tcPr>
            <w:tcW w:w="1788" w:type="dxa"/>
            <w:noWrap/>
            <w:hideMark/>
          </w:tcPr>
          <w:p w14:paraId="131CCE40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5321218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910EFD2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59CD1DB5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2CF9A177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FB41D9B" w14:textId="77777777" w:rsidR="0074355E" w:rsidRPr="0074355E" w:rsidRDefault="0074355E">
            <w:r w:rsidRPr="0074355E">
              <w:t>0025</w:t>
            </w:r>
          </w:p>
        </w:tc>
        <w:tc>
          <w:tcPr>
            <w:tcW w:w="425" w:type="dxa"/>
            <w:noWrap/>
            <w:hideMark/>
          </w:tcPr>
          <w:p w14:paraId="3BE0B92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372C9C2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57090B0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022991F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F5D8ED" w14:textId="77777777" w:rsidR="0074355E" w:rsidRPr="0074355E" w:rsidRDefault="0074355E">
            <w:r w:rsidRPr="0074355E">
              <w:t>R5-245433</w:t>
            </w:r>
          </w:p>
        </w:tc>
        <w:tc>
          <w:tcPr>
            <w:tcW w:w="3006" w:type="dxa"/>
            <w:noWrap/>
            <w:hideMark/>
          </w:tcPr>
          <w:p w14:paraId="018FEF91" w14:textId="77777777" w:rsidR="0074355E" w:rsidRPr="0074355E" w:rsidRDefault="0074355E">
            <w:r w:rsidRPr="0074355E">
              <w:t>On MU of FR2 3D-MPAC system</w:t>
            </w:r>
          </w:p>
        </w:tc>
        <w:tc>
          <w:tcPr>
            <w:tcW w:w="1788" w:type="dxa"/>
            <w:noWrap/>
            <w:hideMark/>
          </w:tcPr>
          <w:p w14:paraId="09E63DA2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60D72CE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9E31A23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586E7BF1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2195B47A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73983B1" w14:textId="77777777" w:rsidR="0074355E" w:rsidRPr="0074355E" w:rsidRDefault="0074355E">
            <w:r w:rsidRPr="0074355E">
              <w:t>0026</w:t>
            </w:r>
          </w:p>
        </w:tc>
        <w:tc>
          <w:tcPr>
            <w:tcW w:w="425" w:type="dxa"/>
            <w:noWrap/>
            <w:hideMark/>
          </w:tcPr>
          <w:p w14:paraId="447DC8D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88E81A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118BB5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1426EF2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D2A534" w14:textId="77777777" w:rsidR="0074355E" w:rsidRPr="0074355E" w:rsidRDefault="0074355E">
            <w:r w:rsidRPr="0074355E">
              <w:t>R5-245437</w:t>
            </w:r>
          </w:p>
        </w:tc>
        <w:tc>
          <w:tcPr>
            <w:tcW w:w="3006" w:type="dxa"/>
            <w:noWrap/>
            <w:hideMark/>
          </w:tcPr>
          <w:p w14:paraId="1F186CE6" w14:textId="77777777" w:rsidR="0074355E" w:rsidRPr="0074355E" w:rsidRDefault="0074355E">
            <w:r w:rsidRPr="0074355E">
              <w:t>On FR2 Channel models</w:t>
            </w:r>
          </w:p>
        </w:tc>
        <w:tc>
          <w:tcPr>
            <w:tcW w:w="1788" w:type="dxa"/>
            <w:noWrap/>
            <w:hideMark/>
          </w:tcPr>
          <w:p w14:paraId="07167618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03BD359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CBD7E2F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5C9E7783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465BBD66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87DBF9B" w14:textId="77777777" w:rsidR="0074355E" w:rsidRPr="0074355E" w:rsidRDefault="0074355E">
            <w:r w:rsidRPr="0074355E">
              <w:t>0028</w:t>
            </w:r>
          </w:p>
        </w:tc>
        <w:tc>
          <w:tcPr>
            <w:tcW w:w="425" w:type="dxa"/>
            <w:noWrap/>
            <w:hideMark/>
          </w:tcPr>
          <w:p w14:paraId="1B2C771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13E0DE9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C8BDD2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6A0B647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B1075A" w14:textId="77777777" w:rsidR="0074355E" w:rsidRPr="0074355E" w:rsidRDefault="0074355E">
            <w:r w:rsidRPr="0074355E">
              <w:t>R5-245448</w:t>
            </w:r>
          </w:p>
        </w:tc>
        <w:tc>
          <w:tcPr>
            <w:tcW w:w="3006" w:type="dxa"/>
            <w:noWrap/>
            <w:hideMark/>
          </w:tcPr>
          <w:p w14:paraId="0673E848" w14:textId="77777777" w:rsidR="0074355E" w:rsidRPr="0074355E" w:rsidRDefault="0074355E">
            <w:r w:rsidRPr="0074355E">
              <w:t>Updates to Annex A related to test system methods</w:t>
            </w:r>
          </w:p>
        </w:tc>
        <w:tc>
          <w:tcPr>
            <w:tcW w:w="1788" w:type="dxa"/>
            <w:noWrap/>
            <w:hideMark/>
          </w:tcPr>
          <w:p w14:paraId="27A2CACE" w14:textId="77777777" w:rsidR="0074355E" w:rsidRPr="0074355E" w:rsidRDefault="0074355E">
            <w:r w:rsidRPr="0074355E">
              <w:t>Apple Benelux B.V. - Belgium</w:t>
            </w:r>
          </w:p>
        </w:tc>
        <w:tc>
          <w:tcPr>
            <w:tcW w:w="861" w:type="dxa"/>
            <w:noWrap/>
            <w:hideMark/>
          </w:tcPr>
          <w:p w14:paraId="2B4B009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762DD86" w14:textId="77777777" w:rsidR="0074355E" w:rsidRPr="0074355E" w:rsidRDefault="0074355E">
            <w:r w:rsidRPr="0074355E">
              <w:t>38.561</w:t>
            </w:r>
          </w:p>
        </w:tc>
        <w:tc>
          <w:tcPr>
            <w:tcW w:w="851" w:type="dxa"/>
            <w:noWrap/>
            <w:hideMark/>
          </w:tcPr>
          <w:p w14:paraId="26D945C2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7855E27D" w14:textId="77777777" w:rsidR="0074355E" w:rsidRPr="0074355E" w:rsidRDefault="0074355E">
            <w:r w:rsidRPr="0074355E">
              <w:t>NR_FR1_TRP_TRS_enh-UEConTest</w:t>
            </w:r>
          </w:p>
        </w:tc>
        <w:tc>
          <w:tcPr>
            <w:tcW w:w="707" w:type="dxa"/>
            <w:noWrap/>
            <w:hideMark/>
          </w:tcPr>
          <w:p w14:paraId="11DECC66" w14:textId="77777777" w:rsidR="0074355E" w:rsidRPr="0074355E" w:rsidRDefault="0074355E">
            <w:r w:rsidRPr="0074355E">
              <w:t>0014</w:t>
            </w:r>
          </w:p>
        </w:tc>
        <w:tc>
          <w:tcPr>
            <w:tcW w:w="425" w:type="dxa"/>
            <w:noWrap/>
            <w:hideMark/>
          </w:tcPr>
          <w:p w14:paraId="2B54299E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6CD4D9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2686BB" w14:textId="77777777" w:rsidR="0074355E" w:rsidRPr="0074355E" w:rsidRDefault="0074355E">
            <w:r w:rsidRPr="0074355E">
              <w:t>RP-242325</w:t>
            </w:r>
          </w:p>
        </w:tc>
      </w:tr>
      <w:tr w:rsidR="0074355E" w:rsidRPr="0074355E" w14:paraId="1C78942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1ADDDC" w14:textId="77777777" w:rsidR="0074355E" w:rsidRPr="0074355E" w:rsidRDefault="0074355E">
            <w:r w:rsidRPr="0074355E">
              <w:lastRenderedPageBreak/>
              <w:t>R5-245477</w:t>
            </w:r>
          </w:p>
        </w:tc>
        <w:tc>
          <w:tcPr>
            <w:tcW w:w="3006" w:type="dxa"/>
            <w:noWrap/>
            <w:hideMark/>
          </w:tcPr>
          <w:p w14:paraId="6BBE2194" w14:textId="77777777" w:rsidR="0074355E" w:rsidRPr="0074355E" w:rsidRDefault="0074355E">
            <w:r w:rsidRPr="0074355E">
              <w:t>Correction to Activate Default EPS Bearer Context Request message</w:t>
            </w:r>
          </w:p>
        </w:tc>
        <w:tc>
          <w:tcPr>
            <w:tcW w:w="1788" w:type="dxa"/>
            <w:noWrap/>
            <w:hideMark/>
          </w:tcPr>
          <w:p w14:paraId="781B10BD" w14:textId="77777777" w:rsidR="0074355E" w:rsidRPr="0074355E" w:rsidRDefault="0074355E">
            <w:r w:rsidRPr="0074355E">
              <w:t>Keysight Technologies UK, Qualcomm</w:t>
            </w:r>
          </w:p>
        </w:tc>
        <w:tc>
          <w:tcPr>
            <w:tcW w:w="861" w:type="dxa"/>
            <w:noWrap/>
            <w:hideMark/>
          </w:tcPr>
          <w:p w14:paraId="415E2B1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4A87BCE" w14:textId="77777777" w:rsidR="0074355E" w:rsidRPr="0074355E" w:rsidRDefault="0074355E">
            <w:r w:rsidRPr="0074355E">
              <w:t>36.508</w:t>
            </w:r>
          </w:p>
        </w:tc>
        <w:tc>
          <w:tcPr>
            <w:tcW w:w="851" w:type="dxa"/>
            <w:noWrap/>
            <w:hideMark/>
          </w:tcPr>
          <w:p w14:paraId="5EA2753C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978721D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3CBE8AEB" w14:textId="77777777" w:rsidR="0074355E" w:rsidRPr="0074355E" w:rsidRDefault="0074355E">
            <w:r w:rsidRPr="0074355E">
              <w:t>1486</w:t>
            </w:r>
          </w:p>
        </w:tc>
        <w:tc>
          <w:tcPr>
            <w:tcW w:w="425" w:type="dxa"/>
            <w:noWrap/>
            <w:hideMark/>
          </w:tcPr>
          <w:p w14:paraId="74E41EA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E79D3B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BC4A3B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36806D7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D9348C" w14:textId="77777777" w:rsidR="0074355E" w:rsidRPr="0074355E" w:rsidRDefault="0074355E">
            <w:r w:rsidRPr="0074355E">
              <w:t>R5-245478</w:t>
            </w:r>
          </w:p>
        </w:tc>
        <w:tc>
          <w:tcPr>
            <w:tcW w:w="3006" w:type="dxa"/>
            <w:noWrap/>
            <w:hideMark/>
          </w:tcPr>
          <w:p w14:paraId="1FC1D386" w14:textId="77777777" w:rsidR="0074355E" w:rsidRPr="0074355E" w:rsidRDefault="0074355E">
            <w:r w:rsidRPr="0074355E">
              <w:t>Correction to shared spectrum test case 8.1.8.2.1</w:t>
            </w:r>
          </w:p>
        </w:tc>
        <w:tc>
          <w:tcPr>
            <w:tcW w:w="1788" w:type="dxa"/>
            <w:noWrap/>
            <w:hideMark/>
          </w:tcPr>
          <w:p w14:paraId="69DC8E66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4D4FCD4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982D7B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B994BE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302F73A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3D33905" w14:textId="77777777" w:rsidR="0074355E" w:rsidRPr="0074355E" w:rsidRDefault="0074355E">
            <w:r w:rsidRPr="0074355E">
              <w:t>4654</w:t>
            </w:r>
          </w:p>
        </w:tc>
        <w:tc>
          <w:tcPr>
            <w:tcW w:w="425" w:type="dxa"/>
            <w:noWrap/>
            <w:hideMark/>
          </w:tcPr>
          <w:p w14:paraId="393F6390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DB509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BB0BE47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6B1E979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F3D5CD" w14:textId="77777777" w:rsidR="0074355E" w:rsidRPr="0074355E" w:rsidRDefault="0074355E">
            <w:r w:rsidRPr="0074355E">
              <w:t>R5-245479</w:t>
            </w:r>
          </w:p>
        </w:tc>
        <w:tc>
          <w:tcPr>
            <w:tcW w:w="3006" w:type="dxa"/>
            <w:noWrap/>
            <w:hideMark/>
          </w:tcPr>
          <w:p w14:paraId="605E116E" w14:textId="77777777" w:rsidR="0074355E" w:rsidRPr="0074355E" w:rsidRDefault="0074355E">
            <w:r w:rsidRPr="0074355E">
              <w:t>Applicability updates of NB-IoT test cases</w:t>
            </w:r>
          </w:p>
        </w:tc>
        <w:tc>
          <w:tcPr>
            <w:tcW w:w="1788" w:type="dxa"/>
            <w:noWrap/>
            <w:hideMark/>
          </w:tcPr>
          <w:p w14:paraId="13CFA1D3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1F7FCE9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25D792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17CBA58D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7A9ADDD2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223CCC0F" w14:textId="77777777" w:rsidR="0074355E" w:rsidRPr="0074355E" w:rsidRDefault="0074355E">
            <w:r w:rsidRPr="0074355E">
              <w:t>1464</w:t>
            </w:r>
          </w:p>
        </w:tc>
        <w:tc>
          <w:tcPr>
            <w:tcW w:w="425" w:type="dxa"/>
            <w:noWrap/>
            <w:hideMark/>
          </w:tcPr>
          <w:p w14:paraId="116D1E37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22CD16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699FA7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3CA9084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AA7877" w14:textId="77777777" w:rsidR="0074355E" w:rsidRPr="0074355E" w:rsidRDefault="0074355E">
            <w:r w:rsidRPr="0074355E">
              <w:t>R5-245480</w:t>
            </w:r>
          </w:p>
        </w:tc>
        <w:tc>
          <w:tcPr>
            <w:tcW w:w="3006" w:type="dxa"/>
            <w:noWrap/>
            <w:hideMark/>
          </w:tcPr>
          <w:p w14:paraId="19DC2368" w14:textId="77777777" w:rsidR="0074355E" w:rsidRPr="0074355E" w:rsidRDefault="0074355E">
            <w:r w:rsidRPr="0074355E">
              <w:t>Addition of EPS P-CSCF restoration test case 10.4.3</w:t>
            </w:r>
          </w:p>
        </w:tc>
        <w:tc>
          <w:tcPr>
            <w:tcW w:w="1788" w:type="dxa"/>
            <w:noWrap/>
            <w:hideMark/>
          </w:tcPr>
          <w:p w14:paraId="2D470CC5" w14:textId="77777777" w:rsidR="0074355E" w:rsidRPr="0074355E" w:rsidRDefault="0074355E">
            <w:r w:rsidRPr="0074355E">
              <w:t>Qualcomm Incorporated, Orange</w:t>
            </w:r>
          </w:p>
        </w:tc>
        <w:tc>
          <w:tcPr>
            <w:tcW w:w="861" w:type="dxa"/>
            <w:noWrap/>
            <w:hideMark/>
          </w:tcPr>
          <w:p w14:paraId="19C1C00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8F18E70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25F21EC1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54929134" w14:textId="77777777" w:rsidR="0074355E" w:rsidRPr="0074355E" w:rsidRDefault="0074355E">
            <w:r w:rsidRPr="0074355E">
              <w:t>TEI9_Test</w:t>
            </w:r>
          </w:p>
        </w:tc>
        <w:tc>
          <w:tcPr>
            <w:tcW w:w="707" w:type="dxa"/>
            <w:noWrap/>
            <w:hideMark/>
          </w:tcPr>
          <w:p w14:paraId="15D94F7C" w14:textId="77777777" w:rsidR="0074355E" w:rsidRPr="0074355E" w:rsidRDefault="0074355E">
            <w:r w:rsidRPr="0074355E">
              <w:t>5336</w:t>
            </w:r>
          </w:p>
        </w:tc>
        <w:tc>
          <w:tcPr>
            <w:tcW w:w="425" w:type="dxa"/>
            <w:noWrap/>
            <w:hideMark/>
          </w:tcPr>
          <w:p w14:paraId="4CCB087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4115EF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975862B" w14:textId="77777777" w:rsidR="0074355E" w:rsidRPr="0074355E" w:rsidRDefault="0074355E">
            <w:r w:rsidRPr="0074355E">
              <w:t>RP-242323</w:t>
            </w:r>
          </w:p>
        </w:tc>
      </w:tr>
      <w:tr w:rsidR="0074355E" w:rsidRPr="0074355E" w14:paraId="2B254A4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B01BEF" w14:textId="77777777" w:rsidR="0074355E" w:rsidRPr="0074355E" w:rsidRDefault="0074355E">
            <w:r w:rsidRPr="0074355E">
              <w:t>R5-245481</w:t>
            </w:r>
          </w:p>
        </w:tc>
        <w:tc>
          <w:tcPr>
            <w:tcW w:w="3006" w:type="dxa"/>
            <w:noWrap/>
            <w:hideMark/>
          </w:tcPr>
          <w:p w14:paraId="6E2C6EDF" w14:textId="77777777" w:rsidR="0074355E" w:rsidRPr="0074355E" w:rsidRDefault="0074355E">
            <w:r w:rsidRPr="0074355E">
              <w:t>Addition of new test case related to SSAC per PLMN 13.5.2c</w:t>
            </w:r>
          </w:p>
        </w:tc>
        <w:tc>
          <w:tcPr>
            <w:tcW w:w="1788" w:type="dxa"/>
            <w:noWrap/>
            <w:hideMark/>
          </w:tcPr>
          <w:p w14:paraId="39A6530E" w14:textId="77777777" w:rsidR="0074355E" w:rsidRPr="0074355E" w:rsidRDefault="0074355E">
            <w:r w:rsidRPr="0074355E">
              <w:t>NTT DOCOMO, INC</w:t>
            </w:r>
          </w:p>
        </w:tc>
        <w:tc>
          <w:tcPr>
            <w:tcW w:w="861" w:type="dxa"/>
            <w:noWrap/>
            <w:hideMark/>
          </w:tcPr>
          <w:p w14:paraId="3CCD053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04F0E77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13EAB723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2E806D44" w14:textId="77777777" w:rsidR="0074355E" w:rsidRPr="0074355E" w:rsidRDefault="0074355E">
            <w:r w:rsidRPr="0074355E">
              <w:t>TEI12_Test</w:t>
            </w:r>
          </w:p>
        </w:tc>
        <w:tc>
          <w:tcPr>
            <w:tcW w:w="707" w:type="dxa"/>
            <w:noWrap/>
            <w:hideMark/>
          </w:tcPr>
          <w:p w14:paraId="0FECA259" w14:textId="77777777" w:rsidR="0074355E" w:rsidRPr="0074355E" w:rsidRDefault="0074355E">
            <w:r w:rsidRPr="0074355E">
              <w:t>5335</w:t>
            </w:r>
          </w:p>
        </w:tc>
        <w:tc>
          <w:tcPr>
            <w:tcW w:w="425" w:type="dxa"/>
            <w:noWrap/>
            <w:hideMark/>
          </w:tcPr>
          <w:p w14:paraId="041CDF3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2ACF5C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5D0213" w14:textId="77777777" w:rsidR="0074355E" w:rsidRPr="0074355E" w:rsidRDefault="0074355E">
            <w:r w:rsidRPr="0074355E">
              <w:t>RP-242316</w:t>
            </w:r>
          </w:p>
        </w:tc>
      </w:tr>
      <w:tr w:rsidR="0074355E" w:rsidRPr="0074355E" w14:paraId="7F2276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9F422F" w14:textId="77777777" w:rsidR="0074355E" w:rsidRPr="0074355E" w:rsidRDefault="0074355E">
            <w:r w:rsidRPr="0074355E">
              <w:t>R5-245482</w:t>
            </w:r>
          </w:p>
        </w:tc>
        <w:tc>
          <w:tcPr>
            <w:tcW w:w="3006" w:type="dxa"/>
            <w:noWrap/>
            <w:hideMark/>
          </w:tcPr>
          <w:p w14:paraId="08BAEE5A" w14:textId="77777777" w:rsidR="0074355E" w:rsidRPr="0074355E" w:rsidRDefault="0074355E">
            <w:r w:rsidRPr="0074355E">
              <w:t>Correction to NB-IoT test case 22.5.20</w:t>
            </w:r>
          </w:p>
        </w:tc>
        <w:tc>
          <w:tcPr>
            <w:tcW w:w="1788" w:type="dxa"/>
            <w:noWrap/>
            <w:hideMark/>
          </w:tcPr>
          <w:p w14:paraId="0656AE0B" w14:textId="77777777" w:rsidR="0074355E" w:rsidRPr="0074355E" w:rsidRDefault="0074355E">
            <w:r w:rsidRPr="0074355E">
              <w:t>Qualcomm Incorporated, ROHDE &amp; SCHWARZ</w:t>
            </w:r>
          </w:p>
        </w:tc>
        <w:tc>
          <w:tcPr>
            <w:tcW w:w="861" w:type="dxa"/>
            <w:noWrap/>
            <w:hideMark/>
          </w:tcPr>
          <w:p w14:paraId="465F8A1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40EFF0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0841BFC1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5D66025D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2D758CEB" w14:textId="77777777" w:rsidR="0074355E" w:rsidRPr="0074355E" w:rsidRDefault="0074355E">
            <w:r w:rsidRPr="0074355E">
              <w:t>5332</w:t>
            </w:r>
          </w:p>
        </w:tc>
        <w:tc>
          <w:tcPr>
            <w:tcW w:w="425" w:type="dxa"/>
            <w:noWrap/>
            <w:hideMark/>
          </w:tcPr>
          <w:p w14:paraId="11ABD2C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7C14FF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E24A6DF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1AD1164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818B887" w14:textId="77777777" w:rsidR="0074355E" w:rsidRPr="0074355E" w:rsidRDefault="0074355E">
            <w:r w:rsidRPr="0074355E">
              <w:t>R5-245483</w:t>
            </w:r>
          </w:p>
        </w:tc>
        <w:tc>
          <w:tcPr>
            <w:tcW w:w="3006" w:type="dxa"/>
            <w:noWrap/>
            <w:hideMark/>
          </w:tcPr>
          <w:p w14:paraId="176BF62D" w14:textId="77777777" w:rsidR="0074355E" w:rsidRPr="0074355E" w:rsidRDefault="0074355E">
            <w:r w:rsidRPr="0074355E">
              <w:t>Correction to NB-IoT EMM test cases</w:t>
            </w:r>
          </w:p>
        </w:tc>
        <w:tc>
          <w:tcPr>
            <w:tcW w:w="1788" w:type="dxa"/>
            <w:noWrap/>
            <w:hideMark/>
          </w:tcPr>
          <w:p w14:paraId="23CFDBBD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782DAEC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B964529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1EE7F2F7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4360A2A1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6D4BDD77" w14:textId="77777777" w:rsidR="0074355E" w:rsidRPr="0074355E" w:rsidRDefault="0074355E">
            <w:r w:rsidRPr="0074355E">
              <w:t>5334</w:t>
            </w:r>
          </w:p>
        </w:tc>
        <w:tc>
          <w:tcPr>
            <w:tcW w:w="425" w:type="dxa"/>
            <w:noWrap/>
            <w:hideMark/>
          </w:tcPr>
          <w:p w14:paraId="127C1C6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E5ABD7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2439FB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50552B5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51195B" w14:textId="77777777" w:rsidR="0074355E" w:rsidRPr="0074355E" w:rsidRDefault="0074355E">
            <w:r w:rsidRPr="0074355E">
              <w:t>R5-245484</w:t>
            </w:r>
          </w:p>
        </w:tc>
        <w:tc>
          <w:tcPr>
            <w:tcW w:w="3006" w:type="dxa"/>
            <w:noWrap/>
            <w:hideMark/>
          </w:tcPr>
          <w:p w14:paraId="5C46974B" w14:textId="77777777" w:rsidR="0074355E" w:rsidRPr="0074355E" w:rsidRDefault="0074355E">
            <w:r w:rsidRPr="0074355E">
              <w:t xml:space="preserve">Adding </w:t>
            </w:r>
            <w:proofErr w:type="spellStart"/>
            <w:r w:rsidRPr="0074355E">
              <w:t>eUICC</w:t>
            </w:r>
            <w:proofErr w:type="spellEnd"/>
            <w:r w:rsidRPr="0074355E">
              <w:t xml:space="preserve"> reference and update to common test UICC configuration</w:t>
            </w:r>
          </w:p>
        </w:tc>
        <w:tc>
          <w:tcPr>
            <w:tcW w:w="1788" w:type="dxa"/>
            <w:noWrap/>
            <w:hideMark/>
          </w:tcPr>
          <w:p w14:paraId="1B26ECEB" w14:textId="77777777" w:rsidR="0074355E" w:rsidRPr="0074355E" w:rsidRDefault="0074355E">
            <w:r w:rsidRPr="0074355E">
              <w:t>Qualcomm</w:t>
            </w:r>
          </w:p>
        </w:tc>
        <w:tc>
          <w:tcPr>
            <w:tcW w:w="861" w:type="dxa"/>
            <w:noWrap/>
            <w:hideMark/>
          </w:tcPr>
          <w:p w14:paraId="3F5BB09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9253B1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7A1880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AECC03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79632FA" w14:textId="77777777" w:rsidR="0074355E" w:rsidRPr="0074355E" w:rsidRDefault="0074355E">
            <w:r w:rsidRPr="0074355E">
              <w:t>3326</w:t>
            </w:r>
          </w:p>
        </w:tc>
        <w:tc>
          <w:tcPr>
            <w:tcW w:w="425" w:type="dxa"/>
            <w:noWrap/>
            <w:hideMark/>
          </w:tcPr>
          <w:p w14:paraId="182E817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B2A0B4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00449E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7D434DE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E6D003F" w14:textId="77777777" w:rsidR="0074355E" w:rsidRPr="0074355E" w:rsidRDefault="0074355E">
            <w:r w:rsidRPr="0074355E">
              <w:t>R5-245486</w:t>
            </w:r>
          </w:p>
        </w:tc>
        <w:tc>
          <w:tcPr>
            <w:tcW w:w="3006" w:type="dxa"/>
            <w:noWrap/>
            <w:hideMark/>
          </w:tcPr>
          <w:p w14:paraId="66AF67F2" w14:textId="77777777" w:rsidR="0074355E" w:rsidRPr="0074355E" w:rsidRDefault="0074355E">
            <w:r w:rsidRPr="0074355E">
              <w:t xml:space="preserve">Adding new test case 22.1.4  NB-IoT / User Plane </w:t>
            </w:r>
            <w:proofErr w:type="spellStart"/>
            <w:r w:rsidRPr="0074355E">
              <w:t>CIoT</w:t>
            </w:r>
            <w:proofErr w:type="spellEnd"/>
            <w:r w:rsidRPr="0074355E">
              <w:t xml:space="preserve"> Optimization / EDT</w:t>
            </w:r>
          </w:p>
        </w:tc>
        <w:tc>
          <w:tcPr>
            <w:tcW w:w="1788" w:type="dxa"/>
            <w:noWrap/>
            <w:hideMark/>
          </w:tcPr>
          <w:p w14:paraId="7233A0E1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1AFBC2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DD19A35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3D1590A9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7F5B8014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44D738D" w14:textId="77777777" w:rsidR="0074355E" w:rsidRPr="0074355E" w:rsidRDefault="0074355E">
            <w:r w:rsidRPr="0074355E">
              <w:t>5342</w:t>
            </w:r>
          </w:p>
        </w:tc>
        <w:tc>
          <w:tcPr>
            <w:tcW w:w="425" w:type="dxa"/>
            <w:noWrap/>
            <w:hideMark/>
          </w:tcPr>
          <w:p w14:paraId="5A56E4D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295758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ACB8893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48F944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0FD92E" w14:textId="77777777" w:rsidR="0074355E" w:rsidRPr="0074355E" w:rsidRDefault="0074355E">
            <w:r w:rsidRPr="0074355E">
              <w:t>R5-245487</w:t>
            </w:r>
          </w:p>
        </w:tc>
        <w:tc>
          <w:tcPr>
            <w:tcW w:w="3006" w:type="dxa"/>
            <w:noWrap/>
            <w:hideMark/>
          </w:tcPr>
          <w:p w14:paraId="6D0B79C6" w14:textId="77777777" w:rsidR="0074355E" w:rsidRPr="0074355E" w:rsidRDefault="0074355E">
            <w:r w:rsidRPr="0074355E">
              <w:t xml:space="preserve">Add new PICS for </w:t>
            </w:r>
            <w:proofErr w:type="spellStart"/>
            <w:r w:rsidRPr="0074355E">
              <w:t>interFreqDAPS</w:t>
            </w:r>
            <w:proofErr w:type="spellEnd"/>
            <w:r w:rsidRPr="0074355E">
              <w:t xml:space="preserve"> feature</w:t>
            </w:r>
          </w:p>
        </w:tc>
        <w:tc>
          <w:tcPr>
            <w:tcW w:w="1788" w:type="dxa"/>
            <w:noWrap/>
            <w:hideMark/>
          </w:tcPr>
          <w:p w14:paraId="6C4B866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86F355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5E3F6B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33B3CC8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3BA3D06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6AC3CAD2" w14:textId="77777777" w:rsidR="0074355E" w:rsidRPr="0074355E" w:rsidRDefault="0074355E">
            <w:r w:rsidRPr="0074355E">
              <w:t>0703</w:t>
            </w:r>
          </w:p>
        </w:tc>
        <w:tc>
          <w:tcPr>
            <w:tcW w:w="425" w:type="dxa"/>
            <w:noWrap/>
            <w:hideMark/>
          </w:tcPr>
          <w:p w14:paraId="7448CA9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279180D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096F23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7BAF1C6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DD1DB1F" w14:textId="77777777" w:rsidR="0074355E" w:rsidRPr="0074355E" w:rsidRDefault="0074355E">
            <w:r w:rsidRPr="0074355E">
              <w:lastRenderedPageBreak/>
              <w:t>R5-245490</w:t>
            </w:r>
          </w:p>
        </w:tc>
        <w:tc>
          <w:tcPr>
            <w:tcW w:w="3006" w:type="dxa"/>
            <w:noWrap/>
            <w:hideMark/>
          </w:tcPr>
          <w:p w14:paraId="16CFFBE5" w14:textId="77777777" w:rsidR="0074355E" w:rsidRPr="0074355E" w:rsidRDefault="0074355E">
            <w:r w:rsidRPr="0074355E">
              <w:t>Add IEs SL-</w:t>
            </w:r>
            <w:proofErr w:type="spellStart"/>
            <w:r w:rsidRPr="0074355E">
              <w:t>PagingIdentityRemoteUE</w:t>
            </w:r>
            <w:proofErr w:type="spellEnd"/>
            <w:r w:rsidRPr="0074355E">
              <w:t xml:space="preserve"> and SL-PBPS-CPS-Config</w:t>
            </w:r>
          </w:p>
        </w:tc>
        <w:tc>
          <w:tcPr>
            <w:tcW w:w="1788" w:type="dxa"/>
            <w:noWrap/>
            <w:hideMark/>
          </w:tcPr>
          <w:p w14:paraId="43FF4C8B" w14:textId="77777777" w:rsidR="0074355E" w:rsidRPr="0074355E" w:rsidRDefault="0074355E">
            <w:r w:rsidRPr="0074355E">
              <w:t>Ericsson, TDIA, CATT</w:t>
            </w:r>
          </w:p>
        </w:tc>
        <w:tc>
          <w:tcPr>
            <w:tcW w:w="861" w:type="dxa"/>
            <w:noWrap/>
            <w:hideMark/>
          </w:tcPr>
          <w:p w14:paraId="34284DD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3FB0D7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6B6FD94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CEE98C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8692354" w14:textId="77777777" w:rsidR="0074355E" w:rsidRPr="0074355E" w:rsidRDefault="0074355E">
            <w:r w:rsidRPr="0074355E">
              <w:t>3220</w:t>
            </w:r>
          </w:p>
        </w:tc>
        <w:tc>
          <w:tcPr>
            <w:tcW w:w="425" w:type="dxa"/>
            <w:noWrap/>
            <w:hideMark/>
          </w:tcPr>
          <w:p w14:paraId="647D171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DEBDBC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5BE00C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74B8719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7E07DEC" w14:textId="77777777" w:rsidR="0074355E" w:rsidRPr="0074355E" w:rsidRDefault="0074355E">
            <w:r w:rsidRPr="0074355E">
              <w:t>R5-245491</w:t>
            </w:r>
          </w:p>
        </w:tc>
        <w:tc>
          <w:tcPr>
            <w:tcW w:w="3006" w:type="dxa"/>
            <w:noWrap/>
            <w:hideMark/>
          </w:tcPr>
          <w:p w14:paraId="4A4B81B4" w14:textId="77777777" w:rsidR="0074355E" w:rsidRPr="0074355E" w:rsidRDefault="0074355E">
            <w:r w:rsidRPr="0074355E">
              <w:t>Correction to RRC IE ReportConfigNR and ReportConfigNR-SL</w:t>
            </w:r>
          </w:p>
        </w:tc>
        <w:tc>
          <w:tcPr>
            <w:tcW w:w="1788" w:type="dxa"/>
            <w:noWrap/>
            <w:hideMark/>
          </w:tcPr>
          <w:p w14:paraId="4DBBAE5B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41CBC5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7222E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EB2EFA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1A1E3A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AA6E6F7" w14:textId="77777777" w:rsidR="0074355E" w:rsidRPr="0074355E" w:rsidRDefault="0074355E">
            <w:r w:rsidRPr="0074355E">
              <w:t>3237</w:t>
            </w:r>
          </w:p>
        </w:tc>
        <w:tc>
          <w:tcPr>
            <w:tcW w:w="425" w:type="dxa"/>
            <w:noWrap/>
            <w:hideMark/>
          </w:tcPr>
          <w:p w14:paraId="4FF76A2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1AFF42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36F096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4A0B595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EAE2E1" w14:textId="77777777" w:rsidR="0074355E" w:rsidRPr="0074355E" w:rsidRDefault="0074355E">
            <w:r w:rsidRPr="0074355E">
              <w:t>R5-245492</w:t>
            </w:r>
          </w:p>
        </w:tc>
        <w:tc>
          <w:tcPr>
            <w:tcW w:w="3006" w:type="dxa"/>
            <w:noWrap/>
            <w:hideMark/>
          </w:tcPr>
          <w:p w14:paraId="680ECBF2" w14:textId="77777777" w:rsidR="0074355E" w:rsidRPr="0074355E" w:rsidRDefault="0074355E">
            <w:r w:rsidRPr="0074355E">
              <w:t>Update 2 steps RACH message contents</w:t>
            </w:r>
          </w:p>
        </w:tc>
        <w:tc>
          <w:tcPr>
            <w:tcW w:w="1788" w:type="dxa"/>
            <w:noWrap/>
            <w:hideMark/>
          </w:tcPr>
          <w:p w14:paraId="1AB2E692" w14:textId="77777777" w:rsidR="0074355E" w:rsidRPr="0074355E" w:rsidRDefault="0074355E">
            <w:r w:rsidRPr="0074355E">
              <w:t>ZTE</w:t>
            </w:r>
          </w:p>
        </w:tc>
        <w:tc>
          <w:tcPr>
            <w:tcW w:w="861" w:type="dxa"/>
            <w:noWrap/>
            <w:hideMark/>
          </w:tcPr>
          <w:p w14:paraId="5C4438D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0458D16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7425DE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81A649A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7924C6E" w14:textId="77777777" w:rsidR="0074355E" w:rsidRPr="0074355E" w:rsidRDefault="0074355E">
            <w:r w:rsidRPr="0074355E">
              <w:t>3296</w:t>
            </w:r>
          </w:p>
        </w:tc>
        <w:tc>
          <w:tcPr>
            <w:tcW w:w="425" w:type="dxa"/>
            <w:noWrap/>
            <w:hideMark/>
          </w:tcPr>
          <w:p w14:paraId="128ABB5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F41552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86D0952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010B2FC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6F548B" w14:textId="77777777" w:rsidR="0074355E" w:rsidRPr="0074355E" w:rsidRDefault="0074355E">
            <w:r w:rsidRPr="0074355E">
              <w:t>R5-245493</w:t>
            </w:r>
          </w:p>
        </w:tc>
        <w:tc>
          <w:tcPr>
            <w:tcW w:w="3006" w:type="dxa"/>
            <w:noWrap/>
            <w:hideMark/>
          </w:tcPr>
          <w:p w14:paraId="3A0B2E97" w14:textId="77777777" w:rsidR="0074355E" w:rsidRPr="0074355E" w:rsidRDefault="0074355E">
            <w:r w:rsidRPr="0074355E">
              <w:t>Updates to default 5GMM messages</w:t>
            </w:r>
          </w:p>
        </w:tc>
        <w:tc>
          <w:tcPr>
            <w:tcW w:w="1788" w:type="dxa"/>
            <w:noWrap/>
            <w:hideMark/>
          </w:tcPr>
          <w:p w14:paraId="5A072561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F31E1D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7B2BD2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F0EF07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2BA54D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14714AED" w14:textId="77777777" w:rsidR="0074355E" w:rsidRPr="0074355E" w:rsidRDefault="0074355E">
            <w:r w:rsidRPr="0074355E">
              <w:t>3275</w:t>
            </w:r>
          </w:p>
        </w:tc>
        <w:tc>
          <w:tcPr>
            <w:tcW w:w="425" w:type="dxa"/>
            <w:noWrap/>
            <w:hideMark/>
          </w:tcPr>
          <w:p w14:paraId="5954124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94F1A9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BD08E6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400FDB5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535B9EB" w14:textId="77777777" w:rsidR="0074355E" w:rsidRPr="0074355E" w:rsidRDefault="0074355E">
            <w:r w:rsidRPr="0074355E">
              <w:t>R5-245494</w:t>
            </w:r>
          </w:p>
        </w:tc>
        <w:tc>
          <w:tcPr>
            <w:tcW w:w="3006" w:type="dxa"/>
            <w:noWrap/>
            <w:hideMark/>
          </w:tcPr>
          <w:p w14:paraId="192A3C2C" w14:textId="77777777" w:rsidR="0074355E" w:rsidRPr="0074355E" w:rsidRDefault="0074355E">
            <w:r w:rsidRPr="0074355E">
              <w:t>Updates to default 5GSM messages</w:t>
            </w:r>
          </w:p>
        </w:tc>
        <w:tc>
          <w:tcPr>
            <w:tcW w:w="1788" w:type="dxa"/>
            <w:noWrap/>
            <w:hideMark/>
          </w:tcPr>
          <w:p w14:paraId="04533420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7035A1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6A34DB4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61E8B67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7ACBAAD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78824CEB" w14:textId="77777777" w:rsidR="0074355E" w:rsidRPr="0074355E" w:rsidRDefault="0074355E">
            <w:r w:rsidRPr="0074355E">
              <w:t>3276</w:t>
            </w:r>
          </w:p>
        </w:tc>
        <w:tc>
          <w:tcPr>
            <w:tcW w:w="425" w:type="dxa"/>
            <w:noWrap/>
            <w:hideMark/>
          </w:tcPr>
          <w:p w14:paraId="39CDDDE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9C72E4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482713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35EB455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5E97D6" w14:textId="77777777" w:rsidR="0074355E" w:rsidRPr="0074355E" w:rsidRDefault="0074355E">
            <w:r w:rsidRPr="0074355E">
              <w:t>R5-245495</w:t>
            </w:r>
          </w:p>
        </w:tc>
        <w:tc>
          <w:tcPr>
            <w:tcW w:w="3006" w:type="dxa"/>
            <w:noWrap/>
            <w:hideMark/>
          </w:tcPr>
          <w:p w14:paraId="36F3B08E" w14:textId="77777777" w:rsidR="0074355E" w:rsidRPr="0074355E" w:rsidRDefault="0074355E">
            <w:r w:rsidRPr="0074355E">
              <w:t>Corrections to DNN APN configurations</w:t>
            </w:r>
          </w:p>
        </w:tc>
        <w:tc>
          <w:tcPr>
            <w:tcW w:w="1788" w:type="dxa"/>
            <w:noWrap/>
            <w:hideMark/>
          </w:tcPr>
          <w:p w14:paraId="3DC8F9D3" w14:textId="77777777" w:rsidR="0074355E" w:rsidRPr="0074355E" w:rsidRDefault="0074355E">
            <w:r w:rsidRPr="0074355E">
              <w:t>QUALCOMM JAPAN LLC.</w:t>
            </w:r>
          </w:p>
        </w:tc>
        <w:tc>
          <w:tcPr>
            <w:tcW w:w="861" w:type="dxa"/>
            <w:noWrap/>
            <w:hideMark/>
          </w:tcPr>
          <w:p w14:paraId="6224DD0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3F68E6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AA80AD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BB5627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88ECF63" w14:textId="77777777" w:rsidR="0074355E" w:rsidRPr="0074355E" w:rsidRDefault="0074355E">
            <w:r w:rsidRPr="0074355E">
              <w:t>3231</w:t>
            </w:r>
          </w:p>
        </w:tc>
        <w:tc>
          <w:tcPr>
            <w:tcW w:w="425" w:type="dxa"/>
            <w:noWrap/>
            <w:hideMark/>
          </w:tcPr>
          <w:p w14:paraId="09B6DB5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708577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0F598D" w14:textId="77777777" w:rsidR="0074355E" w:rsidRPr="0074355E" w:rsidRDefault="0074355E">
            <w:r w:rsidRPr="0074355E">
              <w:t>RP-242253</w:t>
            </w:r>
          </w:p>
        </w:tc>
      </w:tr>
      <w:tr w:rsidR="0074355E" w:rsidRPr="0074355E" w14:paraId="44D9445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DD039FB" w14:textId="77777777" w:rsidR="0074355E" w:rsidRPr="0074355E" w:rsidRDefault="0074355E">
            <w:r w:rsidRPr="0074355E">
              <w:t>R5-245496</w:t>
            </w:r>
          </w:p>
        </w:tc>
        <w:tc>
          <w:tcPr>
            <w:tcW w:w="3006" w:type="dxa"/>
            <w:noWrap/>
            <w:hideMark/>
          </w:tcPr>
          <w:p w14:paraId="584D1312" w14:textId="77777777" w:rsidR="0074355E" w:rsidRPr="0074355E" w:rsidRDefault="0074355E">
            <w:r w:rsidRPr="0074355E">
              <w:t>Addition of a new cell combination for IDC Configuration</w:t>
            </w:r>
          </w:p>
        </w:tc>
        <w:tc>
          <w:tcPr>
            <w:tcW w:w="1788" w:type="dxa"/>
            <w:noWrap/>
            <w:hideMark/>
          </w:tcPr>
          <w:p w14:paraId="1FE17EEB" w14:textId="77777777" w:rsidR="0074355E" w:rsidRPr="0074355E" w:rsidRDefault="0074355E">
            <w:r w:rsidRPr="0074355E">
              <w:t>CMCC, CATT, ROHDE &amp; SCHWARZ</w:t>
            </w:r>
          </w:p>
        </w:tc>
        <w:tc>
          <w:tcPr>
            <w:tcW w:w="861" w:type="dxa"/>
            <w:noWrap/>
            <w:hideMark/>
          </w:tcPr>
          <w:p w14:paraId="28CECDF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0C17433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89383B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E3116B8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C414167" w14:textId="77777777" w:rsidR="0074355E" w:rsidRPr="0074355E" w:rsidRDefault="0074355E">
            <w:r w:rsidRPr="0074355E">
              <w:t>3272</w:t>
            </w:r>
          </w:p>
        </w:tc>
        <w:tc>
          <w:tcPr>
            <w:tcW w:w="425" w:type="dxa"/>
            <w:noWrap/>
            <w:hideMark/>
          </w:tcPr>
          <w:p w14:paraId="3E76B48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AF799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C9694B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55AF98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E1F1B70" w14:textId="77777777" w:rsidR="0074355E" w:rsidRPr="0074355E" w:rsidRDefault="0074355E">
            <w:r w:rsidRPr="0074355E">
              <w:t>R5-245497</w:t>
            </w:r>
          </w:p>
        </w:tc>
        <w:tc>
          <w:tcPr>
            <w:tcW w:w="3006" w:type="dxa"/>
            <w:noWrap/>
            <w:hideMark/>
          </w:tcPr>
          <w:p w14:paraId="6A6C781E" w14:textId="77777777" w:rsidR="0074355E" w:rsidRPr="0074355E" w:rsidRDefault="0074355E">
            <w:r w:rsidRPr="0074355E">
              <w:t xml:space="preserve">Add new PICS for R17 </w:t>
            </w:r>
            <w:proofErr w:type="spellStart"/>
            <w:r w:rsidRPr="0074355E">
              <w:t>eDRX</w:t>
            </w:r>
            <w:proofErr w:type="spellEnd"/>
            <w:r w:rsidRPr="0074355E">
              <w:t xml:space="preserve"> in RRC_INACTIVE</w:t>
            </w:r>
          </w:p>
        </w:tc>
        <w:tc>
          <w:tcPr>
            <w:tcW w:w="1788" w:type="dxa"/>
            <w:noWrap/>
            <w:hideMark/>
          </w:tcPr>
          <w:p w14:paraId="5E490E5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3B7C14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B7D7D15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0834576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B0932C0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AECDC06" w14:textId="77777777" w:rsidR="0074355E" w:rsidRPr="0074355E" w:rsidRDefault="0074355E">
            <w:r w:rsidRPr="0074355E">
              <w:t>0680</w:t>
            </w:r>
          </w:p>
        </w:tc>
        <w:tc>
          <w:tcPr>
            <w:tcW w:w="425" w:type="dxa"/>
            <w:noWrap/>
            <w:hideMark/>
          </w:tcPr>
          <w:p w14:paraId="3BC197B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CE6108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115356D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130ABDA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C83C4DB" w14:textId="77777777" w:rsidR="0074355E" w:rsidRPr="0074355E" w:rsidRDefault="0074355E">
            <w:r w:rsidRPr="0074355E">
              <w:t>R5-245498</w:t>
            </w:r>
          </w:p>
        </w:tc>
        <w:tc>
          <w:tcPr>
            <w:tcW w:w="3006" w:type="dxa"/>
            <w:noWrap/>
            <w:hideMark/>
          </w:tcPr>
          <w:p w14:paraId="7623EDDB" w14:textId="77777777" w:rsidR="0074355E" w:rsidRPr="0074355E" w:rsidRDefault="0074355E">
            <w:r w:rsidRPr="0074355E">
              <w:t>Addition of new test frequency for WLAN</w:t>
            </w:r>
          </w:p>
        </w:tc>
        <w:tc>
          <w:tcPr>
            <w:tcW w:w="1788" w:type="dxa"/>
            <w:noWrap/>
            <w:hideMark/>
          </w:tcPr>
          <w:p w14:paraId="5B68E4C4" w14:textId="77777777" w:rsidR="0074355E" w:rsidRPr="0074355E" w:rsidRDefault="0074355E">
            <w:r w:rsidRPr="0074355E">
              <w:t>China Mobile</w:t>
            </w:r>
          </w:p>
        </w:tc>
        <w:tc>
          <w:tcPr>
            <w:tcW w:w="861" w:type="dxa"/>
            <w:noWrap/>
            <w:hideMark/>
          </w:tcPr>
          <w:p w14:paraId="621D16E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059F9A" w14:textId="77777777" w:rsidR="0074355E" w:rsidRPr="0074355E" w:rsidRDefault="0074355E">
            <w:r w:rsidRPr="0074355E">
              <w:t>36.508</w:t>
            </w:r>
          </w:p>
        </w:tc>
        <w:tc>
          <w:tcPr>
            <w:tcW w:w="851" w:type="dxa"/>
            <w:noWrap/>
            <w:hideMark/>
          </w:tcPr>
          <w:p w14:paraId="1FC88315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6A596F94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41A6E64" w14:textId="77777777" w:rsidR="0074355E" w:rsidRPr="0074355E" w:rsidRDefault="0074355E">
            <w:r w:rsidRPr="0074355E">
              <w:t>1487</w:t>
            </w:r>
          </w:p>
        </w:tc>
        <w:tc>
          <w:tcPr>
            <w:tcW w:w="425" w:type="dxa"/>
            <w:noWrap/>
            <w:hideMark/>
          </w:tcPr>
          <w:p w14:paraId="05099BD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5CAC52B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EDCE28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5BEB9B2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1AA9CE" w14:textId="77777777" w:rsidR="0074355E" w:rsidRPr="0074355E" w:rsidRDefault="0074355E">
            <w:r w:rsidRPr="0074355E">
              <w:t>R5-245499</w:t>
            </w:r>
          </w:p>
        </w:tc>
        <w:tc>
          <w:tcPr>
            <w:tcW w:w="3006" w:type="dxa"/>
            <w:noWrap/>
            <w:hideMark/>
          </w:tcPr>
          <w:p w14:paraId="7FF0FA28" w14:textId="77777777" w:rsidR="0074355E" w:rsidRPr="0074355E" w:rsidRDefault="0074355E">
            <w:proofErr w:type="spellStart"/>
            <w:r w:rsidRPr="0074355E">
              <w:t>Corrrection</w:t>
            </w:r>
            <w:proofErr w:type="spellEnd"/>
            <w:r w:rsidRPr="0074355E">
              <w:t xml:space="preserve"> to Idle mode test case 6.1.2.5</w:t>
            </w:r>
          </w:p>
        </w:tc>
        <w:tc>
          <w:tcPr>
            <w:tcW w:w="1788" w:type="dxa"/>
            <w:noWrap/>
            <w:hideMark/>
          </w:tcPr>
          <w:p w14:paraId="5AB9C4D2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23C08289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B5C77D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56F5F0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C9D988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4F0B4ED" w14:textId="77777777" w:rsidR="0074355E" w:rsidRPr="0074355E" w:rsidRDefault="0074355E">
            <w:r w:rsidRPr="0074355E">
              <w:t>4648</w:t>
            </w:r>
          </w:p>
        </w:tc>
        <w:tc>
          <w:tcPr>
            <w:tcW w:w="425" w:type="dxa"/>
            <w:noWrap/>
            <w:hideMark/>
          </w:tcPr>
          <w:p w14:paraId="5159D21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DDEC9F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6F83A90" w14:textId="77777777" w:rsidR="0074355E" w:rsidRPr="0074355E" w:rsidRDefault="0074355E">
            <w:r w:rsidRPr="0074355E">
              <w:t>RP-242245</w:t>
            </w:r>
          </w:p>
        </w:tc>
      </w:tr>
      <w:tr w:rsidR="0074355E" w:rsidRPr="0074355E" w14:paraId="7ACB124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AAFB48" w14:textId="77777777" w:rsidR="0074355E" w:rsidRPr="0074355E" w:rsidRDefault="0074355E">
            <w:r w:rsidRPr="0074355E">
              <w:t>R5-245500</w:t>
            </w:r>
          </w:p>
        </w:tc>
        <w:tc>
          <w:tcPr>
            <w:tcW w:w="3006" w:type="dxa"/>
            <w:noWrap/>
            <w:hideMark/>
          </w:tcPr>
          <w:p w14:paraId="5276DF22" w14:textId="77777777" w:rsidR="0074355E" w:rsidRPr="0074355E" w:rsidRDefault="0074355E">
            <w:proofErr w:type="spellStart"/>
            <w:r w:rsidRPr="0074355E">
              <w:t>Corrrection</w:t>
            </w:r>
            <w:proofErr w:type="spellEnd"/>
            <w:r w:rsidRPr="0074355E">
              <w:t xml:space="preserve"> to NR5GC CAG test case 6.5.2.4</w:t>
            </w:r>
          </w:p>
        </w:tc>
        <w:tc>
          <w:tcPr>
            <w:tcW w:w="1788" w:type="dxa"/>
            <w:noWrap/>
            <w:hideMark/>
          </w:tcPr>
          <w:p w14:paraId="355AFD6F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7EB95C3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814BD5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EAFC3F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7FC9D29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312618F8" w14:textId="77777777" w:rsidR="0074355E" w:rsidRPr="0074355E" w:rsidRDefault="0074355E">
            <w:r w:rsidRPr="0074355E">
              <w:t>4652</w:t>
            </w:r>
          </w:p>
        </w:tc>
        <w:tc>
          <w:tcPr>
            <w:tcW w:w="425" w:type="dxa"/>
            <w:noWrap/>
            <w:hideMark/>
          </w:tcPr>
          <w:p w14:paraId="1D98AB4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4F06E3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6C0BACD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2506D4F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8821E7" w14:textId="77777777" w:rsidR="0074355E" w:rsidRPr="0074355E" w:rsidRDefault="0074355E">
            <w:r w:rsidRPr="0074355E">
              <w:t>R5-245501</w:t>
            </w:r>
          </w:p>
        </w:tc>
        <w:tc>
          <w:tcPr>
            <w:tcW w:w="3006" w:type="dxa"/>
            <w:noWrap/>
            <w:hideMark/>
          </w:tcPr>
          <w:p w14:paraId="1089701D" w14:textId="77777777" w:rsidR="0074355E" w:rsidRPr="0074355E" w:rsidRDefault="0074355E">
            <w:proofErr w:type="spellStart"/>
            <w:r w:rsidRPr="0074355E">
              <w:t>Corrrection</w:t>
            </w:r>
            <w:proofErr w:type="spellEnd"/>
            <w:r w:rsidRPr="0074355E">
              <w:t xml:space="preserve"> to NR5GC CAG test case 6.5.2.6</w:t>
            </w:r>
          </w:p>
        </w:tc>
        <w:tc>
          <w:tcPr>
            <w:tcW w:w="1788" w:type="dxa"/>
            <w:noWrap/>
            <w:hideMark/>
          </w:tcPr>
          <w:p w14:paraId="039ED02C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7EA4CDF8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37EA6D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CD2865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3791026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466D598C" w14:textId="77777777" w:rsidR="0074355E" w:rsidRPr="0074355E" w:rsidRDefault="0074355E">
            <w:r w:rsidRPr="0074355E">
              <w:t>4653</w:t>
            </w:r>
          </w:p>
        </w:tc>
        <w:tc>
          <w:tcPr>
            <w:tcW w:w="425" w:type="dxa"/>
            <w:noWrap/>
            <w:hideMark/>
          </w:tcPr>
          <w:p w14:paraId="6C111E3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7C1BD7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8F2839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6500CF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241146" w14:textId="77777777" w:rsidR="0074355E" w:rsidRPr="0074355E" w:rsidRDefault="0074355E">
            <w:r w:rsidRPr="0074355E">
              <w:lastRenderedPageBreak/>
              <w:t>R5-245502</w:t>
            </w:r>
          </w:p>
        </w:tc>
        <w:tc>
          <w:tcPr>
            <w:tcW w:w="3006" w:type="dxa"/>
            <w:noWrap/>
            <w:hideMark/>
          </w:tcPr>
          <w:p w14:paraId="0CB7573E" w14:textId="77777777" w:rsidR="0074355E" w:rsidRPr="0074355E" w:rsidRDefault="0074355E">
            <w:r w:rsidRPr="0074355E">
              <w:t>Corrections to BWP test case 7.1.1.8.1</w:t>
            </w:r>
          </w:p>
        </w:tc>
        <w:tc>
          <w:tcPr>
            <w:tcW w:w="1788" w:type="dxa"/>
            <w:noWrap/>
            <w:hideMark/>
          </w:tcPr>
          <w:p w14:paraId="709A8A76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73BEBFC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7CF6F1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BE57156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C39E20F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3A22FFE" w14:textId="77777777" w:rsidR="0074355E" w:rsidRPr="0074355E" w:rsidRDefault="0074355E">
            <w:r w:rsidRPr="0074355E">
              <w:t>4472</w:t>
            </w:r>
          </w:p>
        </w:tc>
        <w:tc>
          <w:tcPr>
            <w:tcW w:w="425" w:type="dxa"/>
            <w:noWrap/>
            <w:hideMark/>
          </w:tcPr>
          <w:p w14:paraId="7017F53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22840C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4A4333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3E5A932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B2EB284" w14:textId="77777777" w:rsidR="0074355E" w:rsidRPr="0074355E" w:rsidRDefault="0074355E">
            <w:r w:rsidRPr="0074355E">
              <w:t>R5-245503</w:t>
            </w:r>
          </w:p>
        </w:tc>
        <w:tc>
          <w:tcPr>
            <w:tcW w:w="3006" w:type="dxa"/>
            <w:noWrap/>
            <w:hideMark/>
          </w:tcPr>
          <w:p w14:paraId="798373E0" w14:textId="77777777" w:rsidR="0074355E" w:rsidRPr="0074355E" w:rsidRDefault="0074355E">
            <w:r w:rsidRPr="0074355E">
              <w:t>Enhancements to SUL test case 7.1.1.1.5</w:t>
            </w:r>
          </w:p>
        </w:tc>
        <w:tc>
          <w:tcPr>
            <w:tcW w:w="1788" w:type="dxa"/>
            <w:noWrap/>
            <w:hideMark/>
          </w:tcPr>
          <w:p w14:paraId="43015761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2581F99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6509EB3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DE4FD2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4D005D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B7C4EE3" w14:textId="77777777" w:rsidR="0074355E" w:rsidRPr="0074355E" w:rsidRDefault="0074355E">
            <w:r w:rsidRPr="0074355E">
              <w:t>4475</w:t>
            </w:r>
          </w:p>
        </w:tc>
        <w:tc>
          <w:tcPr>
            <w:tcW w:w="425" w:type="dxa"/>
            <w:noWrap/>
            <w:hideMark/>
          </w:tcPr>
          <w:p w14:paraId="5AEB2F2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B7C0EE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55A9A9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3D45A40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CB57EB" w14:textId="77777777" w:rsidR="0074355E" w:rsidRPr="0074355E" w:rsidRDefault="0074355E">
            <w:r w:rsidRPr="0074355E">
              <w:t>R5-245504</w:t>
            </w:r>
          </w:p>
        </w:tc>
        <w:tc>
          <w:tcPr>
            <w:tcW w:w="3006" w:type="dxa"/>
            <w:noWrap/>
            <w:hideMark/>
          </w:tcPr>
          <w:p w14:paraId="1AF8A0AC" w14:textId="77777777" w:rsidR="0074355E" w:rsidRPr="0074355E" w:rsidRDefault="0074355E">
            <w:r w:rsidRPr="0074355E">
              <w:t>Correction to MAC TC 7.1.1.1.1</w:t>
            </w:r>
          </w:p>
        </w:tc>
        <w:tc>
          <w:tcPr>
            <w:tcW w:w="1788" w:type="dxa"/>
            <w:noWrap/>
            <w:hideMark/>
          </w:tcPr>
          <w:p w14:paraId="4F38B934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E25EE1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02C896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7A111F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93ACB6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F9A21BB" w14:textId="77777777" w:rsidR="0074355E" w:rsidRPr="0074355E" w:rsidRDefault="0074355E">
            <w:r w:rsidRPr="0074355E">
              <w:t>4488</w:t>
            </w:r>
          </w:p>
        </w:tc>
        <w:tc>
          <w:tcPr>
            <w:tcW w:w="425" w:type="dxa"/>
            <w:noWrap/>
            <w:hideMark/>
          </w:tcPr>
          <w:p w14:paraId="670CF1A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6A065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26379D5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73E3D23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B2EE4D" w14:textId="77777777" w:rsidR="0074355E" w:rsidRPr="0074355E" w:rsidRDefault="0074355E">
            <w:r w:rsidRPr="0074355E">
              <w:t>R5-245505</w:t>
            </w:r>
          </w:p>
        </w:tc>
        <w:tc>
          <w:tcPr>
            <w:tcW w:w="3006" w:type="dxa"/>
            <w:noWrap/>
            <w:hideMark/>
          </w:tcPr>
          <w:p w14:paraId="726CC235" w14:textId="77777777" w:rsidR="0074355E" w:rsidRPr="0074355E" w:rsidRDefault="0074355E">
            <w:r w:rsidRPr="0074355E">
              <w:t>Correction to MAC TC 7.1.1.1.1a, 7.1.1.2.2 and 7.1.1.3.9</w:t>
            </w:r>
          </w:p>
        </w:tc>
        <w:tc>
          <w:tcPr>
            <w:tcW w:w="1788" w:type="dxa"/>
            <w:noWrap/>
            <w:hideMark/>
          </w:tcPr>
          <w:p w14:paraId="51635AF9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BA5D5B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4042CA9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F323A5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4F416F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322880E" w14:textId="77777777" w:rsidR="0074355E" w:rsidRPr="0074355E" w:rsidRDefault="0074355E">
            <w:r w:rsidRPr="0074355E">
              <w:t>4489</w:t>
            </w:r>
          </w:p>
        </w:tc>
        <w:tc>
          <w:tcPr>
            <w:tcW w:w="425" w:type="dxa"/>
            <w:noWrap/>
            <w:hideMark/>
          </w:tcPr>
          <w:p w14:paraId="7ECA580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39EECD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2EFC84B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3021C0D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6037FD7" w14:textId="77777777" w:rsidR="0074355E" w:rsidRPr="0074355E" w:rsidRDefault="0074355E">
            <w:r w:rsidRPr="0074355E">
              <w:t>R5-245506</w:t>
            </w:r>
          </w:p>
        </w:tc>
        <w:tc>
          <w:tcPr>
            <w:tcW w:w="3006" w:type="dxa"/>
            <w:noWrap/>
            <w:hideMark/>
          </w:tcPr>
          <w:p w14:paraId="4F4C0D15" w14:textId="77777777" w:rsidR="0074355E" w:rsidRPr="0074355E" w:rsidRDefault="0074355E">
            <w:r w:rsidRPr="0074355E">
              <w:t>Correction to MAC TC 7.1.1.1.2, 7.1.1.2.1, 7.1.1.2.4 and 7.1.1.3.1</w:t>
            </w:r>
          </w:p>
        </w:tc>
        <w:tc>
          <w:tcPr>
            <w:tcW w:w="1788" w:type="dxa"/>
            <w:noWrap/>
            <w:hideMark/>
          </w:tcPr>
          <w:p w14:paraId="339EBE63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BFABB0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CE6A87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7D955F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7C3A6D1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7E381B5" w14:textId="77777777" w:rsidR="0074355E" w:rsidRPr="0074355E" w:rsidRDefault="0074355E">
            <w:r w:rsidRPr="0074355E">
              <w:t>4490</w:t>
            </w:r>
          </w:p>
        </w:tc>
        <w:tc>
          <w:tcPr>
            <w:tcW w:w="425" w:type="dxa"/>
            <w:noWrap/>
            <w:hideMark/>
          </w:tcPr>
          <w:p w14:paraId="1DF3D82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EB8B42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E4F1EB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59A2F47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9EF539E" w14:textId="77777777" w:rsidR="0074355E" w:rsidRPr="0074355E" w:rsidRDefault="0074355E">
            <w:r w:rsidRPr="0074355E">
              <w:t>R5-245507</w:t>
            </w:r>
          </w:p>
        </w:tc>
        <w:tc>
          <w:tcPr>
            <w:tcW w:w="3006" w:type="dxa"/>
            <w:noWrap/>
            <w:hideMark/>
          </w:tcPr>
          <w:p w14:paraId="0D679CA2" w14:textId="77777777" w:rsidR="0074355E" w:rsidRPr="0074355E" w:rsidRDefault="0074355E">
            <w:r w:rsidRPr="0074355E">
              <w:t>Correction to 2-step RACH TC 7.1.1.1.7, 7.1.1.1.10 and 7.1.1.1.10a</w:t>
            </w:r>
          </w:p>
        </w:tc>
        <w:tc>
          <w:tcPr>
            <w:tcW w:w="1788" w:type="dxa"/>
            <w:noWrap/>
            <w:hideMark/>
          </w:tcPr>
          <w:p w14:paraId="5AF0AA39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DBF2F7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A8CAB2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18E65C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EE3A476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5E2937E7" w14:textId="77777777" w:rsidR="0074355E" w:rsidRPr="0074355E" w:rsidRDefault="0074355E">
            <w:r w:rsidRPr="0074355E">
              <w:t>4491</w:t>
            </w:r>
          </w:p>
        </w:tc>
        <w:tc>
          <w:tcPr>
            <w:tcW w:w="425" w:type="dxa"/>
            <w:noWrap/>
            <w:hideMark/>
          </w:tcPr>
          <w:p w14:paraId="6E528E7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030DE4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CCECBE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3C1B065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8A337A" w14:textId="77777777" w:rsidR="0074355E" w:rsidRPr="0074355E" w:rsidRDefault="0074355E">
            <w:r w:rsidRPr="0074355E">
              <w:t>R5-245508</w:t>
            </w:r>
          </w:p>
        </w:tc>
        <w:tc>
          <w:tcPr>
            <w:tcW w:w="3006" w:type="dxa"/>
            <w:noWrap/>
            <w:hideMark/>
          </w:tcPr>
          <w:p w14:paraId="5FE5C7E1" w14:textId="77777777" w:rsidR="0074355E" w:rsidRPr="0074355E" w:rsidRDefault="0074355E">
            <w:r w:rsidRPr="0074355E">
              <w:t>Correction to 2-step RACH TC 7.1.1.1.9</w:t>
            </w:r>
          </w:p>
        </w:tc>
        <w:tc>
          <w:tcPr>
            <w:tcW w:w="1788" w:type="dxa"/>
            <w:noWrap/>
            <w:hideMark/>
          </w:tcPr>
          <w:p w14:paraId="0D31E68C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E663A3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2D50489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11BD576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3D8D39B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503A9C94" w14:textId="77777777" w:rsidR="0074355E" w:rsidRPr="0074355E" w:rsidRDefault="0074355E">
            <w:r w:rsidRPr="0074355E">
              <w:t>4492</w:t>
            </w:r>
          </w:p>
        </w:tc>
        <w:tc>
          <w:tcPr>
            <w:tcW w:w="425" w:type="dxa"/>
            <w:noWrap/>
            <w:hideMark/>
          </w:tcPr>
          <w:p w14:paraId="7395B2B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0F7046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F71CEE5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3C6F868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CF7865" w14:textId="77777777" w:rsidR="0074355E" w:rsidRPr="0074355E" w:rsidRDefault="0074355E">
            <w:r w:rsidRPr="0074355E">
              <w:t>R5-245509</w:t>
            </w:r>
          </w:p>
        </w:tc>
        <w:tc>
          <w:tcPr>
            <w:tcW w:w="3006" w:type="dxa"/>
            <w:noWrap/>
            <w:hideMark/>
          </w:tcPr>
          <w:p w14:paraId="794AA264" w14:textId="77777777" w:rsidR="0074355E" w:rsidRPr="0074355E" w:rsidRDefault="0074355E">
            <w:r w:rsidRPr="0074355E">
              <w:t>Correction to NR CA MAC TC 7.1.1.3.8.x</w:t>
            </w:r>
          </w:p>
        </w:tc>
        <w:tc>
          <w:tcPr>
            <w:tcW w:w="1788" w:type="dxa"/>
            <w:noWrap/>
            <w:hideMark/>
          </w:tcPr>
          <w:p w14:paraId="3F44BF2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B66198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6ED37A4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57C56E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E1E00C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011BD79" w14:textId="77777777" w:rsidR="0074355E" w:rsidRPr="0074355E" w:rsidRDefault="0074355E">
            <w:r w:rsidRPr="0074355E">
              <w:t>4493</w:t>
            </w:r>
          </w:p>
        </w:tc>
        <w:tc>
          <w:tcPr>
            <w:tcW w:w="425" w:type="dxa"/>
            <w:noWrap/>
            <w:hideMark/>
          </w:tcPr>
          <w:p w14:paraId="639E8E3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4C3BEB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4780BF4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2430A5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D89B341" w14:textId="77777777" w:rsidR="0074355E" w:rsidRPr="0074355E" w:rsidRDefault="0074355E">
            <w:r w:rsidRPr="0074355E">
              <w:t>R5-245510</w:t>
            </w:r>
          </w:p>
        </w:tc>
        <w:tc>
          <w:tcPr>
            <w:tcW w:w="3006" w:type="dxa"/>
            <w:noWrap/>
            <w:hideMark/>
          </w:tcPr>
          <w:p w14:paraId="46AE8AE5" w14:textId="77777777" w:rsidR="0074355E" w:rsidRPr="0074355E" w:rsidRDefault="0074355E">
            <w:r w:rsidRPr="0074355E">
              <w:t>Correction to URLLC TC 7.1.1.3.12</w:t>
            </w:r>
          </w:p>
        </w:tc>
        <w:tc>
          <w:tcPr>
            <w:tcW w:w="1788" w:type="dxa"/>
            <w:noWrap/>
            <w:hideMark/>
          </w:tcPr>
          <w:p w14:paraId="31135B91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EACA47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02F2EF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D28C41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FF79FD0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39BAD943" w14:textId="77777777" w:rsidR="0074355E" w:rsidRPr="0074355E" w:rsidRDefault="0074355E">
            <w:r w:rsidRPr="0074355E">
              <w:t>4494</w:t>
            </w:r>
          </w:p>
        </w:tc>
        <w:tc>
          <w:tcPr>
            <w:tcW w:w="425" w:type="dxa"/>
            <w:noWrap/>
            <w:hideMark/>
          </w:tcPr>
          <w:p w14:paraId="502DABF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32C022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A5B1B3C" w14:textId="77777777" w:rsidR="0074355E" w:rsidRPr="0074355E" w:rsidRDefault="0074355E">
            <w:r w:rsidRPr="0074355E">
              <w:t>RP-242258</w:t>
            </w:r>
          </w:p>
        </w:tc>
      </w:tr>
      <w:tr w:rsidR="0074355E" w:rsidRPr="0074355E" w14:paraId="54DD4DC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956054F" w14:textId="77777777" w:rsidR="0074355E" w:rsidRPr="0074355E" w:rsidRDefault="0074355E">
            <w:r w:rsidRPr="0074355E">
              <w:t>R5-245511</w:t>
            </w:r>
          </w:p>
        </w:tc>
        <w:tc>
          <w:tcPr>
            <w:tcW w:w="3006" w:type="dxa"/>
            <w:noWrap/>
            <w:hideMark/>
          </w:tcPr>
          <w:p w14:paraId="7416A55A" w14:textId="77777777" w:rsidR="0074355E" w:rsidRPr="0074355E" w:rsidRDefault="0074355E">
            <w:r w:rsidRPr="0074355E">
              <w:t>Correction to NR-DC MAC TC 7.1.1.11.1</w:t>
            </w:r>
          </w:p>
        </w:tc>
        <w:tc>
          <w:tcPr>
            <w:tcW w:w="1788" w:type="dxa"/>
            <w:noWrap/>
            <w:hideMark/>
          </w:tcPr>
          <w:p w14:paraId="23D25F10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895BBE8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3569DF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CF772D6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BFD4E9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FBDB2D4" w14:textId="77777777" w:rsidR="0074355E" w:rsidRPr="0074355E" w:rsidRDefault="0074355E">
            <w:r w:rsidRPr="0074355E">
              <w:t>4495</w:t>
            </w:r>
          </w:p>
        </w:tc>
        <w:tc>
          <w:tcPr>
            <w:tcW w:w="425" w:type="dxa"/>
            <w:noWrap/>
            <w:hideMark/>
          </w:tcPr>
          <w:p w14:paraId="1B82480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0122CA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47E308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20FCF76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8FE652C" w14:textId="77777777" w:rsidR="0074355E" w:rsidRPr="0074355E" w:rsidRDefault="0074355E">
            <w:r w:rsidRPr="0074355E">
              <w:t>R5-245512</w:t>
            </w:r>
          </w:p>
        </w:tc>
        <w:tc>
          <w:tcPr>
            <w:tcW w:w="3006" w:type="dxa"/>
            <w:noWrap/>
            <w:hideMark/>
          </w:tcPr>
          <w:p w14:paraId="627C2F8F" w14:textId="77777777" w:rsidR="0074355E" w:rsidRPr="0074355E" w:rsidRDefault="0074355E">
            <w:r w:rsidRPr="0074355E">
              <w:t>Correction to CA MAC TC 7.1.1.12.4.1</w:t>
            </w:r>
          </w:p>
        </w:tc>
        <w:tc>
          <w:tcPr>
            <w:tcW w:w="1788" w:type="dxa"/>
            <w:noWrap/>
            <w:hideMark/>
          </w:tcPr>
          <w:p w14:paraId="5139745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2430FCF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665043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C5EA6B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62D9471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1DA4791C" w14:textId="77777777" w:rsidR="0074355E" w:rsidRPr="0074355E" w:rsidRDefault="0074355E">
            <w:r w:rsidRPr="0074355E">
              <w:t>4496</w:t>
            </w:r>
          </w:p>
        </w:tc>
        <w:tc>
          <w:tcPr>
            <w:tcW w:w="425" w:type="dxa"/>
            <w:noWrap/>
            <w:hideMark/>
          </w:tcPr>
          <w:p w14:paraId="49C6FAA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18A4CC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1AF6685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79F6F8D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ACD4C9" w14:textId="77777777" w:rsidR="0074355E" w:rsidRPr="0074355E" w:rsidRDefault="0074355E">
            <w:r w:rsidRPr="0074355E">
              <w:t>R5-245513</w:t>
            </w:r>
          </w:p>
        </w:tc>
        <w:tc>
          <w:tcPr>
            <w:tcW w:w="3006" w:type="dxa"/>
            <w:noWrap/>
            <w:hideMark/>
          </w:tcPr>
          <w:p w14:paraId="386BE1BC" w14:textId="77777777" w:rsidR="0074355E" w:rsidRPr="0074355E" w:rsidRDefault="0074355E">
            <w:r w:rsidRPr="0074355E">
              <w:t>Correction to NR MAC testcase 7.1.1.3.2b</w:t>
            </w:r>
          </w:p>
        </w:tc>
        <w:tc>
          <w:tcPr>
            <w:tcW w:w="1788" w:type="dxa"/>
            <w:noWrap/>
            <w:hideMark/>
          </w:tcPr>
          <w:p w14:paraId="1DBFC469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0DEC53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D3FA27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D49B6B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FF4008C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EC5C1D2" w14:textId="77777777" w:rsidR="0074355E" w:rsidRPr="0074355E" w:rsidRDefault="0074355E">
            <w:r w:rsidRPr="0074355E">
              <w:t>4551</w:t>
            </w:r>
          </w:p>
        </w:tc>
        <w:tc>
          <w:tcPr>
            <w:tcW w:w="425" w:type="dxa"/>
            <w:noWrap/>
            <w:hideMark/>
          </w:tcPr>
          <w:p w14:paraId="53A9494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06D77F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2A04800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5DC3E80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B5764D" w14:textId="77777777" w:rsidR="0074355E" w:rsidRPr="0074355E" w:rsidRDefault="0074355E">
            <w:r w:rsidRPr="0074355E">
              <w:t>R5-245514</w:t>
            </w:r>
          </w:p>
        </w:tc>
        <w:tc>
          <w:tcPr>
            <w:tcW w:w="3006" w:type="dxa"/>
            <w:noWrap/>
            <w:hideMark/>
          </w:tcPr>
          <w:p w14:paraId="568816F4" w14:textId="77777777" w:rsidR="0074355E" w:rsidRPr="0074355E" w:rsidRDefault="0074355E">
            <w:r w:rsidRPr="0074355E">
              <w:t>Correction to NR MAC testcase 7.1.1.6.1</w:t>
            </w:r>
          </w:p>
        </w:tc>
        <w:tc>
          <w:tcPr>
            <w:tcW w:w="1788" w:type="dxa"/>
            <w:noWrap/>
            <w:hideMark/>
          </w:tcPr>
          <w:p w14:paraId="3DE56436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24422FB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A2DD0A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AAB827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0B8241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34D1D35" w14:textId="77777777" w:rsidR="0074355E" w:rsidRPr="0074355E" w:rsidRDefault="0074355E">
            <w:r w:rsidRPr="0074355E">
              <w:t>4600</w:t>
            </w:r>
          </w:p>
        </w:tc>
        <w:tc>
          <w:tcPr>
            <w:tcW w:w="425" w:type="dxa"/>
            <w:noWrap/>
            <w:hideMark/>
          </w:tcPr>
          <w:p w14:paraId="0066637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30233E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8D174E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4F2316D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A8FC1B" w14:textId="77777777" w:rsidR="0074355E" w:rsidRPr="0074355E" w:rsidRDefault="0074355E">
            <w:r w:rsidRPr="0074355E">
              <w:lastRenderedPageBreak/>
              <w:t>R5-245515</w:t>
            </w:r>
          </w:p>
        </w:tc>
        <w:tc>
          <w:tcPr>
            <w:tcW w:w="3006" w:type="dxa"/>
            <w:noWrap/>
            <w:hideMark/>
          </w:tcPr>
          <w:p w14:paraId="50DC6E0D" w14:textId="77777777" w:rsidR="0074355E" w:rsidRPr="0074355E" w:rsidRDefault="0074355E">
            <w:r w:rsidRPr="0074355E">
              <w:t>Correction to PDCP TC 7.1.3.5.4</w:t>
            </w:r>
          </w:p>
        </w:tc>
        <w:tc>
          <w:tcPr>
            <w:tcW w:w="1788" w:type="dxa"/>
            <w:noWrap/>
            <w:hideMark/>
          </w:tcPr>
          <w:p w14:paraId="3376C52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E777B7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8C81A1B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F9E7F8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E8E883F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D0DD9E9" w14:textId="77777777" w:rsidR="0074355E" w:rsidRPr="0074355E" w:rsidRDefault="0074355E">
            <w:r w:rsidRPr="0074355E">
              <w:t>4497</w:t>
            </w:r>
          </w:p>
        </w:tc>
        <w:tc>
          <w:tcPr>
            <w:tcW w:w="425" w:type="dxa"/>
            <w:noWrap/>
            <w:hideMark/>
          </w:tcPr>
          <w:p w14:paraId="476DB7C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72F478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D896EE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576924C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2FB236" w14:textId="77777777" w:rsidR="0074355E" w:rsidRPr="0074355E" w:rsidRDefault="0074355E">
            <w:r w:rsidRPr="0074355E">
              <w:t>R5-245517</w:t>
            </w:r>
          </w:p>
        </w:tc>
        <w:tc>
          <w:tcPr>
            <w:tcW w:w="3006" w:type="dxa"/>
            <w:noWrap/>
            <w:hideMark/>
          </w:tcPr>
          <w:p w14:paraId="10D48A60" w14:textId="77777777" w:rsidR="0074355E" w:rsidRPr="0074355E" w:rsidRDefault="0074355E">
            <w:r w:rsidRPr="0074355E">
              <w:t>Split of PDCP DAPS test cases</w:t>
            </w:r>
          </w:p>
        </w:tc>
        <w:tc>
          <w:tcPr>
            <w:tcW w:w="1788" w:type="dxa"/>
            <w:noWrap/>
            <w:hideMark/>
          </w:tcPr>
          <w:p w14:paraId="44CD46A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21CADA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13F3EA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2537C1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7CC35B9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0360353" w14:textId="77777777" w:rsidR="0074355E" w:rsidRPr="0074355E" w:rsidRDefault="0074355E">
            <w:r w:rsidRPr="0074355E">
              <w:t>4655</w:t>
            </w:r>
          </w:p>
        </w:tc>
        <w:tc>
          <w:tcPr>
            <w:tcW w:w="425" w:type="dxa"/>
            <w:noWrap/>
            <w:hideMark/>
          </w:tcPr>
          <w:p w14:paraId="632A7093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E2DA71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871236E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77C5254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B4BCC2" w14:textId="77777777" w:rsidR="0074355E" w:rsidRPr="0074355E" w:rsidRDefault="0074355E">
            <w:r w:rsidRPr="0074355E">
              <w:t>R5-245518</w:t>
            </w:r>
          </w:p>
        </w:tc>
        <w:tc>
          <w:tcPr>
            <w:tcW w:w="3006" w:type="dxa"/>
            <w:noWrap/>
            <w:hideMark/>
          </w:tcPr>
          <w:p w14:paraId="6BBA4FD7" w14:textId="77777777" w:rsidR="0074355E" w:rsidRPr="0074355E" w:rsidRDefault="0074355E">
            <w:r w:rsidRPr="0074355E">
              <w:t>Correction to NR RRC TC 8.1.1.3.1 and 8.1.1.3.3</w:t>
            </w:r>
          </w:p>
        </w:tc>
        <w:tc>
          <w:tcPr>
            <w:tcW w:w="1788" w:type="dxa"/>
            <w:noWrap/>
            <w:hideMark/>
          </w:tcPr>
          <w:p w14:paraId="6595E490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26E531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D76469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D7FC3C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986CC31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35422EF" w14:textId="77777777" w:rsidR="0074355E" w:rsidRPr="0074355E" w:rsidRDefault="0074355E">
            <w:r w:rsidRPr="0074355E">
              <w:t>4498</w:t>
            </w:r>
          </w:p>
        </w:tc>
        <w:tc>
          <w:tcPr>
            <w:tcW w:w="425" w:type="dxa"/>
            <w:noWrap/>
            <w:hideMark/>
          </w:tcPr>
          <w:p w14:paraId="1DCCE7F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8EBD0F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9BC4C39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6345F03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334D29" w14:textId="77777777" w:rsidR="0074355E" w:rsidRPr="0074355E" w:rsidRDefault="0074355E">
            <w:r w:rsidRPr="0074355E">
              <w:t>R5-245520</w:t>
            </w:r>
          </w:p>
        </w:tc>
        <w:tc>
          <w:tcPr>
            <w:tcW w:w="3006" w:type="dxa"/>
            <w:noWrap/>
            <w:hideMark/>
          </w:tcPr>
          <w:p w14:paraId="08240539" w14:textId="77777777" w:rsidR="0074355E" w:rsidRPr="0074355E" w:rsidRDefault="0074355E">
            <w:r w:rsidRPr="0074355E">
              <w:t>Split of RRC DAPS test case</w:t>
            </w:r>
          </w:p>
        </w:tc>
        <w:tc>
          <w:tcPr>
            <w:tcW w:w="1788" w:type="dxa"/>
            <w:noWrap/>
            <w:hideMark/>
          </w:tcPr>
          <w:p w14:paraId="68E921B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2BE4FC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A0856C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CF5A19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6456936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3FE21568" w14:textId="77777777" w:rsidR="0074355E" w:rsidRPr="0074355E" w:rsidRDefault="0074355E">
            <w:r w:rsidRPr="0074355E">
              <w:t>4656</w:t>
            </w:r>
          </w:p>
        </w:tc>
        <w:tc>
          <w:tcPr>
            <w:tcW w:w="425" w:type="dxa"/>
            <w:noWrap/>
            <w:hideMark/>
          </w:tcPr>
          <w:p w14:paraId="5F5C19FC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B5DC54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765B10D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471DB0A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D1CC260" w14:textId="77777777" w:rsidR="0074355E" w:rsidRPr="0074355E" w:rsidRDefault="0074355E">
            <w:r w:rsidRPr="0074355E">
              <w:t>R5-245521</w:t>
            </w:r>
          </w:p>
        </w:tc>
        <w:tc>
          <w:tcPr>
            <w:tcW w:w="3006" w:type="dxa"/>
            <w:noWrap/>
            <w:hideMark/>
          </w:tcPr>
          <w:p w14:paraId="23599B4B" w14:textId="77777777" w:rsidR="0074355E" w:rsidRPr="0074355E" w:rsidRDefault="0074355E">
            <w:r w:rsidRPr="0074355E">
              <w:t>Addition of a new test case for R16 IDC feature</w:t>
            </w:r>
          </w:p>
        </w:tc>
        <w:tc>
          <w:tcPr>
            <w:tcW w:w="1788" w:type="dxa"/>
            <w:noWrap/>
            <w:hideMark/>
          </w:tcPr>
          <w:p w14:paraId="3FA74B7C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1007B994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3671AF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582320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EC6D8AB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4D72D796" w14:textId="77777777" w:rsidR="0074355E" w:rsidRPr="0074355E" w:rsidRDefault="0074355E">
            <w:r w:rsidRPr="0074355E">
              <w:t>4552</w:t>
            </w:r>
          </w:p>
        </w:tc>
        <w:tc>
          <w:tcPr>
            <w:tcW w:w="425" w:type="dxa"/>
            <w:noWrap/>
            <w:hideMark/>
          </w:tcPr>
          <w:p w14:paraId="49C5699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56F8B8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47DE09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15E6002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90E9EAE" w14:textId="77777777" w:rsidR="0074355E" w:rsidRPr="0074355E" w:rsidRDefault="0074355E">
            <w:r w:rsidRPr="0074355E">
              <w:t>R5-245523</w:t>
            </w:r>
          </w:p>
        </w:tc>
        <w:tc>
          <w:tcPr>
            <w:tcW w:w="3006" w:type="dxa"/>
            <w:noWrap/>
            <w:hideMark/>
          </w:tcPr>
          <w:p w14:paraId="20EA52E7" w14:textId="77777777" w:rsidR="0074355E" w:rsidRPr="0074355E" w:rsidRDefault="0074355E">
            <w:r w:rsidRPr="0074355E">
              <w:t>Update of test case 8.1.6.1.2.14 for SON_MDT</w:t>
            </w:r>
          </w:p>
        </w:tc>
        <w:tc>
          <w:tcPr>
            <w:tcW w:w="1788" w:type="dxa"/>
            <w:noWrap/>
            <w:hideMark/>
          </w:tcPr>
          <w:p w14:paraId="587B2BA7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0846874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4C16274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9EAA89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A51DE3B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1C73435" w14:textId="77777777" w:rsidR="0074355E" w:rsidRPr="0074355E" w:rsidRDefault="0074355E">
            <w:r w:rsidRPr="0074355E">
              <w:t>4553</w:t>
            </w:r>
          </w:p>
        </w:tc>
        <w:tc>
          <w:tcPr>
            <w:tcW w:w="425" w:type="dxa"/>
            <w:noWrap/>
            <w:hideMark/>
          </w:tcPr>
          <w:p w14:paraId="622AA6A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9472C0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700112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3FEF766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A0D899" w14:textId="77777777" w:rsidR="0074355E" w:rsidRPr="0074355E" w:rsidRDefault="0074355E">
            <w:r w:rsidRPr="0074355E">
              <w:t>R5-245525</w:t>
            </w:r>
          </w:p>
        </w:tc>
        <w:tc>
          <w:tcPr>
            <w:tcW w:w="3006" w:type="dxa"/>
            <w:noWrap/>
            <w:hideMark/>
          </w:tcPr>
          <w:p w14:paraId="3CA225CC" w14:textId="77777777" w:rsidR="0074355E" w:rsidRPr="0074355E" w:rsidRDefault="0074355E">
            <w:r w:rsidRPr="0074355E">
              <w:t>Updates to EN-DC RRC test case 8.2.1.1.1</w:t>
            </w:r>
          </w:p>
        </w:tc>
        <w:tc>
          <w:tcPr>
            <w:tcW w:w="1788" w:type="dxa"/>
            <w:noWrap/>
            <w:hideMark/>
          </w:tcPr>
          <w:p w14:paraId="3390D023" w14:textId="77777777" w:rsidR="0074355E" w:rsidRPr="0074355E" w:rsidRDefault="0074355E">
            <w:r w:rsidRPr="0074355E">
              <w:t>MCC TF160, MediaTek Inc.</w:t>
            </w:r>
          </w:p>
        </w:tc>
        <w:tc>
          <w:tcPr>
            <w:tcW w:w="861" w:type="dxa"/>
            <w:noWrap/>
            <w:hideMark/>
          </w:tcPr>
          <w:p w14:paraId="558D9E1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4F5B35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0EED1A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4EE99FC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009644F9" w14:textId="77777777" w:rsidR="0074355E" w:rsidRPr="0074355E" w:rsidRDefault="0074355E">
            <w:r w:rsidRPr="0074355E">
              <w:t>4632</w:t>
            </w:r>
          </w:p>
        </w:tc>
        <w:tc>
          <w:tcPr>
            <w:tcW w:w="425" w:type="dxa"/>
            <w:noWrap/>
            <w:hideMark/>
          </w:tcPr>
          <w:p w14:paraId="1FE0B1A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A0BA85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C46B735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4688698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9D7513" w14:textId="77777777" w:rsidR="0074355E" w:rsidRPr="0074355E" w:rsidRDefault="0074355E">
            <w:r w:rsidRPr="0074355E">
              <w:t>R5-245526</w:t>
            </w:r>
          </w:p>
        </w:tc>
        <w:tc>
          <w:tcPr>
            <w:tcW w:w="3006" w:type="dxa"/>
            <w:noWrap/>
            <w:hideMark/>
          </w:tcPr>
          <w:p w14:paraId="13A15430" w14:textId="77777777" w:rsidR="0074355E" w:rsidRPr="0074355E" w:rsidRDefault="0074355E">
            <w:r w:rsidRPr="0074355E">
              <w:t>Updates to NE-DC RRC test case 8.2.1.1.2</w:t>
            </w:r>
          </w:p>
        </w:tc>
        <w:tc>
          <w:tcPr>
            <w:tcW w:w="1788" w:type="dxa"/>
            <w:noWrap/>
            <w:hideMark/>
          </w:tcPr>
          <w:p w14:paraId="2F2779B3" w14:textId="77777777" w:rsidR="0074355E" w:rsidRPr="0074355E" w:rsidRDefault="0074355E">
            <w:r w:rsidRPr="0074355E">
              <w:t>MCC TF160, MediaTek Inc.</w:t>
            </w:r>
          </w:p>
        </w:tc>
        <w:tc>
          <w:tcPr>
            <w:tcW w:w="861" w:type="dxa"/>
            <w:noWrap/>
            <w:hideMark/>
          </w:tcPr>
          <w:p w14:paraId="18748DB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6D561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F8D459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9B38E64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086A78AF" w14:textId="77777777" w:rsidR="0074355E" w:rsidRPr="0074355E" w:rsidRDefault="0074355E">
            <w:r w:rsidRPr="0074355E">
              <w:t>4633</w:t>
            </w:r>
          </w:p>
        </w:tc>
        <w:tc>
          <w:tcPr>
            <w:tcW w:w="425" w:type="dxa"/>
            <w:noWrap/>
            <w:hideMark/>
          </w:tcPr>
          <w:p w14:paraId="77A489B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E434D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6FC424D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2777532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443222" w14:textId="77777777" w:rsidR="0074355E" w:rsidRPr="0074355E" w:rsidRDefault="0074355E">
            <w:r w:rsidRPr="0074355E">
              <w:t>R5-245527</w:t>
            </w:r>
          </w:p>
        </w:tc>
        <w:tc>
          <w:tcPr>
            <w:tcW w:w="3006" w:type="dxa"/>
            <w:noWrap/>
            <w:hideMark/>
          </w:tcPr>
          <w:p w14:paraId="25442C01" w14:textId="77777777" w:rsidR="0074355E" w:rsidRPr="0074355E" w:rsidRDefault="0074355E">
            <w:r w:rsidRPr="0074355E">
              <w:t>Updates to NR RRC test case 8.1.5.1.1</w:t>
            </w:r>
          </w:p>
        </w:tc>
        <w:tc>
          <w:tcPr>
            <w:tcW w:w="1788" w:type="dxa"/>
            <w:noWrap/>
            <w:hideMark/>
          </w:tcPr>
          <w:p w14:paraId="4358DA56" w14:textId="77777777" w:rsidR="0074355E" w:rsidRPr="0074355E" w:rsidRDefault="0074355E">
            <w:r w:rsidRPr="0074355E">
              <w:t xml:space="preserve">MCC TF160, </w:t>
            </w:r>
            <w:proofErr w:type="spellStart"/>
            <w:r w:rsidRPr="0074355E">
              <w:t>Arriver</w:t>
            </w:r>
            <w:proofErr w:type="spellEnd"/>
            <w:r w:rsidRPr="0074355E">
              <w:t xml:space="preserve"> Software AB, MediaTek Inc.</w:t>
            </w:r>
          </w:p>
        </w:tc>
        <w:tc>
          <w:tcPr>
            <w:tcW w:w="861" w:type="dxa"/>
            <w:noWrap/>
            <w:hideMark/>
          </w:tcPr>
          <w:p w14:paraId="42BCE30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35DFF1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8112CF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5F6DE5E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5ABD7F6F" w14:textId="77777777" w:rsidR="0074355E" w:rsidRPr="0074355E" w:rsidRDefault="0074355E">
            <w:r w:rsidRPr="0074355E">
              <w:t>4631</w:t>
            </w:r>
          </w:p>
        </w:tc>
        <w:tc>
          <w:tcPr>
            <w:tcW w:w="425" w:type="dxa"/>
            <w:noWrap/>
            <w:hideMark/>
          </w:tcPr>
          <w:p w14:paraId="32CEA38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63986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3DB8482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158C57F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BEF164" w14:textId="77777777" w:rsidR="0074355E" w:rsidRPr="0074355E" w:rsidRDefault="0074355E">
            <w:r w:rsidRPr="0074355E">
              <w:t>R5-245528</w:t>
            </w:r>
          </w:p>
        </w:tc>
        <w:tc>
          <w:tcPr>
            <w:tcW w:w="3006" w:type="dxa"/>
            <w:noWrap/>
            <w:hideMark/>
          </w:tcPr>
          <w:p w14:paraId="633F4F76" w14:textId="77777777" w:rsidR="0074355E" w:rsidRPr="0074355E" w:rsidRDefault="0074355E">
            <w:r w:rsidRPr="0074355E">
              <w:t>Updates to MR-DC HO TC 8.2.3.14.1 and 8.2.3.14.2</w:t>
            </w:r>
          </w:p>
        </w:tc>
        <w:tc>
          <w:tcPr>
            <w:tcW w:w="1788" w:type="dxa"/>
            <w:noWrap/>
            <w:hideMark/>
          </w:tcPr>
          <w:p w14:paraId="0ED83C4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88E5F6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8EE5E1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B9D4FC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D099B6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49C3ED3" w14:textId="77777777" w:rsidR="0074355E" w:rsidRPr="0074355E" w:rsidRDefault="0074355E">
            <w:r w:rsidRPr="0074355E">
              <w:t>4511</w:t>
            </w:r>
          </w:p>
        </w:tc>
        <w:tc>
          <w:tcPr>
            <w:tcW w:w="425" w:type="dxa"/>
            <w:noWrap/>
            <w:hideMark/>
          </w:tcPr>
          <w:p w14:paraId="6922EE2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C1755A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3D37A4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7CB05DA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4163EFF" w14:textId="77777777" w:rsidR="0074355E" w:rsidRPr="0074355E" w:rsidRDefault="0074355E">
            <w:r w:rsidRPr="0074355E">
              <w:t>R5-245529</w:t>
            </w:r>
          </w:p>
        </w:tc>
        <w:tc>
          <w:tcPr>
            <w:tcW w:w="3006" w:type="dxa"/>
            <w:noWrap/>
            <w:hideMark/>
          </w:tcPr>
          <w:p w14:paraId="247B87F1" w14:textId="77777777" w:rsidR="0074355E" w:rsidRPr="0074355E" w:rsidRDefault="0074355E">
            <w:r w:rsidRPr="0074355E">
              <w:t>Updates to EN-DC CHO TC 8.2.3.18.3</w:t>
            </w:r>
          </w:p>
        </w:tc>
        <w:tc>
          <w:tcPr>
            <w:tcW w:w="1788" w:type="dxa"/>
            <w:noWrap/>
            <w:hideMark/>
          </w:tcPr>
          <w:p w14:paraId="321AF11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E9F85E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8DFB4A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92208B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9B5281A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45D03C32" w14:textId="77777777" w:rsidR="0074355E" w:rsidRPr="0074355E" w:rsidRDefault="0074355E">
            <w:r w:rsidRPr="0074355E">
              <w:t>4514</w:t>
            </w:r>
          </w:p>
        </w:tc>
        <w:tc>
          <w:tcPr>
            <w:tcW w:w="425" w:type="dxa"/>
            <w:noWrap/>
            <w:hideMark/>
          </w:tcPr>
          <w:p w14:paraId="60A2205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6BF32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FFC4A05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194E571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506E170" w14:textId="77777777" w:rsidR="0074355E" w:rsidRPr="0074355E" w:rsidRDefault="0074355E">
            <w:r w:rsidRPr="0074355E">
              <w:t>R5-245531</w:t>
            </w:r>
          </w:p>
        </w:tc>
        <w:tc>
          <w:tcPr>
            <w:tcW w:w="3006" w:type="dxa"/>
            <w:noWrap/>
            <w:hideMark/>
          </w:tcPr>
          <w:p w14:paraId="440337AA" w14:textId="77777777" w:rsidR="0074355E" w:rsidRPr="0074355E" w:rsidRDefault="0074355E">
            <w:r w:rsidRPr="0074355E">
              <w:t>Correction to EN-DC CPC TC 8.2.3.18.4</w:t>
            </w:r>
          </w:p>
        </w:tc>
        <w:tc>
          <w:tcPr>
            <w:tcW w:w="1788" w:type="dxa"/>
            <w:noWrap/>
            <w:hideMark/>
          </w:tcPr>
          <w:p w14:paraId="4A7B5484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8662B09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28DE55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8A50C9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EE17EC4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BC8D142" w14:textId="77777777" w:rsidR="0074355E" w:rsidRPr="0074355E" w:rsidRDefault="0074355E">
            <w:r w:rsidRPr="0074355E">
              <w:t>4515</w:t>
            </w:r>
          </w:p>
        </w:tc>
        <w:tc>
          <w:tcPr>
            <w:tcW w:w="425" w:type="dxa"/>
            <w:noWrap/>
            <w:hideMark/>
          </w:tcPr>
          <w:p w14:paraId="6210C9A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16306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4B42CC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672920C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70C68E" w14:textId="77777777" w:rsidR="0074355E" w:rsidRPr="0074355E" w:rsidRDefault="0074355E">
            <w:r w:rsidRPr="0074355E">
              <w:t>R5-245532</w:t>
            </w:r>
          </w:p>
        </w:tc>
        <w:tc>
          <w:tcPr>
            <w:tcW w:w="3006" w:type="dxa"/>
            <w:noWrap/>
            <w:hideMark/>
          </w:tcPr>
          <w:p w14:paraId="1A7E1951" w14:textId="77777777" w:rsidR="0074355E" w:rsidRPr="0074355E" w:rsidRDefault="0074355E">
            <w:r w:rsidRPr="0074355E">
              <w:t>Correction to NR-DC CPC TC 8.2.3.18.5</w:t>
            </w:r>
          </w:p>
        </w:tc>
        <w:tc>
          <w:tcPr>
            <w:tcW w:w="1788" w:type="dxa"/>
            <w:noWrap/>
            <w:hideMark/>
          </w:tcPr>
          <w:p w14:paraId="729E094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33D69BE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B277589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3D4DE56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86273B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3FE1197" w14:textId="77777777" w:rsidR="0074355E" w:rsidRPr="0074355E" w:rsidRDefault="0074355E">
            <w:r w:rsidRPr="0074355E">
              <w:t>4516</w:t>
            </w:r>
          </w:p>
        </w:tc>
        <w:tc>
          <w:tcPr>
            <w:tcW w:w="425" w:type="dxa"/>
            <w:noWrap/>
            <w:hideMark/>
          </w:tcPr>
          <w:p w14:paraId="54F5AD1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FFE200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31F69C3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617D8A4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DA4776" w14:textId="77777777" w:rsidR="0074355E" w:rsidRPr="0074355E" w:rsidRDefault="0074355E">
            <w:r w:rsidRPr="0074355E">
              <w:lastRenderedPageBreak/>
              <w:t>R5-245533</w:t>
            </w:r>
          </w:p>
        </w:tc>
        <w:tc>
          <w:tcPr>
            <w:tcW w:w="3006" w:type="dxa"/>
            <w:noWrap/>
            <w:hideMark/>
          </w:tcPr>
          <w:p w14:paraId="63F43EF3" w14:textId="77777777" w:rsidR="0074355E" w:rsidRPr="0074355E" w:rsidRDefault="0074355E">
            <w:r w:rsidRPr="0074355E">
              <w:t xml:space="preserve">Update of message contents for 8.2.3.18.6 conditional </w:t>
            </w:r>
            <w:proofErr w:type="spellStart"/>
            <w:r w:rsidRPr="0074355E">
              <w:t>PSCell</w:t>
            </w:r>
            <w:proofErr w:type="spellEnd"/>
            <w:r w:rsidRPr="0074355E">
              <w:t xml:space="preserve"> change</w:t>
            </w:r>
          </w:p>
        </w:tc>
        <w:tc>
          <w:tcPr>
            <w:tcW w:w="1788" w:type="dxa"/>
            <w:noWrap/>
            <w:hideMark/>
          </w:tcPr>
          <w:p w14:paraId="2C1FDC40" w14:textId="77777777" w:rsidR="0074355E" w:rsidRPr="0074355E" w:rsidRDefault="0074355E">
            <w:r w:rsidRPr="0074355E">
              <w:t>TDIA, CATT, MediaTek Inc.</w:t>
            </w:r>
          </w:p>
        </w:tc>
        <w:tc>
          <w:tcPr>
            <w:tcW w:w="861" w:type="dxa"/>
            <w:noWrap/>
            <w:hideMark/>
          </w:tcPr>
          <w:p w14:paraId="5D51534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3F47DF9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5916F4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765FA7C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E475A22" w14:textId="77777777" w:rsidR="0074355E" w:rsidRPr="0074355E" w:rsidRDefault="0074355E">
            <w:r w:rsidRPr="0074355E">
              <w:t>4602</w:t>
            </w:r>
          </w:p>
        </w:tc>
        <w:tc>
          <w:tcPr>
            <w:tcW w:w="425" w:type="dxa"/>
            <w:noWrap/>
            <w:hideMark/>
          </w:tcPr>
          <w:p w14:paraId="1259CA8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9BC7B5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D44C3C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2DCD94C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82E1EE8" w14:textId="77777777" w:rsidR="0074355E" w:rsidRPr="0074355E" w:rsidRDefault="0074355E">
            <w:r w:rsidRPr="0074355E">
              <w:t>R5-245534</w:t>
            </w:r>
          </w:p>
        </w:tc>
        <w:tc>
          <w:tcPr>
            <w:tcW w:w="3006" w:type="dxa"/>
            <w:noWrap/>
            <w:hideMark/>
          </w:tcPr>
          <w:p w14:paraId="0C6479B5" w14:textId="77777777" w:rsidR="0074355E" w:rsidRPr="0074355E" w:rsidRDefault="0074355E">
            <w:r w:rsidRPr="0074355E">
              <w:t>Corrections to UAS test case 9.1.4.2</w:t>
            </w:r>
          </w:p>
        </w:tc>
        <w:tc>
          <w:tcPr>
            <w:tcW w:w="1788" w:type="dxa"/>
            <w:noWrap/>
            <w:hideMark/>
          </w:tcPr>
          <w:p w14:paraId="059DDCEA" w14:textId="77777777" w:rsidR="0074355E" w:rsidRPr="0074355E" w:rsidRDefault="0074355E">
            <w:r w:rsidRPr="0074355E">
              <w:t>QUALCOMM JAPAN LLC.</w:t>
            </w:r>
          </w:p>
        </w:tc>
        <w:tc>
          <w:tcPr>
            <w:tcW w:w="861" w:type="dxa"/>
            <w:noWrap/>
            <w:hideMark/>
          </w:tcPr>
          <w:p w14:paraId="1430AD6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A797C06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197B4B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3FCB5B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0D3C9CE" w14:textId="77777777" w:rsidR="0074355E" w:rsidRPr="0074355E" w:rsidRDefault="0074355E">
            <w:r w:rsidRPr="0074355E">
              <w:t>4467</w:t>
            </w:r>
          </w:p>
        </w:tc>
        <w:tc>
          <w:tcPr>
            <w:tcW w:w="425" w:type="dxa"/>
            <w:noWrap/>
            <w:hideMark/>
          </w:tcPr>
          <w:p w14:paraId="27F1B0A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E123E0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E239BC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5A3AEC3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D1419A" w14:textId="77777777" w:rsidR="0074355E" w:rsidRPr="0074355E" w:rsidRDefault="0074355E">
            <w:r w:rsidRPr="0074355E">
              <w:t>R5-245535</w:t>
            </w:r>
          </w:p>
        </w:tc>
        <w:tc>
          <w:tcPr>
            <w:tcW w:w="3006" w:type="dxa"/>
            <w:noWrap/>
            <w:hideMark/>
          </w:tcPr>
          <w:p w14:paraId="70CE8A55" w14:textId="77777777" w:rsidR="0074355E" w:rsidRPr="0074355E" w:rsidRDefault="0074355E">
            <w:r w:rsidRPr="0074355E">
              <w:t>Editorial correction to NR TC 9.1.12.3</w:t>
            </w:r>
          </w:p>
        </w:tc>
        <w:tc>
          <w:tcPr>
            <w:tcW w:w="1788" w:type="dxa"/>
            <w:noWrap/>
            <w:hideMark/>
          </w:tcPr>
          <w:p w14:paraId="3E9DD378" w14:textId="77777777" w:rsidR="0074355E" w:rsidRPr="0074355E" w:rsidRDefault="0074355E">
            <w:r w:rsidRPr="0074355E">
              <w:t>Huawei, Hisilicon</w:t>
            </w:r>
          </w:p>
        </w:tc>
        <w:tc>
          <w:tcPr>
            <w:tcW w:w="861" w:type="dxa"/>
            <w:noWrap/>
            <w:hideMark/>
          </w:tcPr>
          <w:p w14:paraId="47C66E59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284185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0A56F9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5B67BA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4B264F2" w14:textId="77777777" w:rsidR="0074355E" w:rsidRPr="0074355E" w:rsidRDefault="0074355E">
            <w:r w:rsidRPr="0074355E">
              <w:t>4639</w:t>
            </w:r>
          </w:p>
        </w:tc>
        <w:tc>
          <w:tcPr>
            <w:tcW w:w="425" w:type="dxa"/>
            <w:noWrap/>
            <w:hideMark/>
          </w:tcPr>
          <w:p w14:paraId="2AD7895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9BD420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9BA5F7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54CC68F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185D580" w14:textId="77777777" w:rsidR="0074355E" w:rsidRPr="0074355E" w:rsidRDefault="0074355E">
            <w:r w:rsidRPr="0074355E">
              <w:t>R5-245536</w:t>
            </w:r>
          </w:p>
        </w:tc>
        <w:tc>
          <w:tcPr>
            <w:tcW w:w="3006" w:type="dxa"/>
            <w:noWrap/>
            <w:hideMark/>
          </w:tcPr>
          <w:p w14:paraId="265C5436" w14:textId="77777777" w:rsidR="0074355E" w:rsidRPr="0074355E" w:rsidRDefault="0074355E">
            <w:r w:rsidRPr="0074355E">
              <w:t>Addition of NR P-CSCF restoration test case 10.1.3.3</w:t>
            </w:r>
          </w:p>
        </w:tc>
        <w:tc>
          <w:tcPr>
            <w:tcW w:w="1788" w:type="dxa"/>
            <w:noWrap/>
            <w:hideMark/>
          </w:tcPr>
          <w:p w14:paraId="3F1764BF" w14:textId="77777777" w:rsidR="0074355E" w:rsidRPr="0074355E" w:rsidRDefault="0074355E">
            <w:r w:rsidRPr="0074355E">
              <w:t>Qualcomm Incorporated, Orange</w:t>
            </w:r>
          </w:p>
        </w:tc>
        <w:tc>
          <w:tcPr>
            <w:tcW w:w="861" w:type="dxa"/>
            <w:noWrap/>
            <w:hideMark/>
          </w:tcPr>
          <w:p w14:paraId="7F80D80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CEBE91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15B11D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DC76AA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65429F7" w14:textId="77777777" w:rsidR="0074355E" w:rsidRPr="0074355E" w:rsidRDefault="0074355E">
            <w:r w:rsidRPr="0074355E">
              <w:t>4599</w:t>
            </w:r>
          </w:p>
        </w:tc>
        <w:tc>
          <w:tcPr>
            <w:tcW w:w="425" w:type="dxa"/>
            <w:noWrap/>
            <w:hideMark/>
          </w:tcPr>
          <w:p w14:paraId="75DACEA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635F7E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73B3FB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404330E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E3C231" w14:textId="77777777" w:rsidR="0074355E" w:rsidRPr="0074355E" w:rsidRDefault="0074355E">
            <w:r w:rsidRPr="0074355E">
              <w:t>R5-245537</w:t>
            </w:r>
          </w:p>
        </w:tc>
        <w:tc>
          <w:tcPr>
            <w:tcW w:w="3006" w:type="dxa"/>
            <w:noWrap/>
            <w:hideMark/>
          </w:tcPr>
          <w:p w14:paraId="7C9DB24E" w14:textId="77777777" w:rsidR="0074355E" w:rsidRPr="0074355E" w:rsidRDefault="0074355E">
            <w:r w:rsidRPr="0074355E">
              <w:t>Correction of MBS Broadcast test case 14.1.1.3</w:t>
            </w:r>
          </w:p>
        </w:tc>
        <w:tc>
          <w:tcPr>
            <w:tcW w:w="1788" w:type="dxa"/>
            <w:noWrap/>
            <w:hideMark/>
          </w:tcPr>
          <w:p w14:paraId="48CE58BD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MCC TF160</w:t>
            </w:r>
          </w:p>
        </w:tc>
        <w:tc>
          <w:tcPr>
            <w:tcW w:w="861" w:type="dxa"/>
            <w:noWrap/>
            <w:hideMark/>
          </w:tcPr>
          <w:p w14:paraId="2F2F34F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11077B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FCDB55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1B1DEB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FB9B061" w14:textId="77777777" w:rsidR="0074355E" w:rsidRPr="0074355E" w:rsidRDefault="0074355E">
            <w:r w:rsidRPr="0074355E">
              <w:t>4576</w:t>
            </w:r>
          </w:p>
        </w:tc>
        <w:tc>
          <w:tcPr>
            <w:tcW w:w="425" w:type="dxa"/>
            <w:noWrap/>
            <w:hideMark/>
          </w:tcPr>
          <w:p w14:paraId="31B03EE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16AD1B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9FCBF4A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14EC507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CB70E03" w14:textId="77777777" w:rsidR="0074355E" w:rsidRPr="0074355E" w:rsidRDefault="0074355E">
            <w:r w:rsidRPr="0074355E">
              <w:t>R5-245538</w:t>
            </w:r>
          </w:p>
        </w:tc>
        <w:tc>
          <w:tcPr>
            <w:tcW w:w="3006" w:type="dxa"/>
            <w:noWrap/>
            <w:hideMark/>
          </w:tcPr>
          <w:p w14:paraId="45A186F8" w14:textId="77777777" w:rsidR="0074355E" w:rsidRPr="0074355E" w:rsidRDefault="0074355E">
            <w:r w:rsidRPr="0074355E">
              <w:t>Corrections to applicability of EUTRA to NR test case 8.1.5.5.2</w:t>
            </w:r>
          </w:p>
        </w:tc>
        <w:tc>
          <w:tcPr>
            <w:tcW w:w="1788" w:type="dxa"/>
            <w:noWrap/>
            <w:hideMark/>
          </w:tcPr>
          <w:p w14:paraId="60C3B7ED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4F73E52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C2ACBC8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00D87D7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C530958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689A1BC8" w14:textId="77777777" w:rsidR="0074355E" w:rsidRPr="0074355E" w:rsidRDefault="0074355E">
            <w:r w:rsidRPr="0074355E">
              <w:t>0483</w:t>
            </w:r>
          </w:p>
        </w:tc>
        <w:tc>
          <w:tcPr>
            <w:tcW w:w="425" w:type="dxa"/>
            <w:noWrap/>
            <w:hideMark/>
          </w:tcPr>
          <w:p w14:paraId="7B28B07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305CD0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09811B5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2580557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8D83EBF" w14:textId="77777777" w:rsidR="0074355E" w:rsidRPr="0074355E" w:rsidRDefault="0074355E">
            <w:r w:rsidRPr="0074355E">
              <w:t>R5-245539</w:t>
            </w:r>
          </w:p>
        </w:tc>
        <w:tc>
          <w:tcPr>
            <w:tcW w:w="3006" w:type="dxa"/>
            <w:noWrap/>
            <w:hideMark/>
          </w:tcPr>
          <w:p w14:paraId="2AEC0AD7" w14:textId="77777777" w:rsidR="0074355E" w:rsidRPr="0074355E" w:rsidRDefault="0074355E">
            <w:r w:rsidRPr="0074355E">
              <w:t xml:space="preserve">Correct test </w:t>
            </w:r>
            <w:proofErr w:type="spellStart"/>
            <w:r w:rsidRPr="0074355E">
              <w:t>applicabliity</w:t>
            </w:r>
            <w:proofErr w:type="spellEnd"/>
            <w:r w:rsidRPr="0074355E">
              <w:t xml:space="preserve"> for R17 </w:t>
            </w:r>
            <w:proofErr w:type="spellStart"/>
            <w:r w:rsidRPr="0074355E">
              <w:t>eDRX</w:t>
            </w:r>
            <w:proofErr w:type="spellEnd"/>
            <w:r w:rsidRPr="0074355E">
              <w:t xml:space="preserve"> test case</w:t>
            </w:r>
          </w:p>
        </w:tc>
        <w:tc>
          <w:tcPr>
            <w:tcW w:w="1788" w:type="dxa"/>
            <w:noWrap/>
            <w:hideMark/>
          </w:tcPr>
          <w:p w14:paraId="3C68B1B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775E078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031172A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1652693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29C5832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2F06CD9" w14:textId="77777777" w:rsidR="0074355E" w:rsidRPr="0074355E" w:rsidRDefault="0074355E">
            <w:r w:rsidRPr="0074355E">
              <w:t>0500</w:t>
            </w:r>
          </w:p>
        </w:tc>
        <w:tc>
          <w:tcPr>
            <w:tcW w:w="425" w:type="dxa"/>
            <w:noWrap/>
            <w:hideMark/>
          </w:tcPr>
          <w:p w14:paraId="0C8CB64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D385AA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5FA118E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349A30D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5BB11D" w14:textId="77777777" w:rsidR="0074355E" w:rsidRPr="0074355E" w:rsidRDefault="0074355E">
            <w:r w:rsidRPr="0074355E">
              <w:t>R5-245541</w:t>
            </w:r>
          </w:p>
        </w:tc>
        <w:tc>
          <w:tcPr>
            <w:tcW w:w="3006" w:type="dxa"/>
            <w:noWrap/>
            <w:hideMark/>
          </w:tcPr>
          <w:p w14:paraId="23A67B2E" w14:textId="77777777" w:rsidR="0074355E" w:rsidRPr="0074355E" w:rsidRDefault="0074355E">
            <w:r w:rsidRPr="0074355E">
              <w:t>Update and add test applicability for inter-frequency DAPS test case</w:t>
            </w:r>
          </w:p>
        </w:tc>
        <w:tc>
          <w:tcPr>
            <w:tcW w:w="1788" w:type="dxa"/>
            <w:noWrap/>
            <w:hideMark/>
          </w:tcPr>
          <w:p w14:paraId="44D05EC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8D1456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F5F2D1E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6152CF6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0EBBE1F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2EE96FF9" w14:textId="77777777" w:rsidR="0074355E" w:rsidRPr="0074355E" w:rsidRDefault="0074355E">
            <w:r w:rsidRPr="0074355E">
              <w:t>0512</w:t>
            </w:r>
          </w:p>
        </w:tc>
        <w:tc>
          <w:tcPr>
            <w:tcW w:w="425" w:type="dxa"/>
            <w:noWrap/>
            <w:hideMark/>
          </w:tcPr>
          <w:p w14:paraId="4C796C96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69479B1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16CBED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403760E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519289" w14:textId="77777777" w:rsidR="0074355E" w:rsidRPr="0074355E" w:rsidRDefault="0074355E">
            <w:r w:rsidRPr="0074355E">
              <w:t>R5-245542</w:t>
            </w:r>
          </w:p>
        </w:tc>
        <w:tc>
          <w:tcPr>
            <w:tcW w:w="3006" w:type="dxa"/>
            <w:noWrap/>
            <w:hideMark/>
          </w:tcPr>
          <w:p w14:paraId="466F5C19" w14:textId="77777777" w:rsidR="0074355E" w:rsidRPr="0074355E" w:rsidRDefault="0074355E">
            <w:r w:rsidRPr="0074355E">
              <w:t>Correction to Annexure A text</w:t>
            </w:r>
          </w:p>
        </w:tc>
        <w:tc>
          <w:tcPr>
            <w:tcW w:w="1788" w:type="dxa"/>
            <w:noWrap/>
            <w:hideMark/>
          </w:tcPr>
          <w:p w14:paraId="392D0C1D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103696F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94B5BAD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7B08C7A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AE10ACC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667EA95" w14:textId="77777777" w:rsidR="0074355E" w:rsidRPr="0074355E" w:rsidRDefault="0074355E">
            <w:r w:rsidRPr="0074355E">
              <w:t>0511</w:t>
            </w:r>
          </w:p>
        </w:tc>
        <w:tc>
          <w:tcPr>
            <w:tcW w:w="425" w:type="dxa"/>
            <w:noWrap/>
            <w:hideMark/>
          </w:tcPr>
          <w:p w14:paraId="1B9F31F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54DAB4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B079A4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44C10A1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8DF722" w14:textId="77777777" w:rsidR="0074355E" w:rsidRPr="0074355E" w:rsidRDefault="0074355E">
            <w:r w:rsidRPr="0074355E">
              <w:t>R5-245543</w:t>
            </w:r>
          </w:p>
        </w:tc>
        <w:tc>
          <w:tcPr>
            <w:tcW w:w="3006" w:type="dxa"/>
            <w:noWrap/>
            <w:hideMark/>
          </w:tcPr>
          <w:p w14:paraId="0C4E8C13" w14:textId="77777777" w:rsidR="0074355E" w:rsidRPr="0074355E" w:rsidRDefault="0074355E">
            <w:r w:rsidRPr="0074355E">
              <w:t>Addition of applicability for R16 IDC test cases</w:t>
            </w:r>
          </w:p>
        </w:tc>
        <w:tc>
          <w:tcPr>
            <w:tcW w:w="1788" w:type="dxa"/>
            <w:noWrap/>
            <w:hideMark/>
          </w:tcPr>
          <w:p w14:paraId="3C607BA3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5C73E1A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4A56BEF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392A919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120C2B9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50DAFDC3" w14:textId="77777777" w:rsidR="0074355E" w:rsidRPr="0074355E" w:rsidRDefault="0074355E">
            <w:r w:rsidRPr="0074355E">
              <w:t>0490</w:t>
            </w:r>
          </w:p>
        </w:tc>
        <w:tc>
          <w:tcPr>
            <w:tcW w:w="425" w:type="dxa"/>
            <w:noWrap/>
            <w:hideMark/>
          </w:tcPr>
          <w:p w14:paraId="7C45F16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24B45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CB9F38C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2E1E1B3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CACF217" w14:textId="77777777" w:rsidR="0074355E" w:rsidRPr="0074355E" w:rsidRDefault="0074355E">
            <w:r w:rsidRPr="0074355E">
              <w:t>R5-245544</w:t>
            </w:r>
          </w:p>
        </w:tc>
        <w:tc>
          <w:tcPr>
            <w:tcW w:w="3006" w:type="dxa"/>
            <w:noWrap/>
            <w:hideMark/>
          </w:tcPr>
          <w:p w14:paraId="51D03F1C" w14:textId="77777777" w:rsidR="0074355E" w:rsidRPr="0074355E" w:rsidRDefault="0074355E">
            <w:r w:rsidRPr="0074355E">
              <w:t>Addition of DCI configuration for dynamic channel access in shared spectrum</w:t>
            </w:r>
          </w:p>
        </w:tc>
        <w:tc>
          <w:tcPr>
            <w:tcW w:w="1788" w:type="dxa"/>
            <w:noWrap/>
            <w:hideMark/>
          </w:tcPr>
          <w:p w14:paraId="3D11FE72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765B3D1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44A2B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522C88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272D308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A16AF65" w14:textId="77777777" w:rsidR="0074355E" w:rsidRPr="0074355E" w:rsidRDefault="0074355E">
            <w:r w:rsidRPr="0074355E">
              <w:t>3298</w:t>
            </w:r>
          </w:p>
        </w:tc>
        <w:tc>
          <w:tcPr>
            <w:tcW w:w="425" w:type="dxa"/>
            <w:noWrap/>
            <w:hideMark/>
          </w:tcPr>
          <w:p w14:paraId="5353BF8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EE8B32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2ECA92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026DC2C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4077841" w14:textId="77777777" w:rsidR="0074355E" w:rsidRPr="0074355E" w:rsidRDefault="0074355E">
            <w:r w:rsidRPr="0074355E">
              <w:lastRenderedPageBreak/>
              <w:t>R5-245545</w:t>
            </w:r>
          </w:p>
        </w:tc>
        <w:tc>
          <w:tcPr>
            <w:tcW w:w="3006" w:type="dxa"/>
            <w:noWrap/>
            <w:hideMark/>
          </w:tcPr>
          <w:p w14:paraId="3D9D3CF1" w14:textId="77777777" w:rsidR="0074355E" w:rsidRPr="0074355E" w:rsidRDefault="0074355E">
            <w:r w:rsidRPr="0074355E">
              <w:t>Addition of Paging message contents values for 3GPP MT-SDT</w:t>
            </w:r>
          </w:p>
        </w:tc>
        <w:tc>
          <w:tcPr>
            <w:tcW w:w="1788" w:type="dxa"/>
            <w:noWrap/>
            <w:hideMark/>
          </w:tcPr>
          <w:p w14:paraId="5437AF88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7755E74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5962D5D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D5726D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3791E8D" w14:textId="77777777" w:rsidR="0074355E" w:rsidRPr="0074355E" w:rsidRDefault="0074355E">
            <w:r w:rsidRPr="0074355E">
              <w:t>NR_MT_SDT-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8960661" w14:textId="77777777" w:rsidR="0074355E" w:rsidRPr="0074355E" w:rsidRDefault="0074355E">
            <w:r w:rsidRPr="0074355E">
              <w:t>3232</w:t>
            </w:r>
          </w:p>
        </w:tc>
        <w:tc>
          <w:tcPr>
            <w:tcW w:w="425" w:type="dxa"/>
            <w:noWrap/>
            <w:hideMark/>
          </w:tcPr>
          <w:p w14:paraId="7E7F742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A97EFD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D98FC8" w14:textId="77777777" w:rsidR="0074355E" w:rsidRPr="0074355E" w:rsidRDefault="0074355E">
            <w:r w:rsidRPr="0074355E">
              <w:t>RP-242312</w:t>
            </w:r>
          </w:p>
        </w:tc>
      </w:tr>
      <w:tr w:rsidR="0074355E" w:rsidRPr="0074355E" w14:paraId="2DB335B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D6EF77" w14:textId="77777777" w:rsidR="0074355E" w:rsidRPr="0074355E" w:rsidRDefault="0074355E">
            <w:r w:rsidRPr="0074355E">
              <w:t>R5-245546</w:t>
            </w:r>
          </w:p>
        </w:tc>
        <w:tc>
          <w:tcPr>
            <w:tcW w:w="3006" w:type="dxa"/>
            <w:noWrap/>
            <w:hideMark/>
          </w:tcPr>
          <w:p w14:paraId="1BAD7C88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RRCRelease</w:t>
            </w:r>
            <w:proofErr w:type="spellEnd"/>
            <w:r w:rsidRPr="0074355E">
              <w:t xml:space="preserve"> message contents values for 3GPP MT-SDT</w:t>
            </w:r>
          </w:p>
        </w:tc>
        <w:tc>
          <w:tcPr>
            <w:tcW w:w="1788" w:type="dxa"/>
            <w:noWrap/>
            <w:hideMark/>
          </w:tcPr>
          <w:p w14:paraId="698F1EC8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329CD36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566A361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D96AA5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81186DF" w14:textId="77777777" w:rsidR="0074355E" w:rsidRPr="0074355E" w:rsidRDefault="0074355E">
            <w:r w:rsidRPr="0074355E">
              <w:t>NR_MT_SDT-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3700CDB" w14:textId="77777777" w:rsidR="0074355E" w:rsidRPr="0074355E" w:rsidRDefault="0074355E">
            <w:r w:rsidRPr="0074355E">
              <w:t>3233</w:t>
            </w:r>
          </w:p>
        </w:tc>
        <w:tc>
          <w:tcPr>
            <w:tcW w:w="425" w:type="dxa"/>
            <w:noWrap/>
            <w:hideMark/>
          </w:tcPr>
          <w:p w14:paraId="7CA9D9F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B1CB41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360038" w14:textId="77777777" w:rsidR="0074355E" w:rsidRPr="0074355E" w:rsidRDefault="0074355E">
            <w:r w:rsidRPr="0074355E">
              <w:t>RP-242312</w:t>
            </w:r>
          </w:p>
        </w:tc>
      </w:tr>
      <w:tr w:rsidR="0074355E" w:rsidRPr="0074355E" w14:paraId="1E08D29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20915C" w14:textId="77777777" w:rsidR="0074355E" w:rsidRPr="0074355E" w:rsidRDefault="0074355E">
            <w:r w:rsidRPr="0074355E">
              <w:t>R5-245547</w:t>
            </w:r>
          </w:p>
        </w:tc>
        <w:tc>
          <w:tcPr>
            <w:tcW w:w="3006" w:type="dxa"/>
            <w:noWrap/>
            <w:hideMark/>
          </w:tcPr>
          <w:p w14:paraId="2F755522" w14:textId="77777777" w:rsidR="0074355E" w:rsidRPr="0074355E" w:rsidRDefault="0074355E">
            <w:r w:rsidRPr="0074355E">
              <w:t>Addition of SIB1 message contents values for 3GPP MT-SDT</w:t>
            </w:r>
          </w:p>
        </w:tc>
        <w:tc>
          <w:tcPr>
            <w:tcW w:w="1788" w:type="dxa"/>
            <w:noWrap/>
            <w:hideMark/>
          </w:tcPr>
          <w:p w14:paraId="434FC39B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660FEB5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BC58218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31C796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66973F3" w14:textId="77777777" w:rsidR="0074355E" w:rsidRPr="0074355E" w:rsidRDefault="0074355E">
            <w:r w:rsidRPr="0074355E">
              <w:t>NR_MT_SDT-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69218D3" w14:textId="77777777" w:rsidR="0074355E" w:rsidRPr="0074355E" w:rsidRDefault="0074355E">
            <w:r w:rsidRPr="0074355E">
              <w:t>3234</w:t>
            </w:r>
          </w:p>
        </w:tc>
        <w:tc>
          <w:tcPr>
            <w:tcW w:w="425" w:type="dxa"/>
            <w:noWrap/>
            <w:hideMark/>
          </w:tcPr>
          <w:p w14:paraId="5DCF57E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66C1F7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01182A" w14:textId="77777777" w:rsidR="0074355E" w:rsidRPr="0074355E" w:rsidRDefault="0074355E">
            <w:r w:rsidRPr="0074355E">
              <w:t>RP-242312</w:t>
            </w:r>
          </w:p>
        </w:tc>
      </w:tr>
      <w:tr w:rsidR="0074355E" w:rsidRPr="0074355E" w14:paraId="66956ED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3846BDC" w14:textId="77777777" w:rsidR="0074355E" w:rsidRPr="0074355E" w:rsidRDefault="0074355E">
            <w:r w:rsidRPr="0074355E">
              <w:t>R5-245548</w:t>
            </w:r>
          </w:p>
        </w:tc>
        <w:tc>
          <w:tcPr>
            <w:tcW w:w="3006" w:type="dxa"/>
            <w:noWrap/>
            <w:hideMark/>
          </w:tcPr>
          <w:p w14:paraId="1A2AB1D0" w14:textId="77777777" w:rsidR="0074355E" w:rsidRPr="0074355E" w:rsidRDefault="0074355E">
            <w:r w:rsidRPr="0074355E">
              <w:t>Introduction of PICS for MT-SDT</w:t>
            </w:r>
          </w:p>
        </w:tc>
        <w:tc>
          <w:tcPr>
            <w:tcW w:w="1788" w:type="dxa"/>
            <w:noWrap/>
            <w:hideMark/>
          </w:tcPr>
          <w:p w14:paraId="72F438B3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1E30177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006A53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48FBB9E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C18E01C" w14:textId="77777777" w:rsidR="0074355E" w:rsidRPr="0074355E" w:rsidRDefault="0074355E">
            <w:r w:rsidRPr="0074355E">
              <w:t>NR_MT_SDT-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15A8DA7" w14:textId="77777777" w:rsidR="0074355E" w:rsidRPr="0074355E" w:rsidRDefault="0074355E">
            <w:r w:rsidRPr="0074355E">
              <w:t>0654</w:t>
            </w:r>
          </w:p>
        </w:tc>
        <w:tc>
          <w:tcPr>
            <w:tcW w:w="425" w:type="dxa"/>
            <w:noWrap/>
            <w:hideMark/>
          </w:tcPr>
          <w:p w14:paraId="69F926B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64E4B2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A55AB3" w14:textId="77777777" w:rsidR="0074355E" w:rsidRPr="0074355E" w:rsidRDefault="0074355E">
            <w:r w:rsidRPr="0074355E">
              <w:t>RP-242312</w:t>
            </w:r>
          </w:p>
        </w:tc>
      </w:tr>
      <w:tr w:rsidR="0074355E" w:rsidRPr="0074355E" w14:paraId="64B386B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DC980C7" w14:textId="77777777" w:rsidR="0074355E" w:rsidRPr="0074355E" w:rsidRDefault="0074355E">
            <w:r w:rsidRPr="0074355E">
              <w:t>R5-245549</w:t>
            </w:r>
          </w:p>
        </w:tc>
        <w:tc>
          <w:tcPr>
            <w:tcW w:w="3006" w:type="dxa"/>
            <w:noWrap/>
            <w:hideMark/>
          </w:tcPr>
          <w:p w14:paraId="065E09E5" w14:textId="77777777" w:rsidR="0074355E" w:rsidRPr="0074355E" w:rsidRDefault="0074355E">
            <w:r w:rsidRPr="0074355E">
              <w:t>Addition of default configuration of SI-SchedulingInfo-v1800</w:t>
            </w:r>
          </w:p>
        </w:tc>
        <w:tc>
          <w:tcPr>
            <w:tcW w:w="1788" w:type="dxa"/>
            <w:noWrap/>
            <w:hideMark/>
          </w:tcPr>
          <w:p w14:paraId="60AE412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805458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497B9A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7178CD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D82583D" w14:textId="77777777" w:rsidR="0074355E" w:rsidRPr="0074355E" w:rsidRDefault="0074355E">
            <w:r w:rsidRPr="0074355E">
              <w:t>NR_cov_enh2-UEConTest</w:t>
            </w:r>
          </w:p>
        </w:tc>
        <w:tc>
          <w:tcPr>
            <w:tcW w:w="707" w:type="dxa"/>
            <w:noWrap/>
            <w:hideMark/>
          </w:tcPr>
          <w:p w14:paraId="1C7FF0FB" w14:textId="77777777" w:rsidR="0074355E" w:rsidRPr="0074355E" w:rsidRDefault="0074355E">
            <w:r w:rsidRPr="0074355E">
              <w:t>3281</w:t>
            </w:r>
          </w:p>
        </w:tc>
        <w:tc>
          <w:tcPr>
            <w:tcW w:w="425" w:type="dxa"/>
            <w:noWrap/>
            <w:hideMark/>
          </w:tcPr>
          <w:p w14:paraId="734C985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C7CFC3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E40C2A" w14:textId="77777777" w:rsidR="0074355E" w:rsidRPr="0074355E" w:rsidRDefault="0074355E">
            <w:r w:rsidRPr="0074355E">
              <w:t>RP-242303</w:t>
            </w:r>
          </w:p>
        </w:tc>
      </w:tr>
      <w:tr w:rsidR="0074355E" w:rsidRPr="0074355E" w14:paraId="7DEF4DD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644040E" w14:textId="77777777" w:rsidR="0074355E" w:rsidRPr="0074355E" w:rsidRDefault="0074355E">
            <w:r w:rsidRPr="0074355E">
              <w:t>R5-245550</w:t>
            </w:r>
          </w:p>
        </w:tc>
        <w:tc>
          <w:tcPr>
            <w:tcW w:w="3006" w:type="dxa"/>
            <w:noWrap/>
            <w:hideMark/>
          </w:tcPr>
          <w:p w14:paraId="0A5C644E" w14:textId="77777777" w:rsidR="0074355E" w:rsidRPr="0074355E" w:rsidRDefault="0074355E">
            <w:r w:rsidRPr="0074355E">
              <w:t xml:space="preserve">Correction of default configuration of </w:t>
            </w:r>
            <w:proofErr w:type="spellStart"/>
            <w:r w:rsidRPr="0074355E">
              <w:t>FeatureCombinationPreambles</w:t>
            </w:r>
            <w:proofErr w:type="spellEnd"/>
          </w:p>
        </w:tc>
        <w:tc>
          <w:tcPr>
            <w:tcW w:w="1788" w:type="dxa"/>
            <w:noWrap/>
            <w:hideMark/>
          </w:tcPr>
          <w:p w14:paraId="1580C84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890DBC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84C6F22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67503F4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C9824B1" w14:textId="77777777" w:rsidR="0074355E" w:rsidRPr="0074355E" w:rsidRDefault="0074355E">
            <w:r w:rsidRPr="0074355E">
              <w:t>NR_cov_enh2-UEConTest</w:t>
            </w:r>
          </w:p>
        </w:tc>
        <w:tc>
          <w:tcPr>
            <w:tcW w:w="707" w:type="dxa"/>
            <w:noWrap/>
            <w:hideMark/>
          </w:tcPr>
          <w:p w14:paraId="43C45FFC" w14:textId="77777777" w:rsidR="0074355E" w:rsidRPr="0074355E" w:rsidRDefault="0074355E">
            <w:r w:rsidRPr="0074355E">
              <w:t>3282</w:t>
            </w:r>
          </w:p>
        </w:tc>
        <w:tc>
          <w:tcPr>
            <w:tcW w:w="425" w:type="dxa"/>
            <w:noWrap/>
            <w:hideMark/>
          </w:tcPr>
          <w:p w14:paraId="5FA31D8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FB10C8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63B59C3" w14:textId="77777777" w:rsidR="0074355E" w:rsidRPr="0074355E" w:rsidRDefault="0074355E">
            <w:r w:rsidRPr="0074355E">
              <w:t>RP-242303</w:t>
            </w:r>
          </w:p>
        </w:tc>
      </w:tr>
      <w:tr w:rsidR="0074355E" w:rsidRPr="0074355E" w14:paraId="58578E9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899C80" w14:textId="77777777" w:rsidR="0074355E" w:rsidRPr="0074355E" w:rsidRDefault="0074355E">
            <w:r w:rsidRPr="0074355E">
              <w:t>R5-245551</w:t>
            </w:r>
          </w:p>
        </w:tc>
        <w:tc>
          <w:tcPr>
            <w:tcW w:w="3006" w:type="dxa"/>
            <w:noWrap/>
            <w:hideMark/>
          </w:tcPr>
          <w:p w14:paraId="1A45B64A" w14:textId="77777777" w:rsidR="0074355E" w:rsidRPr="0074355E" w:rsidRDefault="0074355E">
            <w:r w:rsidRPr="0074355E">
              <w:t>Addition of PICS for MSG1 repetition test cases</w:t>
            </w:r>
          </w:p>
        </w:tc>
        <w:tc>
          <w:tcPr>
            <w:tcW w:w="1788" w:type="dxa"/>
            <w:noWrap/>
            <w:hideMark/>
          </w:tcPr>
          <w:p w14:paraId="7F6EFBE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FC3215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E2DEA5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29844A3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31F0301" w14:textId="77777777" w:rsidR="0074355E" w:rsidRPr="0074355E" w:rsidRDefault="0074355E">
            <w:r w:rsidRPr="0074355E">
              <w:t>NR_cov_enh2-UEConTest</w:t>
            </w:r>
          </w:p>
        </w:tc>
        <w:tc>
          <w:tcPr>
            <w:tcW w:w="707" w:type="dxa"/>
            <w:noWrap/>
            <w:hideMark/>
          </w:tcPr>
          <w:p w14:paraId="67C328F5" w14:textId="77777777" w:rsidR="0074355E" w:rsidRPr="0074355E" w:rsidRDefault="0074355E">
            <w:r w:rsidRPr="0074355E">
              <w:t>0677</w:t>
            </w:r>
          </w:p>
        </w:tc>
        <w:tc>
          <w:tcPr>
            <w:tcW w:w="425" w:type="dxa"/>
            <w:noWrap/>
            <w:hideMark/>
          </w:tcPr>
          <w:p w14:paraId="450738E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11F30C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9F8FAB" w14:textId="77777777" w:rsidR="0074355E" w:rsidRPr="0074355E" w:rsidRDefault="0074355E">
            <w:r w:rsidRPr="0074355E">
              <w:t>RP-242303</w:t>
            </w:r>
          </w:p>
        </w:tc>
      </w:tr>
      <w:tr w:rsidR="0074355E" w:rsidRPr="0074355E" w14:paraId="5E0D223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20690F9" w14:textId="77777777" w:rsidR="0074355E" w:rsidRPr="0074355E" w:rsidRDefault="0074355E">
            <w:r w:rsidRPr="0074355E">
              <w:t>R5-245552</w:t>
            </w:r>
          </w:p>
        </w:tc>
        <w:tc>
          <w:tcPr>
            <w:tcW w:w="3006" w:type="dxa"/>
            <w:noWrap/>
            <w:hideMark/>
          </w:tcPr>
          <w:p w14:paraId="40F470EE" w14:textId="77777777" w:rsidR="0074355E" w:rsidRPr="0074355E" w:rsidRDefault="0074355E">
            <w:r w:rsidRPr="0074355E">
              <w:t xml:space="preserve">Addition of Cov_Enh2 SIG test case 7.1.1.1.20_Msg1 </w:t>
            </w:r>
            <w:proofErr w:type="spellStart"/>
            <w:r w:rsidRPr="0074355E">
              <w:t>repetition_CBRA</w:t>
            </w:r>
            <w:proofErr w:type="spellEnd"/>
          </w:p>
        </w:tc>
        <w:tc>
          <w:tcPr>
            <w:tcW w:w="1788" w:type="dxa"/>
            <w:noWrap/>
            <w:hideMark/>
          </w:tcPr>
          <w:p w14:paraId="7C9D377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664FA3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DFD5B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817919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B3A5210" w14:textId="77777777" w:rsidR="0074355E" w:rsidRPr="0074355E" w:rsidRDefault="0074355E">
            <w:r w:rsidRPr="0074355E">
              <w:t>NR_cov_enh2-UEConTest</w:t>
            </w:r>
          </w:p>
        </w:tc>
        <w:tc>
          <w:tcPr>
            <w:tcW w:w="707" w:type="dxa"/>
            <w:noWrap/>
            <w:hideMark/>
          </w:tcPr>
          <w:p w14:paraId="276AE65D" w14:textId="77777777" w:rsidR="0074355E" w:rsidRPr="0074355E" w:rsidRDefault="0074355E">
            <w:r w:rsidRPr="0074355E">
              <w:t>4560</w:t>
            </w:r>
          </w:p>
        </w:tc>
        <w:tc>
          <w:tcPr>
            <w:tcW w:w="425" w:type="dxa"/>
            <w:noWrap/>
            <w:hideMark/>
          </w:tcPr>
          <w:p w14:paraId="4B143A4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20B997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20C545B" w14:textId="77777777" w:rsidR="0074355E" w:rsidRPr="0074355E" w:rsidRDefault="0074355E">
            <w:r w:rsidRPr="0074355E">
              <w:t>RP-242303</w:t>
            </w:r>
          </w:p>
        </w:tc>
      </w:tr>
      <w:tr w:rsidR="0074355E" w:rsidRPr="0074355E" w14:paraId="4071EB9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8E76FAD" w14:textId="77777777" w:rsidR="0074355E" w:rsidRPr="0074355E" w:rsidRDefault="0074355E">
            <w:r w:rsidRPr="0074355E">
              <w:t>R5-245553</w:t>
            </w:r>
          </w:p>
        </w:tc>
        <w:tc>
          <w:tcPr>
            <w:tcW w:w="3006" w:type="dxa"/>
            <w:noWrap/>
            <w:hideMark/>
          </w:tcPr>
          <w:p w14:paraId="21B420CF" w14:textId="77777777" w:rsidR="0074355E" w:rsidRPr="0074355E" w:rsidRDefault="0074355E">
            <w:r w:rsidRPr="0074355E">
              <w:t xml:space="preserve">Addition of Cov_Enh2 SIG test case 7.1.1.1.21_Msg1 </w:t>
            </w:r>
            <w:proofErr w:type="spellStart"/>
            <w:r w:rsidRPr="0074355E">
              <w:t>repetition_SI_request</w:t>
            </w:r>
            <w:proofErr w:type="spellEnd"/>
          </w:p>
        </w:tc>
        <w:tc>
          <w:tcPr>
            <w:tcW w:w="1788" w:type="dxa"/>
            <w:noWrap/>
            <w:hideMark/>
          </w:tcPr>
          <w:p w14:paraId="165B5A5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9A4F3A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824FF4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E63037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787D10E" w14:textId="77777777" w:rsidR="0074355E" w:rsidRPr="0074355E" w:rsidRDefault="0074355E">
            <w:r w:rsidRPr="0074355E">
              <w:t>NR_cov_enh2-UEConTest</w:t>
            </w:r>
          </w:p>
        </w:tc>
        <w:tc>
          <w:tcPr>
            <w:tcW w:w="707" w:type="dxa"/>
            <w:noWrap/>
            <w:hideMark/>
          </w:tcPr>
          <w:p w14:paraId="106BD91C" w14:textId="77777777" w:rsidR="0074355E" w:rsidRPr="0074355E" w:rsidRDefault="0074355E">
            <w:r w:rsidRPr="0074355E">
              <w:t>4561</w:t>
            </w:r>
          </w:p>
        </w:tc>
        <w:tc>
          <w:tcPr>
            <w:tcW w:w="425" w:type="dxa"/>
            <w:noWrap/>
            <w:hideMark/>
          </w:tcPr>
          <w:p w14:paraId="1474C48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EA4B2E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F7040C6" w14:textId="77777777" w:rsidR="0074355E" w:rsidRPr="0074355E" w:rsidRDefault="0074355E">
            <w:r w:rsidRPr="0074355E">
              <w:t>RP-242303</w:t>
            </w:r>
          </w:p>
        </w:tc>
      </w:tr>
      <w:tr w:rsidR="0074355E" w:rsidRPr="0074355E" w14:paraId="502F35E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6886ED" w14:textId="77777777" w:rsidR="0074355E" w:rsidRPr="0074355E" w:rsidRDefault="0074355E">
            <w:r w:rsidRPr="0074355E">
              <w:t>R5-245554</w:t>
            </w:r>
          </w:p>
        </w:tc>
        <w:tc>
          <w:tcPr>
            <w:tcW w:w="3006" w:type="dxa"/>
            <w:noWrap/>
            <w:hideMark/>
          </w:tcPr>
          <w:p w14:paraId="5E0D2855" w14:textId="77777777" w:rsidR="0074355E" w:rsidRPr="0074355E" w:rsidRDefault="0074355E">
            <w:r w:rsidRPr="0074355E">
              <w:t>Addition of Cov_Enh2 SIG test case 7.1.1.1.22_CEonly_BWP</w:t>
            </w:r>
          </w:p>
        </w:tc>
        <w:tc>
          <w:tcPr>
            <w:tcW w:w="1788" w:type="dxa"/>
            <w:noWrap/>
            <w:hideMark/>
          </w:tcPr>
          <w:p w14:paraId="39D136F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A37A09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31987EB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58016E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DFAFE78" w14:textId="77777777" w:rsidR="0074355E" w:rsidRPr="0074355E" w:rsidRDefault="0074355E">
            <w:r w:rsidRPr="0074355E">
              <w:t>NR_cov_enh2-UEConTest</w:t>
            </w:r>
          </w:p>
        </w:tc>
        <w:tc>
          <w:tcPr>
            <w:tcW w:w="707" w:type="dxa"/>
            <w:noWrap/>
            <w:hideMark/>
          </w:tcPr>
          <w:p w14:paraId="3101331D" w14:textId="77777777" w:rsidR="0074355E" w:rsidRPr="0074355E" w:rsidRDefault="0074355E">
            <w:r w:rsidRPr="0074355E">
              <w:t>4562</w:t>
            </w:r>
          </w:p>
        </w:tc>
        <w:tc>
          <w:tcPr>
            <w:tcW w:w="425" w:type="dxa"/>
            <w:noWrap/>
            <w:hideMark/>
          </w:tcPr>
          <w:p w14:paraId="16129A2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2AFBF7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517CD9" w14:textId="77777777" w:rsidR="0074355E" w:rsidRPr="0074355E" w:rsidRDefault="0074355E">
            <w:r w:rsidRPr="0074355E">
              <w:t>RP-242303</w:t>
            </w:r>
          </w:p>
        </w:tc>
      </w:tr>
      <w:tr w:rsidR="0074355E" w:rsidRPr="0074355E" w14:paraId="7823B13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347534" w14:textId="77777777" w:rsidR="0074355E" w:rsidRPr="0074355E" w:rsidRDefault="0074355E">
            <w:r w:rsidRPr="0074355E">
              <w:t>R5-245555</w:t>
            </w:r>
          </w:p>
        </w:tc>
        <w:tc>
          <w:tcPr>
            <w:tcW w:w="3006" w:type="dxa"/>
            <w:noWrap/>
            <w:hideMark/>
          </w:tcPr>
          <w:p w14:paraId="7D8116E4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applicabilities</w:t>
            </w:r>
            <w:proofErr w:type="spellEnd"/>
            <w:r w:rsidRPr="0074355E">
              <w:t xml:space="preserve"> for MSG1 repetition test cases</w:t>
            </w:r>
          </w:p>
        </w:tc>
        <w:tc>
          <w:tcPr>
            <w:tcW w:w="1788" w:type="dxa"/>
            <w:noWrap/>
            <w:hideMark/>
          </w:tcPr>
          <w:p w14:paraId="5C58223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C25555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48081A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096BC64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6A377BB" w14:textId="77777777" w:rsidR="0074355E" w:rsidRPr="0074355E" w:rsidRDefault="0074355E">
            <w:r w:rsidRPr="0074355E">
              <w:t>NR_cov_enh2-UEConTest</w:t>
            </w:r>
          </w:p>
        </w:tc>
        <w:tc>
          <w:tcPr>
            <w:tcW w:w="707" w:type="dxa"/>
            <w:noWrap/>
            <w:hideMark/>
          </w:tcPr>
          <w:p w14:paraId="4834E8CC" w14:textId="77777777" w:rsidR="0074355E" w:rsidRPr="0074355E" w:rsidRDefault="0074355E">
            <w:r w:rsidRPr="0074355E">
              <w:t>0494</w:t>
            </w:r>
          </w:p>
        </w:tc>
        <w:tc>
          <w:tcPr>
            <w:tcW w:w="425" w:type="dxa"/>
            <w:noWrap/>
            <w:hideMark/>
          </w:tcPr>
          <w:p w14:paraId="30D3A5D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28EDB4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D7E7A38" w14:textId="77777777" w:rsidR="0074355E" w:rsidRPr="0074355E" w:rsidRDefault="0074355E">
            <w:r w:rsidRPr="0074355E">
              <w:t>RP-242303</w:t>
            </w:r>
          </w:p>
        </w:tc>
      </w:tr>
      <w:tr w:rsidR="0074355E" w:rsidRPr="0074355E" w14:paraId="0CB9524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C52D3B8" w14:textId="77777777" w:rsidR="0074355E" w:rsidRPr="0074355E" w:rsidRDefault="0074355E">
            <w:r w:rsidRPr="0074355E">
              <w:t>R5-245556</w:t>
            </w:r>
          </w:p>
        </w:tc>
        <w:tc>
          <w:tcPr>
            <w:tcW w:w="3006" w:type="dxa"/>
            <w:noWrap/>
            <w:hideMark/>
          </w:tcPr>
          <w:p w14:paraId="6090DEA2" w14:textId="77777777" w:rsidR="0074355E" w:rsidRPr="0074355E" w:rsidRDefault="0074355E">
            <w:r w:rsidRPr="0074355E">
              <w:t>Update of RRC message for Further NR mobility enhancements</w:t>
            </w:r>
          </w:p>
        </w:tc>
        <w:tc>
          <w:tcPr>
            <w:tcW w:w="1788" w:type="dxa"/>
            <w:noWrap/>
            <w:hideMark/>
          </w:tcPr>
          <w:p w14:paraId="30B9CDC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31959A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E92867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63D285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340A841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4283B6FB" w14:textId="77777777" w:rsidR="0074355E" w:rsidRPr="0074355E" w:rsidRDefault="0074355E">
            <w:r w:rsidRPr="0074355E">
              <w:t>3303</w:t>
            </w:r>
          </w:p>
        </w:tc>
        <w:tc>
          <w:tcPr>
            <w:tcW w:w="425" w:type="dxa"/>
            <w:noWrap/>
            <w:hideMark/>
          </w:tcPr>
          <w:p w14:paraId="520F8E3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CF449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F885888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23374A3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C95D405" w14:textId="77777777" w:rsidR="0074355E" w:rsidRPr="0074355E" w:rsidRDefault="0074355E">
            <w:r w:rsidRPr="0074355E">
              <w:lastRenderedPageBreak/>
              <w:t>R5-245557</w:t>
            </w:r>
          </w:p>
        </w:tc>
        <w:tc>
          <w:tcPr>
            <w:tcW w:w="3006" w:type="dxa"/>
            <w:noWrap/>
            <w:hideMark/>
          </w:tcPr>
          <w:p w14:paraId="5AF38B12" w14:textId="77777777" w:rsidR="0074355E" w:rsidRPr="0074355E" w:rsidRDefault="0074355E">
            <w:r w:rsidRPr="0074355E">
              <w:t>Addition of RRC IEs for Further NR mobility enhancements</w:t>
            </w:r>
          </w:p>
        </w:tc>
        <w:tc>
          <w:tcPr>
            <w:tcW w:w="1788" w:type="dxa"/>
            <w:noWrap/>
            <w:hideMark/>
          </w:tcPr>
          <w:p w14:paraId="4C2B27C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2EA1C8E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A4DD99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2D5F95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5CB78BE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09E3C75A" w14:textId="77777777" w:rsidR="0074355E" w:rsidRPr="0074355E" w:rsidRDefault="0074355E">
            <w:r w:rsidRPr="0074355E">
              <w:t>3304</w:t>
            </w:r>
          </w:p>
        </w:tc>
        <w:tc>
          <w:tcPr>
            <w:tcW w:w="425" w:type="dxa"/>
            <w:noWrap/>
            <w:hideMark/>
          </w:tcPr>
          <w:p w14:paraId="02636F4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BB00D3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F7F9CE" w14:textId="77777777" w:rsidR="0074355E" w:rsidRPr="0074355E" w:rsidRDefault="0074355E">
            <w:r w:rsidRPr="0074355E">
              <w:t>RP-242277</w:t>
            </w:r>
          </w:p>
        </w:tc>
      </w:tr>
      <w:tr w:rsidR="0074355E" w:rsidRPr="0074355E" w14:paraId="43DD645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274640" w14:textId="77777777" w:rsidR="0074355E" w:rsidRPr="0074355E" w:rsidRDefault="0074355E">
            <w:r w:rsidRPr="0074355E">
              <w:t>R5-245558</w:t>
            </w:r>
          </w:p>
        </w:tc>
        <w:tc>
          <w:tcPr>
            <w:tcW w:w="3006" w:type="dxa"/>
            <w:noWrap/>
            <w:hideMark/>
          </w:tcPr>
          <w:p w14:paraId="4CBEBB0C" w14:textId="77777777" w:rsidR="0074355E" w:rsidRPr="0074355E" w:rsidRDefault="0074355E">
            <w:r w:rsidRPr="0074355E">
              <w:t>Addition of P-CSCF WLAN test case</w:t>
            </w:r>
          </w:p>
        </w:tc>
        <w:tc>
          <w:tcPr>
            <w:tcW w:w="1788" w:type="dxa"/>
            <w:noWrap/>
            <w:hideMark/>
          </w:tcPr>
          <w:p w14:paraId="4C1AA53C" w14:textId="77777777" w:rsidR="0074355E" w:rsidRPr="0074355E" w:rsidRDefault="0074355E">
            <w:r w:rsidRPr="0074355E">
              <w:t>Qualcomm Incorporated, Orange</w:t>
            </w:r>
          </w:p>
        </w:tc>
        <w:tc>
          <w:tcPr>
            <w:tcW w:w="861" w:type="dxa"/>
            <w:noWrap/>
            <w:hideMark/>
          </w:tcPr>
          <w:p w14:paraId="3541BB8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5C3DD85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361608FD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0663AB4E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38AF7733" w14:textId="77777777" w:rsidR="0074355E" w:rsidRPr="0074355E" w:rsidRDefault="0074355E">
            <w:r w:rsidRPr="0074355E">
              <w:t>5346</w:t>
            </w:r>
          </w:p>
        </w:tc>
        <w:tc>
          <w:tcPr>
            <w:tcW w:w="425" w:type="dxa"/>
            <w:noWrap/>
            <w:hideMark/>
          </w:tcPr>
          <w:p w14:paraId="3E7CAB48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FC3B52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208BA3C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4F4D27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5E4D12" w14:textId="77777777" w:rsidR="0074355E" w:rsidRPr="0074355E" w:rsidRDefault="0074355E">
            <w:r w:rsidRPr="0074355E">
              <w:t>R5-245559</w:t>
            </w:r>
          </w:p>
        </w:tc>
        <w:tc>
          <w:tcPr>
            <w:tcW w:w="3006" w:type="dxa"/>
            <w:noWrap/>
            <w:hideMark/>
          </w:tcPr>
          <w:p w14:paraId="7FBF769D" w14:textId="77777777" w:rsidR="0074355E" w:rsidRPr="0074355E" w:rsidRDefault="0074355E">
            <w:r w:rsidRPr="0074355E">
              <w:t>Addition of applicability for P-CSCF WLAN test case</w:t>
            </w:r>
          </w:p>
        </w:tc>
        <w:tc>
          <w:tcPr>
            <w:tcW w:w="1788" w:type="dxa"/>
            <w:noWrap/>
            <w:hideMark/>
          </w:tcPr>
          <w:p w14:paraId="6F366563" w14:textId="77777777" w:rsidR="0074355E" w:rsidRPr="0074355E" w:rsidRDefault="0074355E">
            <w:r w:rsidRPr="0074355E">
              <w:t>Qualcomm Incorporated, Orange</w:t>
            </w:r>
          </w:p>
        </w:tc>
        <w:tc>
          <w:tcPr>
            <w:tcW w:w="861" w:type="dxa"/>
            <w:noWrap/>
            <w:hideMark/>
          </w:tcPr>
          <w:p w14:paraId="14DC66A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65AC67E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437DC7F5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4B6CE954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2C4027DD" w14:textId="77777777" w:rsidR="0074355E" w:rsidRPr="0074355E" w:rsidRDefault="0074355E">
            <w:r w:rsidRPr="0074355E">
              <w:t>1465</w:t>
            </w:r>
          </w:p>
        </w:tc>
        <w:tc>
          <w:tcPr>
            <w:tcW w:w="425" w:type="dxa"/>
            <w:noWrap/>
            <w:hideMark/>
          </w:tcPr>
          <w:p w14:paraId="344615CA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FBEAB5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BF2076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63B931C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DE5FC03" w14:textId="77777777" w:rsidR="0074355E" w:rsidRPr="0074355E" w:rsidRDefault="0074355E">
            <w:r w:rsidRPr="0074355E">
              <w:t>R5-245561</w:t>
            </w:r>
          </w:p>
        </w:tc>
        <w:tc>
          <w:tcPr>
            <w:tcW w:w="3006" w:type="dxa"/>
            <w:noWrap/>
            <w:hideMark/>
          </w:tcPr>
          <w:p w14:paraId="5B01DE2C" w14:textId="77777777" w:rsidR="0074355E" w:rsidRPr="0074355E" w:rsidRDefault="0074355E">
            <w:r w:rsidRPr="0074355E">
              <w:t>Correction to NR NTN Idle mode TC 6.7.1.4</w:t>
            </w:r>
          </w:p>
        </w:tc>
        <w:tc>
          <w:tcPr>
            <w:tcW w:w="1788" w:type="dxa"/>
            <w:noWrap/>
            <w:hideMark/>
          </w:tcPr>
          <w:p w14:paraId="71B52B14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E428A1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9B85684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FDBEEB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36146AF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E17281" w14:textId="77777777" w:rsidR="0074355E" w:rsidRPr="0074355E" w:rsidRDefault="0074355E">
            <w:r w:rsidRPr="0074355E">
              <w:t>4479</w:t>
            </w:r>
          </w:p>
        </w:tc>
        <w:tc>
          <w:tcPr>
            <w:tcW w:w="425" w:type="dxa"/>
            <w:noWrap/>
            <w:hideMark/>
          </w:tcPr>
          <w:p w14:paraId="04F28AE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7C81AD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2BB3A53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38890A4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B899C2" w14:textId="77777777" w:rsidR="0074355E" w:rsidRPr="0074355E" w:rsidRDefault="0074355E">
            <w:r w:rsidRPr="0074355E">
              <w:t>R5-245562</w:t>
            </w:r>
          </w:p>
        </w:tc>
        <w:tc>
          <w:tcPr>
            <w:tcW w:w="3006" w:type="dxa"/>
            <w:noWrap/>
            <w:hideMark/>
          </w:tcPr>
          <w:p w14:paraId="0EEF83DE" w14:textId="77777777" w:rsidR="0074355E" w:rsidRPr="0074355E" w:rsidRDefault="0074355E">
            <w:r w:rsidRPr="0074355E">
              <w:t>Addition of NR NTN HARQ feedback disabled test case</w:t>
            </w:r>
          </w:p>
        </w:tc>
        <w:tc>
          <w:tcPr>
            <w:tcW w:w="1788" w:type="dxa"/>
            <w:noWrap/>
            <w:hideMark/>
          </w:tcPr>
          <w:p w14:paraId="15A28DB4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1822F2C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FC7B114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AE1135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7B10BD0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E1EFE68" w14:textId="77777777" w:rsidR="0074355E" w:rsidRPr="0074355E" w:rsidRDefault="0074355E">
            <w:r w:rsidRPr="0074355E">
              <w:t>4625</w:t>
            </w:r>
          </w:p>
        </w:tc>
        <w:tc>
          <w:tcPr>
            <w:tcW w:w="425" w:type="dxa"/>
            <w:noWrap/>
            <w:hideMark/>
          </w:tcPr>
          <w:p w14:paraId="1612BF7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846F57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44B965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5B6DBAA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C5BC3D7" w14:textId="77777777" w:rsidR="0074355E" w:rsidRPr="0074355E" w:rsidRDefault="0074355E">
            <w:r w:rsidRPr="0074355E">
              <w:t>R5-245563</w:t>
            </w:r>
          </w:p>
        </w:tc>
        <w:tc>
          <w:tcPr>
            <w:tcW w:w="3006" w:type="dxa"/>
            <w:noWrap/>
            <w:hideMark/>
          </w:tcPr>
          <w:p w14:paraId="677519F2" w14:textId="77777777" w:rsidR="0074355E" w:rsidRPr="0074355E" w:rsidRDefault="0074355E">
            <w:r w:rsidRPr="0074355E">
              <w:t>Applicability updates for NR NTN test cases</w:t>
            </w:r>
          </w:p>
        </w:tc>
        <w:tc>
          <w:tcPr>
            <w:tcW w:w="1788" w:type="dxa"/>
            <w:noWrap/>
            <w:hideMark/>
          </w:tcPr>
          <w:p w14:paraId="12714916" w14:textId="77777777" w:rsidR="0074355E" w:rsidRPr="0074355E" w:rsidRDefault="0074355E">
            <w:r w:rsidRPr="0074355E">
              <w:t>Qualcomm Incorporated</w:t>
            </w:r>
          </w:p>
        </w:tc>
        <w:tc>
          <w:tcPr>
            <w:tcW w:w="861" w:type="dxa"/>
            <w:noWrap/>
            <w:hideMark/>
          </w:tcPr>
          <w:p w14:paraId="1F0D814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42426D3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59F25DC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205193A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8A58FCC" w14:textId="77777777" w:rsidR="0074355E" w:rsidRPr="0074355E" w:rsidRDefault="0074355E">
            <w:r w:rsidRPr="0074355E">
              <w:t>0503</w:t>
            </w:r>
          </w:p>
        </w:tc>
        <w:tc>
          <w:tcPr>
            <w:tcW w:w="425" w:type="dxa"/>
            <w:noWrap/>
            <w:hideMark/>
          </w:tcPr>
          <w:p w14:paraId="628A7B1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5A2315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4B078E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2AB707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9ECAB3" w14:textId="77777777" w:rsidR="0074355E" w:rsidRPr="0074355E" w:rsidRDefault="0074355E">
            <w:r w:rsidRPr="0074355E">
              <w:t>R5-245564</w:t>
            </w:r>
          </w:p>
        </w:tc>
        <w:tc>
          <w:tcPr>
            <w:tcW w:w="3006" w:type="dxa"/>
            <w:noWrap/>
            <w:hideMark/>
          </w:tcPr>
          <w:p w14:paraId="35D2FEAF" w14:textId="77777777" w:rsidR="0074355E" w:rsidRPr="0074355E" w:rsidRDefault="0074355E">
            <w:r w:rsidRPr="0074355E">
              <w:t>Correction to NR NTN TC 9.4.1.1</w:t>
            </w:r>
          </w:p>
        </w:tc>
        <w:tc>
          <w:tcPr>
            <w:tcW w:w="1788" w:type="dxa"/>
            <w:noWrap/>
            <w:hideMark/>
          </w:tcPr>
          <w:p w14:paraId="7A814840" w14:textId="77777777" w:rsidR="0074355E" w:rsidRPr="0074355E" w:rsidRDefault="0074355E">
            <w:r w:rsidRPr="0074355E">
              <w:t>Huawei, Hisilicon</w:t>
            </w:r>
          </w:p>
        </w:tc>
        <w:tc>
          <w:tcPr>
            <w:tcW w:w="861" w:type="dxa"/>
            <w:noWrap/>
            <w:hideMark/>
          </w:tcPr>
          <w:p w14:paraId="4CBDC6C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7804A3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FABEC1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18DB6A2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4A40AD7" w14:textId="77777777" w:rsidR="0074355E" w:rsidRPr="0074355E" w:rsidRDefault="0074355E">
            <w:r w:rsidRPr="0074355E">
              <w:t>4636</w:t>
            </w:r>
          </w:p>
        </w:tc>
        <w:tc>
          <w:tcPr>
            <w:tcW w:w="425" w:type="dxa"/>
            <w:noWrap/>
            <w:hideMark/>
          </w:tcPr>
          <w:p w14:paraId="1440B77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1CB420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B02CE4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72AE2F4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A9736C6" w14:textId="77777777" w:rsidR="0074355E" w:rsidRPr="0074355E" w:rsidRDefault="0074355E">
            <w:r w:rsidRPr="0074355E">
              <w:t>R5-245565</w:t>
            </w:r>
          </w:p>
        </w:tc>
        <w:tc>
          <w:tcPr>
            <w:tcW w:w="3006" w:type="dxa"/>
            <w:noWrap/>
            <w:hideMark/>
          </w:tcPr>
          <w:p w14:paraId="261D1FB9" w14:textId="77777777" w:rsidR="0074355E" w:rsidRPr="0074355E" w:rsidRDefault="0074355E">
            <w:r w:rsidRPr="0074355E">
              <w:t>Correction to NR NTN TC 9.4.1.3</w:t>
            </w:r>
          </w:p>
        </w:tc>
        <w:tc>
          <w:tcPr>
            <w:tcW w:w="1788" w:type="dxa"/>
            <w:noWrap/>
            <w:hideMark/>
          </w:tcPr>
          <w:p w14:paraId="4656D539" w14:textId="77777777" w:rsidR="0074355E" w:rsidRPr="0074355E" w:rsidRDefault="0074355E">
            <w:r w:rsidRPr="0074355E">
              <w:t>Huawei, Hisilicon</w:t>
            </w:r>
          </w:p>
        </w:tc>
        <w:tc>
          <w:tcPr>
            <w:tcW w:w="861" w:type="dxa"/>
            <w:noWrap/>
            <w:hideMark/>
          </w:tcPr>
          <w:p w14:paraId="0C3EBD7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DF6EB7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4B5579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BEEA170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CB40E25" w14:textId="77777777" w:rsidR="0074355E" w:rsidRPr="0074355E" w:rsidRDefault="0074355E">
            <w:r w:rsidRPr="0074355E">
              <w:t>4638</w:t>
            </w:r>
          </w:p>
        </w:tc>
        <w:tc>
          <w:tcPr>
            <w:tcW w:w="425" w:type="dxa"/>
            <w:noWrap/>
            <w:hideMark/>
          </w:tcPr>
          <w:p w14:paraId="128F6DB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37102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6FA232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7D925F7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59A6B1" w14:textId="77777777" w:rsidR="0074355E" w:rsidRPr="0074355E" w:rsidRDefault="0074355E">
            <w:r w:rsidRPr="0074355E">
              <w:t>R5-245566</w:t>
            </w:r>
          </w:p>
        </w:tc>
        <w:tc>
          <w:tcPr>
            <w:tcW w:w="3006" w:type="dxa"/>
            <w:noWrap/>
            <w:hideMark/>
          </w:tcPr>
          <w:p w14:paraId="4D5CA8BF" w14:textId="77777777" w:rsidR="0074355E" w:rsidRPr="0074355E" w:rsidRDefault="0074355E">
            <w:r w:rsidRPr="0074355E">
              <w:t>Corrections to NR NTN Conditional HO test case 8.1.4.4.5</w:t>
            </w:r>
          </w:p>
        </w:tc>
        <w:tc>
          <w:tcPr>
            <w:tcW w:w="1788" w:type="dxa"/>
            <w:noWrap/>
            <w:hideMark/>
          </w:tcPr>
          <w:p w14:paraId="76C2760F" w14:textId="77777777" w:rsidR="0074355E" w:rsidRPr="0074355E" w:rsidRDefault="0074355E">
            <w:proofErr w:type="spellStart"/>
            <w:r w:rsidRPr="0074355E">
              <w:t>Arriver</w:t>
            </w:r>
            <w:proofErr w:type="spellEnd"/>
            <w:r w:rsidRPr="0074355E">
              <w:t xml:space="preserve"> Software AB</w:t>
            </w:r>
          </w:p>
        </w:tc>
        <w:tc>
          <w:tcPr>
            <w:tcW w:w="861" w:type="dxa"/>
            <w:noWrap/>
            <w:hideMark/>
          </w:tcPr>
          <w:p w14:paraId="1D381304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B3E33C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C55436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E0734F6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878EEC" w14:textId="77777777" w:rsidR="0074355E" w:rsidRPr="0074355E" w:rsidRDefault="0074355E">
            <w:r w:rsidRPr="0074355E">
              <w:t>4466</w:t>
            </w:r>
          </w:p>
        </w:tc>
        <w:tc>
          <w:tcPr>
            <w:tcW w:w="425" w:type="dxa"/>
            <w:noWrap/>
            <w:hideMark/>
          </w:tcPr>
          <w:p w14:paraId="0C82A72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B52B46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E04A61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420DF17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64B47D" w14:textId="77777777" w:rsidR="0074355E" w:rsidRPr="0074355E" w:rsidRDefault="0074355E">
            <w:r w:rsidRPr="0074355E">
              <w:t>R5-245567</w:t>
            </w:r>
          </w:p>
        </w:tc>
        <w:tc>
          <w:tcPr>
            <w:tcW w:w="3006" w:type="dxa"/>
            <w:noWrap/>
            <w:hideMark/>
          </w:tcPr>
          <w:p w14:paraId="796D0708" w14:textId="77777777" w:rsidR="0074355E" w:rsidRPr="0074355E" w:rsidRDefault="0074355E">
            <w:r w:rsidRPr="0074355E">
              <w:t>Addition of ServingSatelliteInfo-v1820 to SystemInformationBlockType31</w:t>
            </w:r>
          </w:p>
        </w:tc>
        <w:tc>
          <w:tcPr>
            <w:tcW w:w="1788" w:type="dxa"/>
            <w:noWrap/>
            <w:hideMark/>
          </w:tcPr>
          <w:p w14:paraId="66B3C633" w14:textId="77777777" w:rsidR="0074355E" w:rsidRPr="0074355E" w:rsidRDefault="0074355E">
            <w:r w:rsidRPr="0074355E">
              <w:t xml:space="preserve">CAICT, </w:t>
            </w:r>
            <w:proofErr w:type="spellStart"/>
            <w:r w:rsidRPr="0074355E">
              <w:t>Mediatek</w:t>
            </w:r>
            <w:proofErr w:type="spellEnd"/>
          </w:p>
        </w:tc>
        <w:tc>
          <w:tcPr>
            <w:tcW w:w="861" w:type="dxa"/>
            <w:noWrap/>
            <w:hideMark/>
          </w:tcPr>
          <w:p w14:paraId="19C77BF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4EB08EC" w14:textId="77777777" w:rsidR="0074355E" w:rsidRPr="0074355E" w:rsidRDefault="0074355E">
            <w:r w:rsidRPr="0074355E">
              <w:t>36.508</w:t>
            </w:r>
          </w:p>
        </w:tc>
        <w:tc>
          <w:tcPr>
            <w:tcW w:w="851" w:type="dxa"/>
            <w:noWrap/>
            <w:hideMark/>
          </w:tcPr>
          <w:p w14:paraId="17C211F0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0B36F39D" w14:textId="77777777" w:rsidR="0074355E" w:rsidRPr="0074355E" w:rsidRDefault="0074355E">
            <w:r w:rsidRPr="0074355E">
              <w:t>IoT_NTN_enh_plus_CT1-UEConTest</w:t>
            </w:r>
          </w:p>
        </w:tc>
        <w:tc>
          <w:tcPr>
            <w:tcW w:w="707" w:type="dxa"/>
            <w:noWrap/>
            <w:hideMark/>
          </w:tcPr>
          <w:p w14:paraId="562C9631" w14:textId="77777777" w:rsidR="0074355E" w:rsidRPr="0074355E" w:rsidRDefault="0074355E">
            <w:r w:rsidRPr="0074355E">
              <w:t>1483</w:t>
            </w:r>
          </w:p>
        </w:tc>
        <w:tc>
          <w:tcPr>
            <w:tcW w:w="425" w:type="dxa"/>
            <w:noWrap/>
            <w:hideMark/>
          </w:tcPr>
          <w:p w14:paraId="078AAC9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E0B1D8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79931F" w14:textId="77777777" w:rsidR="0074355E" w:rsidRPr="0074355E" w:rsidRDefault="0074355E">
            <w:r w:rsidRPr="0074355E">
              <w:t>RP-242311</w:t>
            </w:r>
          </w:p>
        </w:tc>
      </w:tr>
      <w:tr w:rsidR="0074355E" w:rsidRPr="0074355E" w14:paraId="30A6C20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BF63176" w14:textId="77777777" w:rsidR="0074355E" w:rsidRPr="0074355E" w:rsidRDefault="0074355E">
            <w:r w:rsidRPr="0074355E">
              <w:t>R5-245568</w:t>
            </w:r>
          </w:p>
        </w:tc>
        <w:tc>
          <w:tcPr>
            <w:tcW w:w="3006" w:type="dxa"/>
            <w:noWrap/>
            <w:hideMark/>
          </w:tcPr>
          <w:p w14:paraId="1ED448AC" w14:textId="77777777" w:rsidR="0074355E" w:rsidRPr="0074355E" w:rsidRDefault="0074355E">
            <w:r w:rsidRPr="0074355E">
              <w:t>Addition to IoT NTN enhancement test case 22.3.1.14</w:t>
            </w:r>
          </w:p>
        </w:tc>
        <w:tc>
          <w:tcPr>
            <w:tcW w:w="1788" w:type="dxa"/>
            <w:noWrap/>
            <w:hideMark/>
          </w:tcPr>
          <w:p w14:paraId="50F4A8EE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501800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598CCDB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41F7B843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5764BFD9" w14:textId="77777777" w:rsidR="0074355E" w:rsidRPr="0074355E" w:rsidRDefault="0074355E">
            <w:r w:rsidRPr="0074355E">
              <w:t>IoT_NTN_enh_plus_CT1-UEConTest</w:t>
            </w:r>
          </w:p>
        </w:tc>
        <w:tc>
          <w:tcPr>
            <w:tcW w:w="707" w:type="dxa"/>
            <w:noWrap/>
            <w:hideMark/>
          </w:tcPr>
          <w:p w14:paraId="4F20DC0C" w14:textId="77777777" w:rsidR="0074355E" w:rsidRPr="0074355E" w:rsidRDefault="0074355E">
            <w:r w:rsidRPr="0074355E">
              <w:t>5325</w:t>
            </w:r>
          </w:p>
        </w:tc>
        <w:tc>
          <w:tcPr>
            <w:tcW w:w="425" w:type="dxa"/>
            <w:noWrap/>
            <w:hideMark/>
          </w:tcPr>
          <w:p w14:paraId="3AA687A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1AE327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D1AB56" w14:textId="77777777" w:rsidR="0074355E" w:rsidRPr="0074355E" w:rsidRDefault="0074355E">
            <w:r w:rsidRPr="0074355E">
              <w:t>RP-242311</w:t>
            </w:r>
          </w:p>
        </w:tc>
      </w:tr>
      <w:tr w:rsidR="0074355E" w:rsidRPr="0074355E" w14:paraId="71C650A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6D904F" w14:textId="77777777" w:rsidR="0074355E" w:rsidRPr="0074355E" w:rsidRDefault="0074355E">
            <w:r w:rsidRPr="0074355E">
              <w:t>R5-245569</w:t>
            </w:r>
          </w:p>
        </w:tc>
        <w:tc>
          <w:tcPr>
            <w:tcW w:w="3006" w:type="dxa"/>
            <w:noWrap/>
            <w:hideMark/>
          </w:tcPr>
          <w:p w14:paraId="6E45E869" w14:textId="77777777" w:rsidR="0074355E" w:rsidRPr="0074355E" w:rsidRDefault="0074355E">
            <w:r w:rsidRPr="0074355E">
              <w:t xml:space="preserve">Addition of new test case 22.2.17 for NB-IoT NTN distance based </w:t>
            </w:r>
            <w:r w:rsidRPr="0074355E">
              <w:lastRenderedPageBreak/>
              <w:t>measurement Intra E-UTRAN cell reselection</w:t>
            </w:r>
          </w:p>
        </w:tc>
        <w:tc>
          <w:tcPr>
            <w:tcW w:w="1788" w:type="dxa"/>
            <w:noWrap/>
            <w:hideMark/>
          </w:tcPr>
          <w:p w14:paraId="0AF1E973" w14:textId="77777777" w:rsidR="0074355E" w:rsidRPr="0074355E" w:rsidRDefault="0074355E">
            <w:r w:rsidRPr="0074355E">
              <w:lastRenderedPageBreak/>
              <w:t xml:space="preserve">CAICT, </w:t>
            </w:r>
            <w:proofErr w:type="spellStart"/>
            <w:r w:rsidRPr="0074355E">
              <w:t>Mediatek</w:t>
            </w:r>
            <w:proofErr w:type="spellEnd"/>
          </w:p>
        </w:tc>
        <w:tc>
          <w:tcPr>
            <w:tcW w:w="861" w:type="dxa"/>
            <w:noWrap/>
            <w:hideMark/>
          </w:tcPr>
          <w:p w14:paraId="7D95AA6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1B82D01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41A360B2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33C164B5" w14:textId="77777777" w:rsidR="0074355E" w:rsidRPr="0074355E" w:rsidRDefault="0074355E">
            <w:r w:rsidRPr="0074355E">
              <w:t>IoT_NTN_enh_plus_CT1-UEConTest</w:t>
            </w:r>
          </w:p>
        </w:tc>
        <w:tc>
          <w:tcPr>
            <w:tcW w:w="707" w:type="dxa"/>
            <w:noWrap/>
            <w:hideMark/>
          </w:tcPr>
          <w:p w14:paraId="1D4137A4" w14:textId="77777777" w:rsidR="0074355E" w:rsidRPr="0074355E" w:rsidRDefault="0074355E">
            <w:r w:rsidRPr="0074355E">
              <w:t>5333</w:t>
            </w:r>
          </w:p>
        </w:tc>
        <w:tc>
          <w:tcPr>
            <w:tcW w:w="425" w:type="dxa"/>
            <w:noWrap/>
            <w:hideMark/>
          </w:tcPr>
          <w:p w14:paraId="6A0057C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A347F4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02B429" w14:textId="77777777" w:rsidR="0074355E" w:rsidRPr="0074355E" w:rsidRDefault="0074355E">
            <w:r w:rsidRPr="0074355E">
              <w:t>RP-242311</w:t>
            </w:r>
          </w:p>
        </w:tc>
      </w:tr>
      <w:tr w:rsidR="0074355E" w:rsidRPr="0074355E" w14:paraId="75EABD3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11D722" w14:textId="77777777" w:rsidR="0074355E" w:rsidRPr="0074355E" w:rsidRDefault="0074355E">
            <w:r w:rsidRPr="0074355E">
              <w:t>R5-245570</w:t>
            </w:r>
          </w:p>
        </w:tc>
        <w:tc>
          <w:tcPr>
            <w:tcW w:w="3006" w:type="dxa"/>
            <w:noWrap/>
            <w:hideMark/>
          </w:tcPr>
          <w:p w14:paraId="27772EE9" w14:textId="77777777" w:rsidR="0074355E" w:rsidRPr="0074355E" w:rsidRDefault="0074355E">
            <w:r w:rsidRPr="0074355E">
              <w:t>Applicability update to IoT NTN enhancement test case</w:t>
            </w:r>
          </w:p>
        </w:tc>
        <w:tc>
          <w:tcPr>
            <w:tcW w:w="1788" w:type="dxa"/>
            <w:noWrap/>
            <w:hideMark/>
          </w:tcPr>
          <w:p w14:paraId="224F684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5B60382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556C0CE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3C2F5EC0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0052C345" w14:textId="77777777" w:rsidR="0074355E" w:rsidRPr="0074355E" w:rsidRDefault="0074355E">
            <w:r w:rsidRPr="0074355E">
              <w:t>IoT_NTN_enh_plus_CT1-UEConTest</w:t>
            </w:r>
          </w:p>
        </w:tc>
        <w:tc>
          <w:tcPr>
            <w:tcW w:w="707" w:type="dxa"/>
            <w:noWrap/>
            <w:hideMark/>
          </w:tcPr>
          <w:p w14:paraId="0219E78A" w14:textId="77777777" w:rsidR="0074355E" w:rsidRPr="0074355E" w:rsidRDefault="0074355E">
            <w:r w:rsidRPr="0074355E">
              <w:t>1456</w:t>
            </w:r>
          </w:p>
        </w:tc>
        <w:tc>
          <w:tcPr>
            <w:tcW w:w="425" w:type="dxa"/>
            <w:noWrap/>
            <w:hideMark/>
          </w:tcPr>
          <w:p w14:paraId="36D458D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B6067A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C74BFB2" w14:textId="77777777" w:rsidR="0074355E" w:rsidRPr="0074355E" w:rsidRDefault="0074355E">
            <w:r w:rsidRPr="0074355E">
              <w:t>RP-242311</w:t>
            </w:r>
          </w:p>
        </w:tc>
      </w:tr>
      <w:tr w:rsidR="0074355E" w:rsidRPr="0074355E" w14:paraId="21589B5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969F7F7" w14:textId="77777777" w:rsidR="0074355E" w:rsidRPr="0074355E" w:rsidRDefault="0074355E">
            <w:r w:rsidRPr="0074355E">
              <w:t>R5-245571</w:t>
            </w:r>
          </w:p>
        </w:tc>
        <w:tc>
          <w:tcPr>
            <w:tcW w:w="3006" w:type="dxa"/>
            <w:noWrap/>
            <w:hideMark/>
          </w:tcPr>
          <w:p w14:paraId="015AAADB" w14:textId="77777777" w:rsidR="0074355E" w:rsidRPr="0074355E" w:rsidRDefault="0074355E">
            <w:r w:rsidRPr="0074355E">
              <w:t>Correction to V2X TC 13.2.3</w:t>
            </w:r>
          </w:p>
        </w:tc>
        <w:tc>
          <w:tcPr>
            <w:tcW w:w="1788" w:type="dxa"/>
            <w:noWrap/>
            <w:hideMark/>
          </w:tcPr>
          <w:p w14:paraId="0E594B29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12A50ED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136C36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CF41E1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C32AF99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0F873B41" w14:textId="77777777" w:rsidR="0074355E" w:rsidRPr="0074355E" w:rsidRDefault="0074355E">
            <w:r w:rsidRPr="0074355E">
              <w:t>4528</w:t>
            </w:r>
          </w:p>
        </w:tc>
        <w:tc>
          <w:tcPr>
            <w:tcW w:w="425" w:type="dxa"/>
            <w:noWrap/>
            <w:hideMark/>
          </w:tcPr>
          <w:p w14:paraId="51F8E8B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504352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780B5C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26631F1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4D41E8" w14:textId="77777777" w:rsidR="0074355E" w:rsidRPr="0074355E" w:rsidRDefault="0074355E">
            <w:r w:rsidRPr="0074355E">
              <w:t>R5-245572</w:t>
            </w:r>
          </w:p>
        </w:tc>
        <w:tc>
          <w:tcPr>
            <w:tcW w:w="3006" w:type="dxa"/>
            <w:noWrap/>
            <w:hideMark/>
          </w:tcPr>
          <w:p w14:paraId="31E65C8A" w14:textId="77777777" w:rsidR="0074355E" w:rsidRPr="0074355E" w:rsidRDefault="0074355E">
            <w:r w:rsidRPr="0074355E">
              <w:t>Addition of new SL PDCP TC 12.1.10.1.1</w:t>
            </w:r>
          </w:p>
        </w:tc>
        <w:tc>
          <w:tcPr>
            <w:tcW w:w="1788" w:type="dxa"/>
            <w:noWrap/>
            <w:hideMark/>
          </w:tcPr>
          <w:p w14:paraId="6D78EC40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530C567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B5D55B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6AE227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16C6EDE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77E6135C" w14:textId="77777777" w:rsidR="0074355E" w:rsidRPr="0074355E" w:rsidRDefault="0074355E">
            <w:r w:rsidRPr="0074355E">
              <w:t>4529</w:t>
            </w:r>
          </w:p>
        </w:tc>
        <w:tc>
          <w:tcPr>
            <w:tcW w:w="425" w:type="dxa"/>
            <w:noWrap/>
            <w:hideMark/>
          </w:tcPr>
          <w:p w14:paraId="5081B30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ABDB7B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3E76DE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4C947FC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3AD1D69" w14:textId="77777777" w:rsidR="0074355E" w:rsidRPr="0074355E" w:rsidRDefault="0074355E">
            <w:r w:rsidRPr="0074355E">
              <w:t>R5-245573</w:t>
            </w:r>
          </w:p>
        </w:tc>
        <w:tc>
          <w:tcPr>
            <w:tcW w:w="3006" w:type="dxa"/>
            <w:noWrap/>
            <w:hideMark/>
          </w:tcPr>
          <w:p w14:paraId="634E0D60" w14:textId="77777777" w:rsidR="0074355E" w:rsidRPr="0074355E" w:rsidRDefault="0074355E">
            <w:r w:rsidRPr="0074355E">
              <w:t>Addition of NR SL SIG test case 12.2.1.1_mode2_idle</w:t>
            </w:r>
          </w:p>
        </w:tc>
        <w:tc>
          <w:tcPr>
            <w:tcW w:w="1788" w:type="dxa"/>
            <w:noWrap/>
            <w:hideMark/>
          </w:tcPr>
          <w:p w14:paraId="4463F99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A6BB86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18F16E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96D4AB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0D8494A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44806A8F" w14:textId="77777777" w:rsidR="0074355E" w:rsidRPr="0074355E" w:rsidRDefault="0074355E">
            <w:r w:rsidRPr="0074355E">
              <w:t>4556</w:t>
            </w:r>
          </w:p>
        </w:tc>
        <w:tc>
          <w:tcPr>
            <w:tcW w:w="425" w:type="dxa"/>
            <w:noWrap/>
            <w:hideMark/>
          </w:tcPr>
          <w:p w14:paraId="0D84BF2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8A5EE6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B86200" w14:textId="77777777" w:rsidR="0074355E" w:rsidRPr="0074355E" w:rsidRDefault="0074355E">
            <w:r w:rsidRPr="0074355E">
              <w:t>RP-242281</w:t>
            </w:r>
          </w:p>
        </w:tc>
      </w:tr>
      <w:tr w:rsidR="0074355E" w:rsidRPr="0074355E" w14:paraId="44DE7B1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F5DC36" w14:textId="77777777" w:rsidR="0074355E" w:rsidRPr="0074355E" w:rsidRDefault="0074355E">
            <w:r w:rsidRPr="0074355E">
              <w:t>R5-245574</w:t>
            </w:r>
          </w:p>
        </w:tc>
        <w:tc>
          <w:tcPr>
            <w:tcW w:w="3006" w:type="dxa"/>
            <w:noWrap/>
            <w:hideMark/>
          </w:tcPr>
          <w:p w14:paraId="2E0E004D" w14:textId="77777777" w:rsidR="0074355E" w:rsidRPr="0074355E" w:rsidRDefault="0074355E">
            <w:r w:rsidRPr="0074355E">
              <w:t>Correction to NR SL SIG test case 12.2.1.3_mode1</w:t>
            </w:r>
          </w:p>
        </w:tc>
        <w:tc>
          <w:tcPr>
            <w:tcW w:w="1788" w:type="dxa"/>
            <w:noWrap/>
            <w:hideMark/>
          </w:tcPr>
          <w:p w14:paraId="6A2E470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C6825E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282A52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90760C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B196DD0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4996C07E" w14:textId="77777777" w:rsidR="0074355E" w:rsidRPr="0074355E" w:rsidRDefault="0074355E">
            <w:r w:rsidRPr="0074355E">
              <w:t>4557</w:t>
            </w:r>
          </w:p>
        </w:tc>
        <w:tc>
          <w:tcPr>
            <w:tcW w:w="425" w:type="dxa"/>
            <w:noWrap/>
            <w:hideMark/>
          </w:tcPr>
          <w:p w14:paraId="37638C6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10DEAB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DF32BA8" w14:textId="77777777" w:rsidR="0074355E" w:rsidRPr="0074355E" w:rsidRDefault="0074355E">
            <w:r w:rsidRPr="0074355E">
              <w:t>RP-242282</w:t>
            </w:r>
          </w:p>
        </w:tc>
      </w:tr>
      <w:tr w:rsidR="0074355E" w:rsidRPr="0074355E" w14:paraId="5C44F1D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624E308" w14:textId="77777777" w:rsidR="0074355E" w:rsidRPr="0074355E" w:rsidRDefault="0074355E">
            <w:r w:rsidRPr="0074355E">
              <w:t>R5-245575</w:t>
            </w:r>
          </w:p>
        </w:tc>
        <w:tc>
          <w:tcPr>
            <w:tcW w:w="3006" w:type="dxa"/>
            <w:noWrap/>
            <w:hideMark/>
          </w:tcPr>
          <w:p w14:paraId="70267894" w14:textId="77777777" w:rsidR="0074355E" w:rsidRPr="0074355E" w:rsidRDefault="0074355E">
            <w:r w:rsidRPr="0074355E">
              <w:t>Addition of NR SL SIG test case 12.2.1.4_mode2_connected</w:t>
            </w:r>
          </w:p>
        </w:tc>
        <w:tc>
          <w:tcPr>
            <w:tcW w:w="1788" w:type="dxa"/>
            <w:noWrap/>
            <w:hideMark/>
          </w:tcPr>
          <w:p w14:paraId="0EECBB5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ADB5F3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CE037F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0D0C68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45D8FF8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74691640" w14:textId="77777777" w:rsidR="0074355E" w:rsidRPr="0074355E" w:rsidRDefault="0074355E">
            <w:r w:rsidRPr="0074355E">
              <w:t>4558</w:t>
            </w:r>
          </w:p>
        </w:tc>
        <w:tc>
          <w:tcPr>
            <w:tcW w:w="425" w:type="dxa"/>
            <w:noWrap/>
            <w:hideMark/>
          </w:tcPr>
          <w:p w14:paraId="7E8795E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28E941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2D4E43E" w14:textId="77777777" w:rsidR="0074355E" w:rsidRPr="0074355E" w:rsidRDefault="0074355E">
            <w:r w:rsidRPr="0074355E">
              <w:t>RP-242282</w:t>
            </w:r>
          </w:p>
        </w:tc>
      </w:tr>
      <w:tr w:rsidR="0074355E" w:rsidRPr="0074355E" w14:paraId="79E5241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FEC4B5" w14:textId="77777777" w:rsidR="0074355E" w:rsidRPr="0074355E" w:rsidRDefault="0074355E">
            <w:r w:rsidRPr="0074355E">
              <w:t>R5-245576</w:t>
            </w:r>
          </w:p>
        </w:tc>
        <w:tc>
          <w:tcPr>
            <w:tcW w:w="3006" w:type="dxa"/>
            <w:noWrap/>
            <w:hideMark/>
          </w:tcPr>
          <w:p w14:paraId="57CD3A68" w14:textId="77777777" w:rsidR="0074355E" w:rsidRPr="0074355E" w:rsidRDefault="0074355E">
            <w:r w:rsidRPr="0074355E">
              <w:t>Addition of NR SL SIG test case 12.2.6.2_SL_DRB_management</w:t>
            </w:r>
          </w:p>
        </w:tc>
        <w:tc>
          <w:tcPr>
            <w:tcW w:w="1788" w:type="dxa"/>
            <w:noWrap/>
            <w:hideMark/>
          </w:tcPr>
          <w:p w14:paraId="77467BC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6074C8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10F723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89E8BE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5697BBA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7ABC5680" w14:textId="77777777" w:rsidR="0074355E" w:rsidRPr="0074355E" w:rsidRDefault="0074355E">
            <w:r w:rsidRPr="0074355E">
              <w:t>4559</w:t>
            </w:r>
          </w:p>
        </w:tc>
        <w:tc>
          <w:tcPr>
            <w:tcW w:w="425" w:type="dxa"/>
            <w:noWrap/>
            <w:hideMark/>
          </w:tcPr>
          <w:p w14:paraId="264F54B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C7230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3BC4D0F" w14:textId="77777777" w:rsidR="0074355E" w:rsidRPr="0074355E" w:rsidRDefault="0074355E">
            <w:r w:rsidRPr="0074355E">
              <w:t>RP-242282</w:t>
            </w:r>
          </w:p>
        </w:tc>
      </w:tr>
      <w:tr w:rsidR="0074355E" w:rsidRPr="0074355E" w14:paraId="7CB0C2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6A793C6" w14:textId="77777777" w:rsidR="0074355E" w:rsidRPr="0074355E" w:rsidRDefault="0074355E">
            <w:r w:rsidRPr="0074355E">
              <w:t>R5-245577</w:t>
            </w:r>
          </w:p>
        </w:tc>
        <w:tc>
          <w:tcPr>
            <w:tcW w:w="3006" w:type="dxa"/>
            <w:noWrap/>
            <w:hideMark/>
          </w:tcPr>
          <w:p w14:paraId="45DCFCF4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applicabilities</w:t>
            </w:r>
            <w:proofErr w:type="spellEnd"/>
            <w:r w:rsidRPr="0074355E">
              <w:t xml:space="preserve"> for NR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SIG test cases</w:t>
            </w:r>
          </w:p>
        </w:tc>
        <w:tc>
          <w:tcPr>
            <w:tcW w:w="1788" w:type="dxa"/>
            <w:noWrap/>
            <w:hideMark/>
          </w:tcPr>
          <w:p w14:paraId="49E0F74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67C3CE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73A6F3E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17CA963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1F24740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56A438B7" w14:textId="77777777" w:rsidR="0074355E" w:rsidRPr="0074355E" w:rsidRDefault="0074355E">
            <w:r w:rsidRPr="0074355E">
              <w:t>0493</w:t>
            </w:r>
          </w:p>
        </w:tc>
        <w:tc>
          <w:tcPr>
            <w:tcW w:w="425" w:type="dxa"/>
            <w:noWrap/>
            <w:hideMark/>
          </w:tcPr>
          <w:p w14:paraId="7520B5D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2ED18D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DF46EC" w14:textId="77777777" w:rsidR="0074355E" w:rsidRPr="0074355E" w:rsidRDefault="0074355E">
            <w:r w:rsidRPr="0074355E">
              <w:t>RP-242282</w:t>
            </w:r>
          </w:p>
        </w:tc>
      </w:tr>
      <w:tr w:rsidR="0074355E" w:rsidRPr="0074355E" w14:paraId="290412B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430CE83" w14:textId="77777777" w:rsidR="0074355E" w:rsidRPr="0074355E" w:rsidRDefault="0074355E">
            <w:r w:rsidRPr="0074355E">
              <w:t>R5-245578</w:t>
            </w:r>
          </w:p>
        </w:tc>
        <w:tc>
          <w:tcPr>
            <w:tcW w:w="3006" w:type="dxa"/>
            <w:noWrap/>
            <w:hideMark/>
          </w:tcPr>
          <w:p w14:paraId="7F6F47D6" w14:textId="77777777" w:rsidR="0074355E" w:rsidRPr="0074355E" w:rsidRDefault="0074355E">
            <w:r w:rsidRPr="0074355E">
              <w:t>Addition of applicability for new SL PDCP TC</w:t>
            </w:r>
          </w:p>
        </w:tc>
        <w:tc>
          <w:tcPr>
            <w:tcW w:w="1788" w:type="dxa"/>
            <w:noWrap/>
            <w:hideMark/>
          </w:tcPr>
          <w:p w14:paraId="6B23CB2F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5736C06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A7F689C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34DD0FE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FB8B61D" w14:textId="77777777" w:rsidR="0074355E" w:rsidRPr="0074355E" w:rsidRDefault="0074355E">
            <w:r w:rsidRPr="0074355E">
              <w:t>5G_V2X_NRSL_eV2XARC-UEConTest</w:t>
            </w:r>
          </w:p>
        </w:tc>
        <w:tc>
          <w:tcPr>
            <w:tcW w:w="707" w:type="dxa"/>
            <w:noWrap/>
            <w:hideMark/>
          </w:tcPr>
          <w:p w14:paraId="0C2F4729" w14:textId="77777777" w:rsidR="0074355E" w:rsidRPr="0074355E" w:rsidRDefault="0074355E">
            <w:r w:rsidRPr="0074355E">
              <w:t>0496</w:t>
            </w:r>
          </w:p>
        </w:tc>
        <w:tc>
          <w:tcPr>
            <w:tcW w:w="425" w:type="dxa"/>
            <w:noWrap/>
            <w:hideMark/>
          </w:tcPr>
          <w:p w14:paraId="0CC9B47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11CA7B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5A4489" w14:textId="77777777" w:rsidR="0074355E" w:rsidRPr="0074355E" w:rsidRDefault="0074355E">
            <w:r w:rsidRPr="0074355E">
              <w:t>RP-242282</w:t>
            </w:r>
          </w:p>
        </w:tc>
      </w:tr>
      <w:tr w:rsidR="0074355E" w:rsidRPr="0074355E" w14:paraId="2A3FBE9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C4DB864" w14:textId="77777777" w:rsidR="0074355E" w:rsidRPr="0074355E" w:rsidRDefault="0074355E">
            <w:r w:rsidRPr="0074355E">
              <w:t>R5-245579</w:t>
            </w:r>
          </w:p>
        </w:tc>
        <w:tc>
          <w:tcPr>
            <w:tcW w:w="3006" w:type="dxa"/>
            <w:noWrap/>
            <w:hideMark/>
          </w:tcPr>
          <w:p w14:paraId="6CA78E9F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feMIMO</w:t>
            </w:r>
            <w:proofErr w:type="spellEnd"/>
            <w:r w:rsidRPr="0074355E">
              <w:t xml:space="preserve"> TC 7.1.1.3.17.1 and 7.1.1.3.17.2</w:t>
            </w:r>
          </w:p>
        </w:tc>
        <w:tc>
          <w:tcPr>
            <w:tcW w:w="1788" w:type="dxa"/>
            <w:noWrap/>
            <w:hideMark/>
          </w:tcPr>
          <w:p w14:paraId="73174FBD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05AE7B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A793506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6F3E83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620794C" w14:textId="77777777" w:rsidR="0074355E" w:rsidRPr="0074355E" w:rsidRDefault="0074355E">
            <w:proofErr w:type="spellStart"/>
            <w:r w:rsidRPr="0074355E">
              <w:t>NR_feMIMO-UEConTest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6DA20FD" w14:textId="77777777" w:rsidR="0074355E" w:rsidRPr="0074355E" w:rsidRDefault="0074355E">
            <w:r w:rsidRPr="0074355E">
              <w:t>4480</w:t>
            </w:r>
          </w:p>
        </w:tc>
        <w:tc>
          <w:tcPr>
            <w:tcW w:w="425" w:type="dxa"/>
            <w:noWrap/>
            <w:hideMark/>
          </w:tcPr>
          <w:p w14:paraId="5930759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31BAFA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2E109A" w14:textId="77777777" w:rsidR="0074355E" w:rsidRPr="0074355E" w:rsidRDefault="0074355E">
            <w:r w:rsidRPr="0074355E">
              <w:t>RP-242309</w:t>
            </w:r>
          </w:p>
        </w:tc>
      </w:tr>
      <w:tr w:rsidR="0074355E" w:rsidRPr="0074355E" w14:paraId="3BCF176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A803844" w14:textId="77777777" w:rsidR="0074355E" w:rsidRPr="0074355E" w:rsidRDefault="0074355E">
            <w:r w:rsidRPr="0074355E">
              <w:t>R5-245581</w:t>
            </w:r>
          </w:p>
        </w:tc>
        <w:tc>
          <w:tcPr>
            <w:tcW w:w="3006" w:type="dxa"/>
            <w:noWrap/>
            <w:hideMark/>
          </w:tcPr>
          <w:p w14:paraId="53FB817D" w14:textId="77777777" w:rsidR="0074355E" w:rsidRPr="0074355E" w:rsidRDefault="0074355E">
            <w:r w:rsidRPr="0074355E">
              <w:t xml:space="preserve">Update of the content of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information elements and 5G </w:t>
            </w:r>
            <w:proofErr w:type="spellStart"/>
            <w:r w:rsidRPr="0074355E">
              <w:t>ProSe</w:t>
            </w:r>
            <w:proofErr w:type="spellEnd"/>
            <w:r w:rsidRPr="0074355E">
              <w:t xml:space="preserve"> discovery messages</w:t>
            </w:r>
          </w:p>
        </w:tc>
        <w:tc>
          <w:tcPr>
            <w:tcW w:w="1788" w:type="dxa"/>
            <w:noWrap/>
            <w:hideMark/>
          </w:tcPr>
          <w:p w14:paraId="72A36AC1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02435FD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DC12434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596E25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8751EE9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02F902F" w14:textId="77777777" w:rsidR="0074355E" w:rsidRPr="0074355E" w:rsidRDefault="0074355E">
            <w:r w:rsidRPr="0074355E">
              <w:t>3310</w:t>
            </w:r>
          </w:p>
        </w:tc>
        <w:tc>
          <w:tcPr>
            <w:tcW w:w="425" w:type="dxa"/>
            <w:noWrap/>
            <w:hideMark/>
          </w:tcPr>
          <w:p w14:paraId="2BBB361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817C49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DE78DA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2D04C43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C21DA5" w14:textId="77777777" w:rsidR="0074355E" w:rsidRPr="0074355E" w:rsidRDefault="0074355E">
            <w:r w:rsidRPr="0074355E">
              <w:t>R5-245582</w:t>
            </w:r>
          </w:p>
        </w:tc>
        <w:tc>
          <w:tcPr>
            <w:tcW w:w="3006" w:type="dxa"/>
            <w:noWrap/>
            <w:hideMark/>
          </w:tcPr>
          <w:p w14:paraId="3BF7F824" w14:textId="77777777" w:rsidR="0074355E" w:rsidRPr="0074355E" w:rsidRDefault="0074355E">
            <w:r w:rsidRPr="0074355E">
              <w:t xml:space="preserve">Update of Default NG-RAN RRC message and information elements </w:t>
            </w:r>
            <w:r w:rsidRPr="0074355E">
              <w:lastRenderedPageBreak/>
              <w:t xml:space="preserve">contents table 4.6.3-141 </w:t>
            </w:r>
            <w:proofErr w:type="spellStart"/>
            <w:r w:rsidRPr="0074355E">
              <w:t>ReportConfigInterRAT</w:t>
            </w:r>
            <w:proofErr w:type="spellEnd"/>
          </w:p>
        </w:tc>
        <w:tc>
          <w:tcPr>
            <w:tcW w:w="1788" w:type="dxa"/>
            <w:noWrap/>
            <w:hideMark/>
          </w:tcPr>
          <w:p w14:paraId="32F75592" w14:textId="77777777" w:rsidR="0074355E" w:rsidRPr="0074355E" w:rsidRDefault="0074355E">
            <w:r w:rsidRPr="0074355E">
              <w:lastRenderedPageBreak/>
              <w:t>TDIA, CATT</w:t>
            </w:r>
          </w:p>
        </w:tc>
        <w:tc>
          <w:tcPr>
            <w:tcW w:w="861" w:type="dxa"/>
            <w:noWrap/>
            <w:hideMark/>
          </w:tcPr>
          <w:p w14:paraId="559A895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494D85B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D3CE28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3CBACEA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7B54C52" w14:textId="77777777" w:rsidR="0074355E" w:rsidRPr="0074355E" w:rsidRDefault="0074355E">
            <w:r w:rsidRPr="0074355E">
              <w:t>3311</w:t>
            </w:r>
          </w:p>
        </w:tc>
        <w:tc>
          <w:tcPr>
            <w:tcW w:w="425" w:type="dxa"/>
            <w:noWrap/>
            <w:hideMark/>
          </w:tcPr>
          <w:p w14:paraId="613DD24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BB914F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65DE10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5DA9294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E90305" w14:textId="77777777" w:rsidR="0074355E" w:rsidRPr="0074355E" w:rsidRDefault="0074355E">
            <w:r w:rsidRPr="0074355E">
              <w:t>R5-245583</w:t>
            </w:r>
          </w:p>
        </w:tc>
        <w:tc>
          <w:tcPr>
            <w:tcW w:w="3006" w:type="dxa"/>
            <w:noWrap/>
            <w:hideMark/>
          </w:tcPr>
          <w:p w14:paraId="4825ACC2" w14:textId="77777777" w:rsidR="0074355E" w:rsidRPr="0074355E" w:rsidRDefault="0074355E">
            <w:r w:rsidRPr="0074355E">
              <w:t xml:space="preserve">Addition of new test case 12.3.1.1.3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5G </w:t>
            </w:r>
            <w:proofErr w:type="spellStart"/>
            <w:r w:rsidRPr="0074355E">
              <w:t>ProSe</w:t>
            </w:r>
            <w:proofErr w:type="spellEnd"/>
            <w:r w:rsidRPr="0074355E">
              <w:t xml:space="preserve"> Direct Discovery / Discoverer</w:t>
            </w:r>
          </w:p>
        </w:tc>
        <w:tc>
          <w:tcPr>
            <w:tcW w:w="1788" w:type="dxa"/>
            <w:noWrap/>
            <w:hideMark/>
          </w:tcPr>
          <w:p w14:paraId="6861756D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7DE2C67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FE4A45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18160A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B664979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E1DA07D" w14:textId="77777777" w:rsidR="0074355E" w:rsidRPr="0074355E" w:rsidRDefault="0074355E">
            <w:r w:rsidRPr="0074355E">
              <w:t>4604</w:t>
            </w:r>
          </w:p>
        </w:tc>
        <w:tc>
          <w:tcPr>
            <w:tcW w:w="425" w:type="dxa"/>
            <w:noWrap/>
            <w:hideMark/>
          </w:tcPr>
          <w:p w14:paraId="51A2D88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F5A0D2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B7AE5D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2BFD163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A1A6F8" w14:textId="77777777" w:rsidR="0074355E" w:rsidRPr="0074355E" w:rsidRDefault="0074355E">
            <w:r w:rsidRPr="0074355E">
              <w:t>R5-245584</w:t>
            </w:r>
          </w:p>
        </w:tc>
        <w:tc>
          <w:tcPr>
            <w:tcW w:w="3006" w:type="dxa"/>
            <w:noWrap/>
            <w:hideMark/>
          </w:tcPr>
          <w:p w14:paraId="7D8F3C93" w14:textId="77777777" w:rsidR="0074355E" w:rsidRPr="0074355E" w:rsidRDefault="0074355E">
            <w:r w:rsidRPr="0074355E">
              <w:t xml:space="preserve">Addition of new test case 12.3.1.1.12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Measurement configuration control and reporting / Event X1</w:t>
            </w:r>
          </w:p>
        </w:tc>
        <w:tc>
          <w:tcPr>
            <w:tcW w:w="1788" w:type="dxa"/>
            <w:noWrap/>
            <w:hideMark/>
          </w:tcPr>
          <w:p w14:paraId="7B13D45A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42C671C3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207236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6E6E16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2629107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A627436" w14:textId="77777777" w:rsidR="0074355E" w:rsidRPr="0074355E" w:rsidRDefault="0074355E">
            <w:r w:rsidRPr="0074355E">
              <w:t>4606</w:t>
            </w:r>
          </w:p>
        </w:tc>
        <w:tc>
          <w:tcPr>
            <w:tcW w:w="425" w:type="dxa"/>
            <w:noWrap/>
            <w:hideMark/>
          </w:tcPr>
          <w:p w14:paraId="5E111E1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1BB8C4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02582A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57CEACC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49A5A7" w14:textId="77777777" w:rsidR="0074355E" w:rsidRPr="0074355E" w:rsidRDefault="0074355E">
            <w:r w:rsidRPr="0074355E">
              <w:t>R5-245585</w:t>
            </w:r>
          </w:p>
        </w:tc>
        <w:tc>
          <w:tcPr>
            <w:tcW w:w="3006" w:type="dxa"/>
            <w:noWrap/>
            <w:hideMark/>
          </w:tcPr>
          <w:p w14:paraId="4F64CC90" w14:textId="77777777" w:rsidR="0074355E" w:rsidRPr="0074355E" w:rsidRDefault="0074355E">
            <w:r w:rsidRPr="0074355E">
              <w:t xml:space="preserve">Addition of new test case 12.3.1.1.13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Measurement configuration control and reporting / Event X2</w:t>
            </w:r>
          </w:p>
        </w:tc>
        <w:tc>
          <w:tcPr>
            <w:tcW w:w="1788" w:type="dxa"/>
            <w:noWrap/>
            <w:hideMark/>
          </w:tcPr>
          <w:p w14:paraId="6908826F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0680B92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34C35C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DB7217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58C2288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C1593C0" w14:textId="77777777" w:rsidR="0074355E" w:rsidRPr="0074355E" w:rsidRDefault="0074355E">
            <w:r w:rsidRPr="0074355E">
              <w:t>4607</w:t>
            </w:r>
          </w:p>
        </w:tc>
        <w:tc>
          <w:tcPr>
            <w:tcW w:w="425" w:type="dxa"/>
            <w:noWrap/>
            <w:hideMark/>
          </w:tcPr>
          <w:p w14:paraId="32D1E62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76F88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2919C7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1C460F5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EC62A34" w14:textId="77777777" w:rsidR="0074355E" w:rsidRPr="0074355E" w:rsidRDefault="0074355E">
            <w:r w:rsidRPr="0074355E">
              <w:t>R5-245586</w:t>
            </w:r>
          </w:p>
        </w:tc>
        <w:tc>
          <w:tcPr>
            <w:tcW w:w="3006" w:type="dxa"/>
            <w:noWrap/>
            <w:hideMark/>
          </w:tcPr>
          <w:p w14:paraId="034DC850" w14:textId="77777777" w:rsidR="0074355E" w:rsidRPr="0074355E" w:rsidRDefault="0074355E">
            <w:r w:rsidRPr="0074355E">
              <w:t xml:space="preserve">Addition of new test case 12.3.1.1.14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Measurement configuration control and reporting / Event Y1</w:t>
            </w:r>
          </w:p>
        </w:tc>
        <w:tc>
          <w:tcPr>
            <w:tcW w:w="1788" w:type="dxa"/>
            <w:noWrap/>
            <w:hideMark/>
          </w:tcPr>
          <w:p w14:paraId="5A0A5A1C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5A2FD51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80EB9E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7FFD2D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C48C48B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EA8F00B" w14:textId="77777777" w:rsidR="0074355E" w:rsidRPr="0074355E" w:rsidRDefault="0074355E">
            <w:r w:rsidRPr="0074355E">
              <w:t>4608</w:t>
            </w:r>
          </w:p>
        </w:tc>
        <w:tc>
          <w:tcPr>
            <w:tcW w:w="425" w:type="dxa"/>
            <w:noWrap/>
            <w:hideMark/>
          </w:tcPr>
          <w:p w14:paraId="620DD73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807727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0BF0C41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5879AC0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6C6CAB4" w14:textId="77777777" w:rsidR="0074355E" w:rsidRPr="0074355E" w:rsidRDefault="0074355E">
            <w:r w:rsidRPr="0074355E">
              <w:t>R5-245587</w:t>
            </w:r>
          </w:p>
        </w:tc>
        <w:tc>
          <w:tcPr>
            <w:tcW w:w="3006" w:type="dxa"/>
            <w:noWrap/>
            <w:hideMark/>
          </w:tcPr>
          <w:p w14:paraId="535B3647" w14:textId="77777777" w:rsidR="0074355E" w:rsidRPr="0074355E" w:rsidRDefault="0074355E">
            <w:r w:rsidRPr="0074355E">
              <w:t xml:space="preserve">Addition of new test case 12.3.1.1.15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Measurement configuration control and reporting / Event Y2</w:t>
            </w:r>
          </w:p>
        </w:tc>
        <w:tc>
          <w:tcPr>
            <w:tcW w:w="1788" w:type="dxa"/>
            <w:noWrap/>
            <w:hideMark/>
          </w:tcPr>
          <w:p w14:paraId="6D3E284B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049CB1A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A58C0AB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9E427E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0DBA336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510FD5F" w14:textId="77777777" w:rsidR="0074355E" w:rsidRPr="0074355E" w:rsidRDefault="0074355E">
            <w:r w:rsidRPr="0074355E">
              <w:t>4609</w:t>
            </w:r>
          </w:p>
        </w:tc>
        <w:tc>
          <w:tcPr>
            <w:tcW w:w="425" w:type="dxa"/>
            <w:noWrap/>
            <w:hideMark/>
          </w:tcPr>
          <w:p w14:paraId="07D50C8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34EDA9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325494B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66153FC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CA0E1E" w14:textId="77777777" w:rsidR="0074355E" w:rsidRPr="0074355E" w:rsidRDefault="0074355E">
            <w:r w:rsidRPr="0074355E">
              <w:t>R5-245588</w:t>
            </w:r>
          </w:p>
        </w:tc>
        <w:tc>
          <w:tcPr>
            <w:tcW w:w="3006" w:type="dxa"/>
            <w:noWrap/>
            <w:hideMark/>
          </w:tcPr>
          <w:p w14:paraId="388C72DC" w14:textId="77777777" w:rsidR="0074355E" w:rsidRPr="0074355E" w:rsidRDefault="0074355E">
            <w:r w:rsidRPr="0074355E">
              <w:t xml:space="preserve">Addition of new test case 12.3.1.2.2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Relay UE / 5G </w:t>
            </w:r>
            <w:proofErr w:type="spellStart"/>
            <w:r w:rsidRPr="0074355E">
              <w:t>ProSe</w:t>
            </w:r>
            <w:proofErr w:type="spellEnd"/>
            <w:r w:rsidRPr="0074355E">
              <w:t xml:space="preserve"> U2N Relay Discovery / Announcing</w:t>
            </w:r>
          </w:p>
        </w:tc>
        <w:tc>
          <w:tcPr>
            <w:tcW w:w="1788" w:type="dxa"/>
            <w:noWrap/>
            <w:hideMark/>
          </w:tcPr>
          <w:p w14:paraId="7F1F3337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6AFCC841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E9B487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637075F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82285C7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F72FAF5" w14:textId="77777777" w:rsidR="0074355E" w:rsidRPr="0074355E" w:rsidRDefault="0074355E">
            <w:r w:rsidRPr="0074355E">
              <w:t>4610</w:t>
            </w:r>
          </w:p>
        </w:tc>
        <w:tc>
          <w:tcPr>
            <w:tcW w:w="425" w:type="dxa"/>
            <w:noWrap/>
            <w:hideMark/>
          </w:tcPr>
          <w:p w14:paraId="091276C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46367B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8FA763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0BF1A28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3BB131" w14:textId="77777777" w:rsidR="0074355E" w:rsidRPr="0074355E" w:rsidRDefault="0074355E">
            <w:r w:rsidRPr="0074355E">
              <w:lastRenderedPageBreak/>
              <w:t>R5-245589</w:t>
            </w:r>
          </w:p>
        </w:tc>
        <w:tc>
          <w:tcPr>
            <w:tcW w:w="3006" w:type="dxa"/>
            <w:noWrap/>
            <w:hideMark/>
          </w:tcPr>
          <w:p w14:paraId="05099C17" w14:textId="77777777" w:rsidR="0074355E" w:rsidRPr="0074355E" w:rsidRDefault="0074355E">
            <w:r w:rsidRPr="0074355E">
              <w:t xml:space="preserve">Addition of new test case 12.3.1.1.16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Remote UE / Measurement configuration control and reporting / Periodical reporting</w:t>
            </w:r>
          </w:p>
        </w:tc>
        <w:tc>
          <w:tcPr>
            <w:tcW w:w="1788" w:type="dxa"/>
            <w:noWrap/>
            <w:hideMark/>
          </w:tcPr>
          <w:p w14:paraId="5CB5D86C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473C9EAC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B9FF47D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2734E9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C9B5910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EB4A2F6" w14:textId="77777777" w:rsidR="0074355E" w:rsidRPr="0074355E" w:rsidRDefault="0074355E">
            <w:r w:rsidRPr="0074355E">
              <w:t>4613</w:t>
            </w:r>
          </w:p>
        </w:tc>
        <w:tc>
          <w:tcPr>
            <w:tcW w:w="425" w:type="dxa"/>
            <w:noWrap/>
            <w:hideMark/>
          </w:tcPr>
          <w:p w14:paraId="02DCA3A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57E901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36B7198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1E73DC7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F49B09" w14:textId="77777777" w:rsidR="0074355E" w:rsidRPr="0074355E" w:rsidRDefault="0074355E">
            <w:r w:rsidRPr="0074355E">
              <w:t>R5-245590</w:t>
            </w:r>
          </w:p>
        </w:tc>
        <w:tc>
          <w:tcPr>
            <w:tcW w:w="3006" w:type="dxa"/>
            <w:noWrap/>
            <w:hideMark/>
          </w:tcPr>
          <w:p w14:paraId="75EC967C" w14:textId="77777777" w:rsidR="0074355E" w:rsidRPr="0074355E" w:rsidRDefault="0074355E">
            <w:r w:rsidRPr="0074355E">
              <w:t xml:space="preserve">Addition of new test case 12.3.1.2.4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Relay / L2 U2N / Relay UE / Direct link establishment, reject and release</w:t>
            </w:r>
          </w:p>
        </w:tc>
        <w:tc>
          <w:tcPr>
            <w:tcW w:w="1788" w:type="dxa"/>
            <w:noWrap/>
            <w:hideMark/>
          </w:tcPr>
          <w:p w14:paraId="10561AAC" w14:textId="77777777" w:rsidR="0074355E" w:rsidRPr="0074355E" w:rsidRDefault="0074355E">
            <w:r w:rsidRPr="0074355E">
              <w:t>TDIA, CATT</w:t>
            </w:r>
          </w:p>
        </w:tc>
        <w:tc>
          <w:tcPr>
            <w:tcW w:w="861" w:type="dxa"/>
            <w:noWrap/>
            <w:hideMark/>
          </w:tcPr>
          <w:p w14:paraId="5249E34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7A09D0A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7B573B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724AFF6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7F359B" w14:textId="77777777" w:rsidR="0074355E" w:rsidRPr="0074355E" w:rsidRDefault="0074355E">
            <w:r w:rsidRPr="0074355E">
              <w:t>4614</w:t>
            </w:r>
          </w:p>
        </w:tc>
        <w:tc>
          <w:tcPr>
            <w:tcW w:w="425" w:type="dxa"/>
            <w:noWrap/>
            <w:hideMark/>
          </w:tcPr>
          <w:p w14:paraId="4C38287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176318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E57EEE0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1E1DCBE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DDEB4CC" w14:textId="77777777" w:rsidR="0074355E" w:rsidRPr="0074355E" w:rsidRDefault="0074355E">
            <w:r w:rsidRPr="0074355E">
              <w:t>R5-245591</w:t>
            </w:r>
          </w:p>
        </w:tc>
        <w:tc>
          <w:tcPr>
            <w:tcW w:w="3006" w:type="dxa"/>
            <w:noWrap/>
            <w:hideMark/>
          </w:tcPr>
          <w:p w14:paraId="43CAECF2" w14:textId="77777777" w:rsidR="0074355E" w:rsidRPr="0074355E" w:rsidRDefault="0074355E">
            <w:r w:rsidRPr="0074355E">
              <w:t xml:space="preserve">Update </w:t>
            </w:r>
            <w:proofErr w:type="spellStart"/>
            <w:r w:rsidRPr="0074355E">
              <w:t>MeasurementReportAppLayer</w:t>
            </w:r>
            <w:proofErr w:type="spellEnd"/>
            <w:r w:rsidRPr="0074355E">
              <w:t xml:space="preserve"> message</w:t>
            </w:r>
          </w:p>
        </w:tc>
        <w:tc>
          <w:tcPr>
            <w:tcW w:w="1788" w:type="dxa"/>
            <w:noWrap/>
            <w:hideMark/>
          </w:tcPr>
          <w:p w14:paraId="5AF0DCE6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65574D5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3F61D1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7986CE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9611C4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513442C0" w14:textId="77777777" w:rsidR="0074355E" w:rsidRPr="0074355E" w:rsidRDefault="0074355E">
            <w:r w:rsidRPr="0074355E">
              <w:t>3240</w:t>
            </w:r>
          </w:p>
        </w:tc>
        <w:tc>
          <w:tcPr>
            <w:tcW w:w="425" w:type="dxa"/>
            <w:noWrap/>
            <w:hideMark/>
          </w:tcPr>
          <w:p w14:paraId="5CF1A29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F6F80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995424F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0B04873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8236840" w14:textId="77777777" w:rsidR="0074355E" w:rsidRPr="0074355E" w:rsidRDefault="0074355E">
            <w:r w:rsidRPr="0074355E">
              <w:t>R5-245592</w:t>
            </w:r>
          </w:p>
        </w:tc>
        <w:tc>
          <w:tcPr>
            <w:tcW w:w="3006" w:type="dxa"/>
            <w:noWrap/>
            <w:hideMark/>
          </w:tcPr>
          <w:p w14:paraId="01636693" w14:textId="77777777" w:rsidR="0074355E" w:rsidRPr="0074355E" w:rsidRDefault="0074355E">
            <w:r w:rsidRPr="0074355E">
              <w:t>Update RRCReconfiguration message</w:t>
            </w:r>
          </w:p>
        </w:tc>
        <w:tc>
          <w:tcPr>
            <w:tcW w:w="1788" w:type="dxa"/>
            <w:noWrap/>
            <w:hideMark/>
          </w:tcPr>
          <w:p w14:paraId="5D62CAAD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32062E4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22B5B6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45D411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8964F84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49755E15" w14:textId="77777777" w:rsidR="0074355E" w:rsidRPr="0074355E" w:rsidRDefault="0074355E">
            <w:r w:rsidRPr="0074355E">
              <w:t>3241</w:t>
            </w:r>
          </w:p>
        </w:tc>
        <w:tc>
          <w:tcPr>
            <w:tcW w:w="425" w:type="dxa"/>
            <w:noWrap/>
            <w:hideMark/>
          </w:tcPr>
          <w:p w14:paraId="36A7316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71E49B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FFE54B5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3B9A413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C2F169" w14:textId="77777777" w:rsidR="0074355E" w:rsidRPr="0074355E" w:rsidRDefault="0074355E">
            <w:r w:rsidRPr="0074355E">
              <w:t>R5-245593</w:t>
            </w:r>
          </w:p>
        </w:tc>
        <w:tc>
          <w:tcPr>
            <w:tcW w:w="3006" w:type="dxa"/>
            <w:noWrap/>
            <w:hideMark/>
          </w:tcPr>
          <w:p w14:paraId="1CB43318" w14:textId="77777777" w:rsidR="0074355E" w:rsidRPr="0074355E" w:rsidRDefault="0074355E">
            <w:r w:rsidRPr="0074355E">
              <w:t>Add configuration for application layer measurements</w:t>
            </w:r>
          </w:p>
        </w:tc>
        <w:tc>
          <w:tcPr>
            <w:tcW w:w="1788" w:type="dxa"/>
            <w:noWrap/>
            <w:hideMark/>
          </w:tcPr>
          <w:p w14:paraId="4818F36A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03EFF3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BD2261F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80D22C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AFBA790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33581F42" w14:textId="77777777" w:rsidR="0074355E" w:rsidRPr="0074355E" w:rsidRDefault="0074355E">
            <w:r w:rsidRPr="0074355E">
              <w:t>3245</w:t>
            </w:r>
          </w:p>
        </w:tc>
        <w:tc>
          <w:tcPr>
            <w:tcW w:w="425" w:type="dxa"/>
            <w:noWrap/>
            <w:hideMark/>
          </w:tcPr>
          <w:p w14:paraId="56B4045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3173D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9FEED5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240BFCF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C49AAC" w14:textId="77777777" w:rsidR="0074355E" w:rsidRPr="0074355E" w:rsidRDefault="0074355E">
            <w:r w:rsidRPr="0074355E">
              <w:t>R5-245594</w:t>
            </w:r>
          </w:p>
        </w:tc>
        <w:tc>
          <w:tcPr>
            <w:tcW w:w="3006" w:type="dxa"/>
            <w:noWrap/>
            <w:hideMark/>
          </w:tcPr>
          <w:p w14:paraId="3C6E7B19" w14:textId="77777777" w:rsidR="0074355E" w:rsidRPr="0074355E" w:rsidRDefault="0074355E">
            <w:r w:rsidRPr="0074355E">
              <w:t>Add capability for application layer measurements</w:t>
            </w:r>
          </w:p>
        </w:tc>
        <w:tc>
          <w:tcPr>
            <w:tcW w:w="1788" w:type="dxa"/>
            <w:noWrap/>
            <w:hideMark/>
          </w:tcPr>
          <w:p w14:paraId="757533EA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2C557CF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6A6D070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28973CF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D09C4BD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0ACD62AD" w14:textId="77777777" w:rsidR="0074355E" w:rsidRPr="0074355E" w:rsidRDefault="0074355E">
            <w:r w:rsidRPr="0074355E">
              <w:t>0686</w:t>
            </w:r>
          </w:p>
        </w:tc>
        <w:tc>
          <w:tcPr>
            <w:tcW w:w="425" w:type="dxa"/>
            <w:noWrap/>
            <w:hideMark/>
          </w:tcPr>
          <w:p w14:paraId="044F3C6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ECDD03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8B933FA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2E80A8D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F4BFA9" w14:textId="77777777" w:rsidR="0074355E" w:rsidRPr="0074355E" w:rsidRDefault="0074355E">
            <w:r w:rsidRPr="0074355E">
              <w:t>R5-245595</w:t>
            </w:r>
          </w:p>
        </w:tc>
        <w:tc>
          <w:tcPr>
            <w:tcW w:w="3006" w:type="dxa"/>
            <w:noWrap/>
            <w:hideMark/>
          </w:tcPr>
          <w:p w14:paraId="1A69A31E" w14:textId="77777777" w:rsidR="0074355E" w:rsidRPr="0074355E" w:rsidRDefault="0074355E">
            <w:r w:rsidRPr="0074355E">
              <w:t>Add new test case 8.1.3.1.24</w:t>
            </w:r>
          </w:p>
        </w:tc>
        <w:tc>
          <w:tcPr>
            <w:tcW w:w="1788" w:type="dxa"/>
            <w:noWrap/>
            <w:hideMark/>
          </w:tcPr>
          <w:p w14:paraId="61A37EF4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84A344D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31C549C3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8AB84D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7154057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35524803" w14:textId="77777777" w:rsidR="0074355E" w:rsidRPr="0074355E" w:rsidRDefault="0074355E">
            <w:r w:rsidRPr="0074355E">
              <w:t>4477</w:t>
            </w:r>
          </w:p>
        </w:tc>
        <w:tc>
          <w:tcPr>
            <w:tcW w:w="425" w:type="dxa"/>
            <w:noWrap/>
            <w:hideMark/>
          </w:tcPr>
          <w:p w14:paraId="30A15EF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C5660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E7DFC6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2EFF7BB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DA07E4" w14:textId="77777777" w:rsidR="0074355E" w:rsidRPr="0074355E" w:rsidRDefault="0074355E">
            <w:r w:rsidRPr="0074355E">
              <w:t>R5-245596</w:t>
            </w:r>
          </w:p>
        </w:tc>
        <w:tc>
          <w:tcPr>
            <w:tcW w:w="3006" w:type="dxa"/>
            <w:noWrap/>
            <w:hideMark/>
          </w:tcPr>
          <w:p w14:paraId="7F6D69C0" w14:textId="77777777" w:rsidR="0074355E" w:rsidRPr="0074355E" w:rsidRDefault="0074355E">
            <w:r w:rsidRPr="0074355E">
              <w:t>Add new test case 8.1.3.1.25</w:t>
            </w:r>
          </w:p>
        </w:tc>
        <w:tc>
          <w:tcPr>
            <w:tcW w:w="1788" w:type="dxa"/>
            <w:noWrap/>
            <w:hideMark/>
          </w:tcPr>
          <w:p w14:paraId="237EE63C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6534C7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4A91B5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768AB59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2654BA8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431431CA" w14:textId="77777777" w:rsidR="0074355E" w:rsidRPr="0074355E" w:rsidRDefault="0074355E">
            <w:r w:rsidRPr="0074355E">
              <w:t>4478</w:t>
            </w:r>
          </w:p>
        </w:tc>
        <w:tc>
          <w:tcPr>
            <w:tcW w:w="425" w:type="dxa"/>
            <w:noWrap/>
            <w:hideMark/>
          </w:tcPr>
          <w:p w14:paraId="78C6F05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2FF314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11DAB1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1B2C62F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3ADE6D" w14:textId="77777777" w:rsidR="0074355E" w:rsidRPr="0074355E" w:rsidRDefault="0074355E">
            <w:r w:rsidRPr="0074355E">
              <w:t>R5-245597</w:t>
            </w:r>
          </w:p>
        </w:tc>
        <w:tc>
          <w:tcPr>
            <w:tcW w:w="3006" w:type="dxa"/>
            <w:noWrap/>
            <w:hideMark/>
          </w:tcPr>
          <w:p w14:paraId="5F73AA20" w14:textId="77777777" w:rsidR="0074355E" w:rsidRPr="0074355E" w:rsidRDefault="0074355E">
            <w:r w:rsidRPr="0074355E">
              <w:t>Add applicability for test cases 8.1.3.1.24-25</w:t>
            </w:r>
          </w:p>
        </w:tc>
        <w:tc>
          <w:tcPr>
            <w:tcW w:w="1788" w:type="dxa"/>
            <w:noWrap/>
            <w:hideMark/>
          </w:tcPr>
          <w:p w14:paraId="7352861B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3FEFBD0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B32D1A9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17A23BB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5DA27CF" w14:textId="77777777" w:rsidR="0074355E" w:rsidRPr="0074355E" w:rsidRDefault="0074355E">
            <w:r w:rsidRPr="0074355E">
              <w:t>NR_QoE-UEConTest</w:t>
            </w:r>
          </w:p>
        </w:tc>
        <w:tc>
          <w:tcPr>
            <w:tcW w:w="707" w:type="dxa"/>
            <w:noWrap/>
            <w:hideMark/>
          </w:tcPr>
          <w:p w14:paraId="5D3616D9" w14:textId="77777777" w:rsidR="0074355E" w:rsidRPr="0074355E" w:rsidRDefault="0074355E">
            <w:r w:rsidRPr="0074355E">
              <w:t>0484</w:t>
            </w:r>
          </w:p>
        </w:tc>
        <w:tc>
          <w:tcPr>
            <w:tcW w:w="425" w:type="dxa"/>
            <w:noWrap/>
            <w:hideMark/>
          </w:tcPr>
          <w:p w14:paraId="7F177D3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32A8C0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4AD078" w14:textId="77777777" w:rsidR="0074355E" w:rsidRPr="0074355E" w:rsidRDefault="0074355E">
            <w:r w:rsidRPr="0074355E">
              <w:t>RP-242295</w:t>
            </w:r>
          </w:p>
        </w:tc>
      </w:tr>
      <w:tr w:rsidR="0074355E" w:rsidRPr="0074355E" w14:paraId="560B837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DD4944" w14:textId="77777777" w:rsidR="0074355E" w:rsidRPr="0074355E" w:rsidRDefault="0074355E">
            <w:r w:rsidRPr="0074355E">
              <w:t>R5-245598</w:t>
            </w:r>
          </w:p>
        </w:tc>
        <w:tc>
          <w:tcPr>
            <w:tcW w:w="3006" w:type="dxa"/>
            <w:noWrap/>
            <w:hideMark/>
          </w:tcPr>
          <w:p w14:paraId="14507DA3" w14:textId="77777777" w:rsidR="0074355E" w:rsidRPr="0074355E" w:rsidRDefault="0074355E">
            <w:r w:rsidRPr="0074355E">
              <w:t>Routine maintenance for TS 36.579-5</w:t>
            </w:r>
          </w:p>
        </w:tc>
        <w:tc>
          <w:tcPr>
            <w:tcW w:w="1788" w:type="dxa"/>
            <w:noWrap/>
            <w:hideMark/>
          </w:tcPr>
          <w:p w14:paraId="6EF09813" w14:textId="77777777" w:rsidR="0074355E" w:rsidRPr="0074355E" w:rsidRDefault="0074355E">
            <w:r w:rsidRPr="0074355E">
              <w:t>MCC TF160, Keysight</w:t>
            </w:r>
          </w:p>
        </w:tc>
        <w:tc>
          <w:tcPr>
            <w:tcW w:w="861" w:type="dxa"/>
            <w:noWrap/>
            <w:hideMark/>
          </w:tcPr>
          <w:p w14:paraId="1F07042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6B36C100" w14:textId="77777777" w:rsidR="0074355E" w:rsidRPr="0074355E" w:rsidRDefault="0074355E">
            <w:r w:rsidRPr="0074355E">
              <w:t>36.579-5</w:t>
            </w:r>
          </w:p>
        </w:tc>
        <w:tc>
          <w:tcPr>
            <w:tcW w:w="851" w:type="dxa"/>
            <w:noWrap/>
            <w:hideMark/>
          </w:tcPr>
          <w:p w14:paraId="2E971ABB" w14:textId="77777777" w:rsidR="0074355E" w:rsidRPr="0074355E" w:rsidRDefault="0074355E">
            <w:r w:rsidRPr="0074355E">
              <w:t>17.6.0</w:t>
            </w:r>
          </w:p>
        </w:tc>
        <w:tc>
          <w:tcPr>
            <w:tcW w:w="4396" w:type="dxa"/>
            <w:noWrap/>
            <w:hideMark/>
          </w:tcPr>
          <w:p w14:paraId="75E949FA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11C7F80E" w14:textId="77777777" w:rsidR="0074355E" w:rsidRPr="0074355E" w:rsidRDefault="0074355E">
            <w:r w:rsidRPr="0074355E">
              <w:t>0120</w:t>
            </w:r>
          </w:p>
        </w:tc>
        <w:tc>
          <w:tcPr>
            <w:tcW w:w="425" w:type="dxa"/>
            <w:noWrap/>
            <w:hideMark/>
          </w:tcPr>
          <w:p w14:paraId="3F83EADB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42D5AF1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AC10C1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1B70B2F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BE8342" w14:textId="77777777" w:rsidR="0074355E" w:rsidRPr="0074355E" w:rsidRDefault="0074355E">
            <w:r w:rsidRPr="0074355E">
              <w:t>R5-245599</w:t>
            </w:r>
          </w:p>
        </w:tc>
        <w:tc>
          <w:tcPr>
            <w:tcW w:w="3006" w:type="dxa"/>
            <w:noWrap/>
            <w:hideMark/>
          </w:tcPr>
          <w:p w14:paraId="31BE4276" w14:textId="77777777" w:rsidR="0074355E" w:rsidRPr="0074355E" w:rsidRDefault="0074355E">
            <w:r w:rsidRPr="0074355E">
              <w:t>Addition of 2Rx XR PICS</w:t>
            </w:r>
          </w:p>
        </w:tc>
        <w:tc>
          <w:tcPr>
            <w:tcW w:w="1788" w:type="dxa"/>
            <w:noWrap/>
            <w:hideMark/>
          </w:tcPr>
          <w:p w14:paraId="6B086748" w14:textId="77777777" w:rsidR="0074355E" w:rsidRPr="0074355E" w:rsidRDefault="0074355E">
            <w:r w:rsidRPr="0074355E">
              <w:t>Lenovo</w:t>
            </w:r>
          </w:p>
        </w:tc>
        <w:tc>
          <w:tcPr>
            <w:tcW w:w="861" w:type="dxa"/>
            <w:noWrap/>
            <w:hideMark/>
          </w:tcPr>
          <w:p w14:paraId="3C6F1AC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D626A02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138986E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E09EE6B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7E0C3ACF" w14:textId="77777777" w:rsidR="0074355E" w:rsidRPr="0074355E" w:rsidRDefault="0074355E">
            <w:r w:rsidRPr="0074355E">
              <w:t>0697</w:t>
            </w:r>
          </w:p>
        </w:tc>
        <w:tc>
          <w:tcPr>
            <w:tcW w:w="425" w:type="dxa"/>
            <w:noWrap/>
            <w:hideMark/>
          </w:tcPr>
          <w:p w14:paraId="3639236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90F877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3CD061E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341018A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8DC61B" w14:textId="77777777" w:rsidR="0074355E" w:rsidRPr="0074355E" w:rsidRDefault="0074355E">
            <w:r w:rsidRPr="0074355E">
              <w:lastRenderedPageBreak/>
              <w:t>R5-245600</w:t>
            </w:r>
          </w:p>
        </w:tc>
        <w:tc>
          <w:tcPr>
            <w:tcW w:w="3006" w:type="dxa"/>
            <w:noWrap/>
            <w:hideMark/>
          </w:tcPr>
          <w:p w14:paraId="52F5CBA1" w14:textId="77777777" w:rsidR="0074355E" w:rsidRPr="0074355E" w:rsidRDefault="0074355E">
            <w:r w:rsidRPr="0074355E">
              <w:t>Add new XR test case 7.1.1.6.7 - multi-PUSCH CG Type2</w:t>
            </w:r>
          </w:p>
        </w:tc>
        <w:tc>
          <w:tcPr>
            <w:tcW w:w="1788" w:type="dxa"/>
            <w:noWrap/>
            <w:hideMark/>
          </w:tcPr>
          <w:p w14:paraId="3A91C6D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58505E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40882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5B3DEB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074D6B1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4D5D42EE" w14:textId="77777777" w:rsidR="0074355E" w:rsidRPr="0074355E" w:rsidRDefault="0074355E">
            <w:r w:rsidRPr="0074355E">
              <w:t>4587</w:t>
            </w:r>
          </w:p>
        </w:tc>
        <w:tc>
          <w:tcPr>
            <w:tcW w:w="425" w:type="dxa"/>
            <w:noWrap/>
            <w:hideMark/>
          </w:tcPr>
          <w:p w14:paraId="0DDD7D6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520A33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2199A4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70421CF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88F4E22" w14:textId="77777777" w:rsidR="0074355E" w:rsidRPr="0074355E" w:rsidRDefault="0074355E">
            <w:r w:rsidRPr="0074355E">
              <w:t>R5-245601</w:t>
            </w:r>
          </w:p>
        </w:tc>
        <w:tc>
          <w:tcPr>
            <w:tcW w:w="3006" w:type="dxa"/>
            <w:noWrap/>
            <w:hideMark/>
          </w:tcPr>
          <w:p w14:paraId="5CB54B69" w14:textId="77777777" w:rsidR="0074355E" w:rsidRPr="0074355E" w:rsidRDefault="0074355E">
            <w:r w:rsidRPr="0074355E">
              <w:t>New testcase 7.1.1.3.20 Correct handling of MAC control information / Delay Status / Delay status reporting</w:t>
            </w:r>
          </w:p>
        </w:tc>
        <w:tc>
          <w:tcPr>
            <w:tcW w:w="1788" w:type="dxa"/>
            <w:noWrap/>
            <w:hideMark/>
          </w:tcPr>
          <w:p w14:paraId="321AEBEA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4DD931A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052654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404229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DAF0357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3E202BAC" w14:textId="77777777" w:rsidR="0074355E" w:rsidRPr="0074355E" w:rsidRDefault="0074355E">
            <w:r w:rsidRPr="0074355E">
              <w:t>4615</w:t>
            </w:r>
          </w:p>
        </w:tc>
        <w:tc>
          <w:tcPr>
            <w:tcW w:w="425" w:type="dxa"/>
            <w:noWrap/>
            <w:hideMark/>
          </w:tcPr>
          <w:p w14:paraId="7338441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09A1C8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3460532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176BD44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5D11DC" w14:textId="77777777" w:rsidR="0074355E" w:rsidRPr="0074355E" w:rsidRDefault="0074355E">
            <w:r w:rsidRPr="0074355E">
              <w:t>R5-245602</w:t>
            </w:r>
          </w:p>
        </w:tc>
        <w:tc>
          <w:tcPr>
            <w:tcW w:w="3006" w:type="dxa"/>
            <w:noWrap/>
            <w:hideMark/>
          </w:tcPr>
          <w:p w14:paraId="1482E357" w14:textId="77777777" w:rsidR="0074355E" w:rsidRPr="0074355E" w:rsidRDefault="0074355E">
            <w:r w:rsidRPr="0074355E">
              <w:t>New testcase 7.1.1.3.21 Correct handling of MAC control information / Delay Status / Triggering scheduling request</w:t>
            </w:r>
          </w:p>
        </w:tc>
        <w:tc>
          <w:tcPr>
            <w:tcW w:w="1788" w:type="dxa"/>
            <w:noWrap/>
            <w:hideMark/>
          </w:tcPr>
          <w:p w14:paraId="7C583FD7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609626F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B62E34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BB5B7B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555C5D1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6692B0B3" w14:textId="77777777" w:rsidR="0074355E" w:rsidRPr="0074355E" w:rsidRDefault="0074355E">
            <w:r w:rsidRPr="0074355E">
              <w:t>4616</w:t>
            </w:r>
          </w:p>
        </w:tc>
        <w:tc>
          <w:tcPr>
            <w:tcW w:w="425" w:type="dxa"/>
            <w:noWrap/>
            <w:hideMark/>
          </w:tcPr>
          <w:p w14:paraId="2491B1B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45ADE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119AC9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007B73A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BC9286" w14:textId="77777777" w:rsidR="0074355E" w:rsidRPr="0074355E" w:rsidRDefault="0074355E">
            <w:r w:rsidRPr="0074355E">
              <w:t>R5-245603</w:t>
            </w:r>
          </w:p>
        </w:tc>
        <w:tc>
          <w:tcPr>
            <w:tcW w:w="3006" w:type="dxa"/>
            <w:noWrap/>
            <w:hideMark/>
          </w:tcPr>
          <w:p w14:paraId="434DDE85" w14:textId="77777777" w:rsidR="0074355E" w:rsidRPr="0074355E" w:rsidRDefault="0074355E">
            <w:r w:rsidRPr="0074355E">
              <w:t>New testcase 7.1.1.5.7 Non-Integer DRX operation / Short cycle not configured / Parameters configured by RRC</w:t>
            </w:r>
          </w:p>
        </w:tc>
        <w:tc>
          <w:tcPr>
            <w:tcW w:w="1788" w:type="dxa"/>
            <w:noWrap/>
            <w:hideMark/>
          </w:tcPr>
          <w:p w14:paraId="1D5E64DE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4950563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A0947D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115C93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BD60398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5C54E7A3" w14:textId="77777777" w:rsidR="0074355E" w:rsidRPr="0074355E" w:rsidRDefault="0074355E">
            <w:r w:rsidRPr="0074355E">
              <w:t>4617</w:t>
            </w:r>
          </w:p>
        </w:tc>
        <w:tc>
          <w:tcPr>
            <w:tcW w:w="425" w:type="dxa"/>
            <w:noWrap/>
            <w:hideMark/>
          </w:tcPr>
          <w:p w14:paraId="4047372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71B8BF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D5506E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4772CF4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110339" w14:textId="77777777" w:rsidR="0074355E" w:rsidRPr="0074355E" w:rsidRDefault="0074355E">
            <w:r w:rsidRPr="0074355E">
              <w:t>R5-245604</w:t>
            </w:r>
          </w:p>
        </w:tc>
        <w:tc>
          <w:tcPr>
            <w:tcW w:w="3006" w:type="dxa"/>
            <w:noWrap/>
            <w:hideMark/>
          </w:tcPr>
          <w:p w14:paraId="76B5599A" w14:textId="77777777" w:rsidR="0074355E" w:rsidRPr="0074355E" w:rsidRDefault="0074355E">
            <w:r w:rsidRPr="0074355E">
              <w:t>New testcase 7.1.1.5.8 Non-Integer DRX operation / Short cycle configured / Parameters configured by RRC</w:t>
            </w:r>
          </w:p>
        </w:tc>
        <w:tc>
          <w:tcPr>
            <w:tcW w:w="1788" w:type="dxa"/>
            <w:noWrap/>
            <w:hideMark/>
          </w:tcPr>
          <w:p w14:paraId="263B619F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4F1CC59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D4E78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BC21BCE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0B15C71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1F343425" w14:textId="77777777" w:rsidR="0074355E" w:rsidRPr="0074355E" w:rsidRDefault="0074355E">
            <w:r w:rsidRPr="0074355E">
              <w:t>4618</w:t>
            </w:r>
          </w:p>
        </w:tc>
        <w:tc>
          <w:tcPr>
            <w:tcW w:w="425" w:type="dxa"/>
            <w:noWrap/>
            <w:hideMark/>
          </w:tcPr>
          <w:p w14:paraId="30C121C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C3A44F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2754206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1331AC5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877EC3" w14:textId="77777777" w:rsidR="0074355E" w:rsidRPr="0074355E" w:rsidRDefault="0074355E">
            <w:r w:rsidRPr="0074355E">
              <w:t>R5-245605</w:t>
            </w:r>
          </w:p>
        </w:tc>
        <w:tc>
          <w:tcPr>
            <w:tcW w:w="3006" w:type="dxa"/>
            <w:noWrap/>
            <w:hideMark/>
          </w:tcPr>
          <w:p w14:paraId="5B16C4BF" w14:textId="77777777" w:rsidR="0074355E" w:rsidRPr="0074355E" w:rsidRDefault="0074355E">
            <w:r w:rsidRPr="0074355E">
              <w:t>Addition of applicability clauses for non-integer DRX operation testcases</w:t>
            </w:r>
          </w:p>
        </w:tc>
        <w:tc>
          <w:tcPr>
            <w:tcW w:w="1788" w:type="dxa"/>
            <w:noWrap/>
            <w:hideMark/>
          </w:tcPr>
          <w:p w14:paraId="1386BF49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33651C9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9061110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08C96E9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2A4D0FA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77F1E826" w14:textId="77777777" w:rsidR="0074355E" w:rsidRPr="0074355E" w:rsidRDefault="0074355E">
            <w:r w:rsidRPr="0074355E">
              <w:t>0505</w:t>
            </w:r>
          </w:p>
        </w:tc>
        <w:tc>
          <w:tcPr>
            <w:tcW w:w="425" w:type="dxa"/>
            <w:noWrap/>
            <w:hideMark/>
          </w:tcPr>
          <w:p w14:paraId="1663F82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43313C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8ABAEC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2157BB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ADD082" w14:textId="77777777" w:rsidR="0074355E" w:rsidRPr="0074355E" w:rsidRDefault="0074355E">
            <w:r w:rsidRPr="0074355E">
              <w:t>R5-245610</w:t>
            </w:r>
          </w:p>
        </w:tc>
        <w:tc>
          <w:tcPr>
            <w:tcW w:w="3006" w:type="dxa"/>
            <w:noWrap/>
            <w:hideMark/>
          </w:tcPr>
          <w:p w14:paraId="6E2506EE" w14:textId="77777777" w:rsidR="0074355E" w:rsidRPr="0074355E" w:rsidRDefault="0074355E">
            <w:r w:rsidRPr="0074355E">
              <w:t>Change the GNSS-</w:t>
            </w:r>
            <w:proofErr w:type="spellStart"/>
            <w:r w:rsidRPr="0074355E">
              <w:t>AcquisitionAssistance</w:t>
            </w:r>
            <w:proofErr w:type="spellEnd"/>
            <w:r w:rsidRPr="0074355E">
              <w:t xml:space="preserve"> IE description for BDS signals</w:t>
            </w:r>
          </w:p>
        </w:tc>
        <w:tc>
          <w:tcPr>
            <w:tcW w:w="1788" w:type="dxa"/>
            <w:noWrap/>
            <w:hideMark/>
          </w:tcPr>
          <w:p w14:paraId="1D87D478" w14:textId="77777777" w:rsidR="0074355E" w:rsidRPr="0074355E" w:rsidRDefault="0074355E">
            <w:r w:rsidRPr="0074355E">
              <w:t>CATT, MCC TF160</w:t>
            </w:r>
          </w:p>
        </w:tc>
        <w:tc>
          <w:tcPr>
            <w:tcW w:w="861" w:type="dxa"/>
            <w:noWrap/>
            <w:hideMark/>
          </w:tcPr>
          <w:p w14:paraId="7EEECAB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9E4E258" w14:textId="77777777" w:rsidR="0074355E" w:rsidRPr="0074355E" w:rsidRDefault="0074355E">
            <w:r w:rsidRPr="0074355E">
              <w:t>37.571-5</w:t>
            </w:r>
          </w:p>
        </w:tc>
        <w:tc>
          <w:tcPr>
            <w:tcW w:w="851" w:type="dxa"/>
            <w:noWrap/>
            <w:hideMark/>
          </w:tcPr>
          <w:p w14:paraId="4CCC259B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4ECB8AC4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1976AC6" w14:textId="77777777" w:rsidR="0074355E" w:rsidRPr="0074355E" w:rsidRDefault="0074355E">
            <w:r w:rsidRPr="0074355E">
              <w:t>0232</w:t>
            </w:r>
          </w:p>
        </w:tc>
        <w:tc>
          <w:tcPr>
            <w:tcW w:w="425" w:type="dxa"/>
            <w:noWrap/>
            <w:hideMark/>
          </w:tcPr>
          <w:p w14:paraId="58E82B8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DDA048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FED6566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08E2D05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B4348B" w14:textId="77777777" w:rsidR="0074355E" w:rsidRPr="0074355E" w:rsidRDefault="0074355E">
            <w:r w:rsidRPr="0074355E">
              <w:t>R5-245611</w:t>
            </w:r>
          </w:p>
        </w:tc>
        <w:tc>
          <w:tcPr>
            <w:tcW w:w="3006" w:type="dxa"/>
            <w:noWrap/>
            <w:hideMark/>
          </w:tcPr>
          <w:p w14:paraId="45507CC1" w14:textId="77777777" w:rsidR="0074355E" w:rsidRPr="0074355E" w:rsidRDefault="0074355E">
            <w:r w:rsidRPr="0074355E">
              <w:t>Add new XR test case 7.1.1.6.6 - multi-PUSCH CG Type1</w:t>
            </w:r>
          </w:p>
        </w:tc>
        <w:tc>
          <w:tcPr>
            <w:tcW w:w="1788" w:type="dxa"/>
            <w:noWrap/>
            <w:hideMark/>
          </w:tcPr>
          <w:p w14:paraId="3BCEE42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B13CFE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21B0CE3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2CA16A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DD35192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7EED0628" w14:textId="77777777" w:rsidR="0074355E" w:rsidRPr="0074355E" w:rsidRDefault="0074355E">
            <w:r w:rsidRPr="0074355E">
              <w:t>4640</w:t>
            </w:r>
          </w:p>
        </w:tc>
        <w:tc>
          <w:tcPr>
            <w:tcW w:w="425" w:type="dxa"/>
            <w:noWrap/>
            <w:hideMark/>
          </w:tcPr>
          <w:p w14:paraId="66122E9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292D6B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44CFC0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2F5C12D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05F8069" w14:textId="77777777" w:rsidR="0074355E" w:rsidRPr="0074355E" w:rsidRDefault="0074355E">
            <w:r w:rsidRPr="0074355E">
              <w:t>R5-245612</w:t>
            </w:r>
          </w:p>
        </w:tc>
        <w:tc>
          <w:tcPr>
            <w:tcW w:w="3006" w:type="dxa"/>
            <w:noWrap/>
            <w:hideMark/>
          </w:tcPr>
          <w:p w14:paraId="6ACDF7B6" w14:textId="77777777" w:rsidR="0074355E" w:rsidRPr="0074355E" w:rsidRDefault="0074355E">
            <w:r w:rsidRPr="0074355E">
              <w:t>Add test applicability for multi-PUSCH CG test case</w:t>
            </w:r>
          </w:p>
        </w:tc>
        <w:tc>
          <w:tcPr>
            <w:tcW w:w="1788" w:type="dxa"/>
            <w:noWrap/>
            <w:hideMark/>
          </w:tcPr>
          <w:p w14:paraId="7AA4EA7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3C3CE4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9CDDEDA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59EB0F3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9B459EC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06EA8682" w14:textId="77777777" w:rsidR="0074355E" w:rsidRPr="0074355E" w:rsidRDefault="0074355E">
            <w:r w:rsidRPr="0074355E">
              <w:t>0498</w:t>
            </w:r>
          </w:p>
        </w:tc>
        <w:tc>
          <w:tcPr>
            <w:tcW w:w="425" w:type="dxa"/>
            <w:noWrap/>
            <w:hideMark/>
          </w:tcPr>
          <w:p w14:paraId="6E36DF8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A2AF22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98720B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1B51C44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4AE1D2" w14:textId="77777777" w:rsidR="0074355E" w:rsidRPr="0074355E" w:rsidRDefault="0074355E">
            <w:r w:rsidRPr="0074355E">
              <w:lastRenderedPageBreak/>
              <w:t>R5-245613</w:t>
            </w:r>
          </w:p>
        </w:tc>
        <w:tc>
          <w:tcPr>
            <w:tcW w:w="3006" w:type="dxa"/>
            <w:noWrap/>
            <w:hideMark/>
          </w:tcPr>
          <w:p w14:paraId="25C625D5" w14:textId="77777777" w:rsidR="0074355E" w:rsidRPr="0074355E" w:rsidRDefault="0074355E">
            <w:r w:rsidRPr="0074355E">
              <w:t>Addition of 2Rx XR Idle mode test case for Serving cell becomes barred</w:t>
            </w:r>
          </w:p>
        </w:tc>
        <w:tc>
          <w:tcPr>
            <w:tcW w:w="1788" w:type="dxa"/>
            <w:noWrap/>
            <w:hideMark/>
          </w:tcPr>
          <w:p w14:paraId="3DA62FA0" w14:textId="77777777" w:rsidR="0074355E" w:rsidRPr="0074355E" w:rsidRDefault="0074355E">
            <w:r w:rsidRPr="0074355E">
              <w:t>Lenovo</w:t>
            </w:r>
          </w:p>
        </w:tc>
        <w:tc>
          <w:tcPr>
            <w:tcW w:w="861" w:type="dxa"/>
            <w:noWrap/>
            <w:hideMark/>
          </w:tcPr>
          <w:p w14:paraId="2B7DDF6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F0107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2B478DB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08D11F2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2EF64715" w14:textId="77777777" w:rsidR="0074355E" w:rsidRPr="0074355E" w:rsidRDefault="0074355E">
            <w:r w:rsidRPr="0074355E">
              <w:t>4641</w:t>
            </w:r>
          </w:p>
        </w:tc>
        <w:tc>
          <w:tcPr>
            <w:tcW w:w="425" w:type="dxa"/>
            <w:noWrap/>
            <w:hideMark/>
          </w:tcPr>
          <w:p w14:paraId="3911C61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9EA76C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DB1F6F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7C0C076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E2F723" w14:textId="77777777" w:rsidR="0074355E" w:rsidRPr="0074355E" w:rsidRDefault="0074355E">
            <w:r w:rsidRPr="0074355E">
              <w:t>R5-245614</w:t>
            </w:r>
          </w:p>
        </w:tc>
        <w:tc>
          <w:tcPr>
            <w:tcW w:w="3006" w:type="dxa"/>
            <w:noWrap/>
            <w:hideMark/>
          </w:tcPr>
          <w:p w14:paraId="602FC76A" w14:textId="77777777" w:rsidR="0074355E" w:rsidRPr="0074355E" w:rsidRDefault="0074355E">
            <w:r w:rsidRPr="0074355E">
              <w:t>Addition of 2Rx XR Idle mode test case for  Intra frequency reselection not allowed</w:t>
            </w:r>
          </w:p>
        </w:tc>
        <w:tc>
          <w:tcPr>
            <w:tcW w:w="1788" w:type="dxa"/>
            <w:noWrap/>
            <w:hideMark/>
          </w:tcPr>
          <w:p w14:paraId="24021536" w14:textId="77777777" w:rsidR="0074355E" w:rsidRPr="0074355E" w:rsidRDefault="0074355E">
            <w:r w:rsidRPr="0074355E">
              <w:t>Lenovo</w:t>
            </w:r>
          </w:p>
        </w:tc>
        <w:tc>
          <w:tcPr>
            <w:tcW w:w="861" w:type="dxa"/>
            <w:noWrap/>
            <w:hideMark/>
          </w:tcPr>
          <w:p w14:paraId="7EF47B1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4228C8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C75DE0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0D2805E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76934BDE" w14:textId="77777777" w:rsidR="0074355E" w:rsidRPr="0074355E" w:rsidRDefault="0074355E">
            <w:r w:rsidRPr="0074355E">
              <w:t>4642</w:t>
            </w:r>
          </w:p>
        </w:tc>
        <w:tc>
          <w:tcPr>
            <w:tcW w:w="425" w:type="dxa"/>
            <w:noWrap/>
            <w:hideMark/>
          </w:tcPr>
          <w:p w14:paraId="0BD28CE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774E43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A6411CF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4790055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847552" w14:textId="77777777" w:rsidR="0074355E" w:rsidRPr="0074355E" w:rsidRDefault="0074355E">
            <w:r w:rsidRPr="0074355E">
              <w:t>R5-245615</w:t>
            </w:r>
          </w:p>
        </w:tc>
        <w:tc>
          <w:tcPr>
            <w:tcW w:w="3006" w:type="dxa"/>
            <w:noWrap/>
            <w:hideMark/>
          </w:tcPr>
          <w:p w14:paraId="1895BD82" w14:textId="77777777" w:rsidR="0074355E" w:rsidRPr="0074355E" w:rsidRDefault="0074355E">
            <w:r w:rsidRPr="0074355E">
              <w:t>Addition of 2Rx XR Idle mode test case for Access not allowed</w:t>
            </w:r>
          </w:p>
        </w:tc>
        <w:tc>
          <w:tcPr>
            <w:tcW w:w="1788" w:type="dxa"/>
            <w:noWrap/>
            <w:hideMark/>
          </w:tcPr>
          <w:p w14:paraId="4393DB4D" w14:textId="77777777" w:rsidR="0074355E" w:rsidRPr="0074355E" w:rsidRDefault="0074355E">
            <w:r w:rsidRPr="0074355E">
              <w:t>Lenovo</w:t>
            </w:r>
          </w:p>
        </w:tc>
        <w:tc>
          <w:tcPr>
            <w:tcW w:w="861" w:type="dxa"/>
            <w:noWrap/>
            <w:hideMark/>
          </w:tcPr>
          <w:p w14:paraId="1A50DFD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BA8A7F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0401BD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679365D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63276227" w14:textId="77777777" w:rsidR="0074355E" w:rsidRPr="0074355E" w:rsidRDefault="0074355E">
            <w:r w:rsidRPr="0074355E">
              <w:t>4643</w:t>
            </w:r>
          </w:p>
        </w:tc>
        <w:tc>
          <w:tcPr>
            <w:tcW w:w="425" w:type="dxa"/>
            <w:noWrap/>
            <w:hideMark/>
          </w:tcPr>
          <w:p w14:paraId="78ED6E9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7B9BEA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D3CDEE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3ADD7F3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28D6CE" w14:textId="77777777" w:rsidR="0074355E" w:rsidRPr="0074355E" w:rsidRDefault="0074355E">
            <w:r w:rsidRPr="0074355E">
              <w:t>R5-245618</w:t>
            </w:r>
          </w:p>
        </w:tc>
        <w:tc>
          <w:tcPr>
            <w:tcW w:w="3006" w:type="dxa"/>
            <w:noWrap/>
            <w:hideMark/>
          </w:tcPr>
          <w:p w14:paraId="68C589A1" w14:textId="77777777" w:rsidR="0074355E" w:rsidRPr="0074355E" w:rsidRDefault="0074355E">
            <w:r w:rsidRPr="0074355E">
              <w:t>Addition of 2Rx XR Test Case applicability</w:t>
            </w:r>
          </w:p>
        </w:tc>
        <w:tc>
          <w:tcPr>
            <w:tcW w:w="1788" w:type="dxa"/>
            <w:noWrap/>
            <w:hideMark/>
          </w:tcPr>
          <w:p w14:paraId="7D3DDBCC" w14:textId="77777777" w:rsidR="0074355E" w:rsidRPr="0074355E" w:rsidRDefault="0074355E">
            <w:r w:rsidRPr="0074355E">
              <w:t>Lenovo</w:t>
            </w:r>
          </w:p>
        </w:tc>
        <w:tc>
          <w:tcPr>
            <w:tcW w:w="861" w:type="dxa"/>
            <w:noWrap/>
            <w:hideMark/>
          </w:tcPr>
          <w:p w14:paraId="49261A0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5C1F86E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0D64650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F84D246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0583B6A1" w14:textId="77777777" w:rsidR="0074355E" w:rsidRPr="0074355E" w:rsidRDefault="0074355E">
            <w:r w:rsidRPr="0074355E">
              <w:t>0510</w:t>
            </w:r>
          </w:p>
        </w:tc>
        <w:tc>
          <w:tcPr>
            <w:tcW w:w="425" w:type="dxa"/>
            <w:noWrap/>
            <w:hideMark/>
          </w:tcPr>
          <w:p w14:paraId="2901E0E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81CFFE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9193BD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6C0D789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E656A38" w14:textId="77777777" w:rsidR="0074355E" w:rsidRPr="0074355E" w:rsidRDefault="0074355E">
            <w:r w:rsidRPr="0074355E">
              <w:t>R5-245619</w:t>
            </w:r>
          </w:p>
        </w:tc>
        <w:tc>
          <w:tcPr>
            <w:tcW w:w="3006" w:type="dxa"/>
            <w:noWrap/>
            <w:hideMark/>
          </w:tcPr>
          <w:p w14:paraId="73A8C400" w14:textId="77777777" w:rsidR="0074355E" w:rsidRPr="0074355E" w:rsidRDefault="0074355E">
            <w:r w:rsidRPr="0074355E">
              <w:t>Signalling test frequencies for bands n31 and n72</w:t>
            </w:r>
          </w:p>
        </w:tc>
        <w:tc>
          <w:tcPr>
            <w:tcW w:w="1788" w:type="dxa"/>
            <w:noWrap/>
            <w:hideMark/>
          </w:tcPr>
          <w:p w14:paraId="2C743627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14E3D4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918EBB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81D6FC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C561473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6D5B5831" w14:textId="77777777" w:rsidR="0074355E" w:rsidRPr="0074355E" w:rsidRDefault="0074355E">
            <w:r w:rsidRPr="0074355E">
              <w:t>3255</w:t>
            </w:r>
          </w:p>
        </w:tc>
        <w:tc>
          <w:tcPr>
            <w:tcW w:w="425" w:type="dxa"/>
            <w:noWrap/>
            <w:hideMark/>
          </w:tcPr>
          <w:p w14:paraId="6453368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75FB41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D8C57B4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0DD4A9A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D74D42" w14:textId="77777777" w:rsidR="0074355E" w:rsidRPr="0074355E" w:rsidRDefault="0074355E">
            <w:r w:rsidRPr="0074355E">
              <w:t>R5-245620</w:t>
            </w:r>
          </w:p>
        </w:tc>
        <w:tc>
          <w:tcPr>
            <w:tcW w:w="3006" w:type="dxa"/>
            <w:noWrap/>
            <w:hideMark/>
          </w:tcPr>
          <w:p w14:paraId="6DBBBD1B" w14:textId="77777777" w:rsidR="0074355E" w:rsidRPr="0074355E" w:rsidRDefault="0074355E">
            <w:r w:rsidRPr="0074355E">
              <w:t>Signalling test frequencies for 5MHz and band n54</w:t>
            </w:r>
          </w:p>
        </w:tc>
        <w:tc>
          <w:tcPr>
            <w:tcW w:w="1788" w:type="dxa"/>
            <w:noWrap/>
            <w:hideMark/>
          </w:tcPr>
          <w:p w14:paraId="5652B6BC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3E3922F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0FE267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116251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99A450A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5E576E5E" w14:textId="77777777" w:rsidR="0074355E" w:rsidRPr="0074355E" w:rsidRDefault="0074355E">
            <w:r w:rsidRPr="0074355E">
              <w:t>3317</w:t>
            </w:r>
          </w:p>
        </w:tc>
        <w:tc>
          <w:tcPr>
            <w:tcW w:w="425" w:type="dxa"/>
            <w:noWrap/>
            <w:hideMark/>
          </w:tcPr>
          <w:p w14:paraId="5B31EEE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5A6FD3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4C2283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4991A9F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27DFA29" w14:textId="77777777" w:rsidR="0074355E" w:rsidRPr="0074355E" w:rsidRDefault="0074355E">
            <w:r w:rsidRPr="0074355E">
              <w:t>R5-245621</w:t>
            </w:r>
          </w:p>
        </w:tc>
        <w:tc>
          <w:tcPr>
            <w:tcW w:w="3006" w:type="dxa"/>
            <w:noWrap/>
            <w:hideMark/>
          </w:tcPr>
          <w:p w14:paraId="25F2C618" w14:textId="77777777" w:rsidR="0074355E" w:rsidRPr="0074355E" w:rsidRDefault="0074355E">
            <w:r w:rsidRPr="0074355E">
              <w:t>Update of ATG RRC messages and information elements</w:t>
            </w:r>
          </w:p>
        </w:tc>
        <w:tc>
          <w:tcPr>
            <w:tcW w:w="1788" w:type="dxa"/>
            <w:noWrap/>
            <w:hideMark/>
          </w:tcPr>
          <w:p w14:paraId="6DA66055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22CA800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9DB28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5D7C5A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1C6903B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997E4E0" w14:textId="77777777" w:rsidR="0074355E" w:rsidRPr="0074355E" w:rsidRDefault="0074355E">
            <w:r w:rsidRPr="0074355E">
              <w:t>3268</w:t>
            </w:r>
          </w:p>
        </w:tc>
        <w:tc>
          <w:tcPr>
            <w:tcW w:w="425" w:type="dxa"/>
            <w:noWrap/>
            <w:hideMark/>
          </w:tcPr>
          <w:p w14:paraId="43343D1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619764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DB351E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4A36C3B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337D44" w14:textId="77777777" w:rsidR="0074355E" w:rsidRPr="0074355E" w:rsidRDefault="0074355E">
            <w:r w:rsidRPr="0074355E">
              <w:t>R5-245622</w:t>
            </w:r>
          </w:p>
        </w:tc>
        <w:tc>
          <w:tcPr>
            <w:tcW w:w="3006" w:type="dxa"/>
            <w:noWrap/>
            <w:hideMark/>
          </w:tcPr>
          <w:p w14:paraId="76598D8A" w14:textId="77777777" w:rsidR="0074355E" w:rsidRPr="0074355E" w:rsidRDefault="0074355E">
            <w:r w:rsidRPr="0074355E">
              <w:t>Update to the RRC message related to R18 MUSIM</w:t>
            </w:r>
          </w:p>
        </w:tc>
        <w:tc>
          <w:tcPr>
            <w:tcW w:w="1788" w:type="dxa"/>
            <w:noWrap/>
            <w:hideMark/>
          </w:tcPr>
          <w:p w14:paraId="6497E071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318A2BE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CC27F54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6C9B878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5AAB02A" w14:textId="77777777" w:rsidR="0074355E" w:rsidRPr="0074355E" w:rsidRDefault="0074355E">
            <w:proofErr w:type="spellStart"/>
            <w:r w:rsidRPr="0074355E">
              <w:t>NR_DualTxRx_MUSIM-UEConTest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035139A" w14:textId="77777777" w:rsidR="0074355E" w:rsidRPr="0074355E" w:rsidRDefault="0074355E">
            <w:r w:rsidRPr="0074355E">
              <w:t>3278</w:t>
            </w:r>
          </w:p>
        </w:tc>
        <w:tc>
          <w:tcPr>
            <w:tcW w:w="425" w:type="dxa"/>
            <w:noWrap/>
            <w:hideMark/>
          </w:tcPr>
          <w:p w14:paraId="2F3DB45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D3C4CB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56E909" w14:textId="77777777" w:rsidR="0074355E" w:rsidRPr="0074355E" w:rsidRDefault="0074355E">
            <w:r w:rsidRPr="0074355E">
              <w:t>RP-242317</w:t>
            </w:r>
          </w:p>
        </w:tc>
      </w:tr>
      <w:tr w:rsidR="0074355E" w:rsidRPr="0074355E" w14:paraId="7273619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1FF9F06" w14:textId="77777777" w:rsidR="0074355E" w:rsidRPr="0074355E" w:rsidRDefault="0074355E">
            <w:r w:rsidRPr="0074355E">
              <w:t>R5-245623</w:t>
            </w:r>
          </w:p>
        </w:tc>
        <w:tc>
          <w:tcPr>
            <w:tcW w:w="3006" w:type="dxa"/>
            <w:noWrap/>
            <w:hideMark/>
          </w:tcPr>
          <w:p w14:paraId="36846499" w14:textId="77777777" w:rsidR="0074355E" w:rsidRPr="0074355E" w:rsidRDefault="0074355E">
            <w:r w:rsidRPr="0074355E">
              <w:t>Addition of PICS for Rel-18 MUSIM devices</w:t>
            </w:r>
          </w:p>
        </w:tc>
        <w:tc>
          <w:tcPr>
            <w:tcW w:w="1788" w:type="dxa"/>
            <w:noWrap/>
            <w:hideMark/>
          </w:tcPr>
          <w:p w14:paraId="10141CFF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6EA92D3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B37805F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4B44B91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67E9070" w14:textId="77777777" w:rsidR="0074355E" w:rsidRPr="0074355E" w:rsidRDefault="0074355E">
            <w:proofErr w:type="spellStart"/>
            <w:r w:rsidRPr="0074355E">
              <w:t>NR_DualTxRx_MUSIM-UEConTest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077D8AD" w14:textId="77777777" w:rsidR="0074355E" w:rsidRPr="0074355E" w:rsidRDefault="0074355E">
            <w:r w:rsidRPr="0074355E">
              <w:t>0673</w:t>
            </w:r>
          </w:p>
        </w:tc>
        <w:tc>
          <w:tcPr>
            <w:tcW w:w="425" w:type="dxa"/>
            <w:noWrap/>
            <w:hideMark/>
          </w:tcPr>
          <w:p w14:paraId="70C0435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AE3EF9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56B5A49" w14:textId="77777777" w:rsidR="0074355E" w:rsidRPr="0074355E" w:rsidRDefault="0074355E">
            <w:r w:rsidRPr="0074355E">
              <w:t>RP-242317</w:t>
            </w:r>
          </w:p>
        </w:tc>
      </w:tr>
      <w:tr w:rsidR="0074355E" w:rsidRPr="0074355E" w14:paraId="661BEE3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747543" w14:textId="77777777" w:rsidR="0074355E" w:rsidRPr="0074355E" w:rsidRDefault="0074355E">
            <w:r w:rsidRPr="0074355E">
              <w:t>R5-245624</w:t>
            </w:r>
          </w:p>
        </w:tc>
        <w:tc>
          <w:tcPr>
            <w:tcW w:w="3006" w:type="dxa"/>
            <w:noWrap/>
            <w:hideMark/>
          </w:tcPr>
          <w:p w14:paraId="41C37237" w14:textId="77777777" w:rsidR="0074355E" w:rsidRPr="0074355E" w:rsidRDefault="0074355E">
            <w:r w:rsidRPr="0074355E">
              <w:t>Update SIB1 for adding SIB1-v1800-Ies</w:t>
            </w:r>
          </w:p>
        </w:tc>
        <w:tc>
          <w:tcPr>
            <w:tcW w:w="1788" w:type="dxa"/>
            <w:noWrap/>
            <w:hideMark/>
          </w:tcPr>
          <w:p w14:paraId="020190E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11FECF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D2A8C9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CA1E47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9C65A9B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798EE11E" w14:textId="77777777" w:rsidR="0074355E" w:rsidRPr="0074355E" w:rsidRDefault="0074355E">
            <w:r w:rsidRPr="0074355E">
              <w:t>3295</w:t>
            </w:r>
          </w:p>
        </w:tc>
        <w:tc>
          <w:tcPr>
            <w:tcW w:w="425" w:type="dxa"/>
            <w:noWrap/>
            <w:hideMark/>
          </w:tcPr>
          <w:p w14:paraId="795F42E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697177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D6D5327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2BF012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8E6EF3" w14:textId="77777777" w:rsidR="0074355E" w:rsidRPr="0074355E" w:rsidRDefault="0074355E">
            <w:r w:rsidRPr="0074355E">
              <w:t>R5-245625</w:t>
            </w:r>
          </w:p>
        </w:tc>
        <w:tc>
          <w:tcPr>
            <w:tcW w:w="3006" w:type="dxa"/>
            <w:noWrap/>
            <w:hideMark/>
          </w:tcPr>
          <w:p w14:paraId="6B43383E" w14:textId="77777777" w:rsidR="0074355E" w:rsidRPr="0074355E" w:rsidRDefault="0074355E">
            <w:r w:rsidRPr="0074355E">
              <w:t xml:space="preserve">Add new PICS for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and R18 </w:t>
            </w:r>
            <w:proofErr w:type="spellStart"/>
            <w:r w:rsidRPr="0074355E">
              <w:t>eDRX</w:t>
            </w:r>
            <w:proofErr w:type="spellEnd"/>
            <w:r w:rsidRPr="0074355E">
              <w:t xml:space="preserve"> test case</w:t>
            </w:r>
          </w:p>
        </w:tc>
        <w:tc>
          <w:tcPr>
            <w:tcW w:w="1788" w:type="dxa"/>
            <w:noWrap/>
            <w:hideMark/>
          </w:tcPr>
          <w:p w14:paraId="0CD185C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D06FD3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02DD8FC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29EA34D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8FA9266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5FCF088D" w14:textId="77777777" w:rsidR="0074355E" w:rsidRPr="0074355E" w:rsidRDefault="0074355E">
            <w:r w:rsidRPr="0074355E">
              <w:t>0679</w:t>
            </w:r>
          </w:p>
        </w:tc>
        <w:tc>
          <w:tcPr>
            <w:tcW w:w="425" w:type="dxa"/>
            <w:noWrap/>
            <w:hideMark/>
          </w:tcPr>
          <w:p w14:paraId="2487FD9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01840B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D7711BC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44A2B88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09EF63" w14:textId="77777777" w:rsidR="0074355E" w:rsidRPr="0074355E" w:rsidRDefault="0074355E">
            <w:r w:rsidRPr="0074355E">
              <w:lastRenderedPageBreak/>
              <w:t>R5-245626</w:t>
            </w:r>
          </w:p>
        </w:tc>
        <w:tc>
          <w:tcPr>
            <w:tcW w:w="3006" w:type="dxa"/>
            <w:noWrap/>
            <w:hideMark/>
          </w:tcPr>
          <w:p w14:paraId="7C316FB2" w14:textId="77777777" w:rsidR="0074355E" w:rsidRPr="0074355E" w:rsidRDefault="0074355E">
            <w:r w:rsidRPr="0074355E">
              <w:t xml:space="preserve">Add new R18 </w:t>
            </w:r>
            <w:proofErr w:type="spellStart"/>
            <w:r w:rsidRPr="0074355E">
              <w:t>eDRX</w:t>
            </w:r>
            <w:proofErr w:type="spellEnd"/>
            <w:r w:rsidRPr="0074355E">
              <w:t xml:space="preserve"> test case 11.7.5 - Config both R18 and R17 </w:t>
            </w:r>
            <w:proofErr w:type="spellStart"/>
            <w:r w:rsidRPr="0074355E">
              <w:t>eDRX</w:t>
            </w:r>
            <w:proofErr w:type="spellEnd"/>
          </w:p>
        </w:tc>
        <w:tc>
          <w:tcPr>
            <w:tcW w:w="1788" w:type="dxa"/>
            <w:noWrap/>
            <w:hideMark/>
          </w:tcPr>
          <w:p w14:paraId="0F96EB7D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BD4DC9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01EB5CB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530DDA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EB500C6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10EB9E59" w14:textId="77777777" w:rsidR="0074355E" w:rsidRPr="0074355E" w:rsidRDefault="0074355E">
            <w:r w:rsidRPr="0074355E">
              <w:t>4589</w:t>
            </w:r>
          </w:p>
        </w:tc>
        <w:tc>
          <w:tcPr>
            <w:tcW w:w="425" w:type="dxa"/>
            <w:noWrap/>
            <w:hideMark/>
          </w:tcPr>
          <w:p w14:paraId="3A267DD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1B5B1A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26E82F4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1FD8746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18F31B3" w14:textId="77777777" w:rsidR="0074355E" w:rsidRPr="0074355E" w:rsidRDefault="0074355E">
            <w:r w:rsidRPr="0074355E">
              <w:t>R5-245627</w:t>
            </w:r>
          </w:p>
        </w:tc>
        <w:tc>
          <w:tcPr>
            <w:tcW w:w="3006" w:type="dxa"/>
            <w:noWrap/>
            <w:hideMark/>
          </w:tcPr>
          <w:p w14:paraId="5D725B25" w14:textId="77777777" w:rsidR="0074355E" w:rsidRPr="0074355E" w:rsidRDefault="0074355E">
            <w:r w:rsidRPr="0074355E">
              <w:t xml:space="preserve">Add new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test case 7.1.1.1.25 - Msg1 and CCCH Msg3 </w:t>
            </w:r>
            <w:proofErr w:type="spellStart"/>
            <w:r w:rsidRPr="0074355E">
              <w:t>identificaition</w:t>
            </w:r>
            <w:proofErr w:type="spellEnd"/>
          </w:p>
        </w:tc>
        <w:tc>
          <w:tcPr>
            <w:tcW w:w="1788" w:type="dxa"/>
            <w:noWrap/>
            <w:hideMark/>
          </w:tcPr>
          <w:p w14:paraId="071F805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E8B8B0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A6099CE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6F931A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0F2A7E3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681F8F99" w14:textId="77777777" w:rsidR="0074355E" w:rsidRPr="0074355E" w:rsidRDefault="0074355E">
            <w:r w:rsidRPr="0074355E">
              <w:t>4590</w:t>
            </w:r>
          </w:p>
        </w:tc>
        <w:tc>
          <w:tcPr>
            <w:tcW w:w="425" w:type="dxa"/>
            <w:noWrap/>
            <w:hideMark/>
          </w:tcPr>
          <w:p w14:paraId="1DD4BC2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542AFF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642B27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7097F00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F54E5B" w14:textId="77777777" w:rsidR="0074355E" w:rsidRPr="0074355E" w:rsidRDefault="0074355E">
            <w:r w:rsidRPr="0074355E">
              <w:t>R5-245628</w:t>
            </w:r>
          </w:p>
        </w:tc>
        <w:tc>
          <w:tcPr>
            <w:tcW w:w="3006" w:type="dxa"/>
            <w:noWrap/>
            <w:hideMark/>
          </w:tcPr>
          <w:p w14:paraId="56CBDDD6" w14:textId="77777777" w:rsidR="0074355E" w:rsidRPr="0074355E" w:rsidRDefault="0074355E">
            <w:r w:rsidRPr="0074355E">
              <w:t xml:space="preserve">Add new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test case 6.1.2.34 - Cell selection</w:t>
            </w:r>
          </w:p>
        </w:tc>
        <w:tc>
          <w:tcPr>
            <w:tcW w:w="1788" w:type="dxa"/>
            <w:noWrap/>
            <w:hideMark/>
          </w:tcPr>
          <w:p w14:paraId="660A405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253557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203C7B2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610DA5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F954446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4C691742" w14:textId="77777777" w:rsidR="0074355E" w:rsidRPr="0074355E" w:rsidRDefault="0074355E">
            <w:r w:rsidRPr="0074355E">
              <w:t>4591</w:t>
            </w:r>
          </w:p>
        </w:tc>
        <w:tc>
          <w:tcPr>
            <w:tcW w:w="425" w:type="dxa"/>
            <w:noWrap/>
            <w:hideMark/>
          </w:tcPr>
          <w:p w14:paraId="76AE131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F20656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8DFE66E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08C2AED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DF8C11" w14:textId="77777777" w:rsidR="0074355E" w:rsidRPr="0074355E" w:rsidRDefault="0074355E">
            <w:r w:rsidRPr="0074355E">
              <w:t>R5-245629</w:t>
            </w:r>
          </w:p>
        </w:tc>
        <w:tc>
          <w:tcPr>
            <w:tcW w:w="3006" w:type="dxa"/>
            <w:noWrap/>
            <w:hideMark/>
          </w:tcPr>
          <w:p w14:paraId="0E0D2E16" w14:textId="77777777" w:rsidR="0074355E" w:rsidRPr="0074355E" w:rsidRDefault="0074355E">
            <w:r w:rsidRPr="0074355E">
              <w:t xml:space="preserve">Add new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test case 6.1.2.35 - Emergency Call</w:t>
            </w:r>
          </w:p>
        </w:tc>
        <w:tc>
          <w:tcPr>
            <w:tcW w:w="1788" w:type="dxa"/>
            <w:noWrap/>
            <w:hideMark/>
          </w:tcPr>
          <w:p w14:paraId="2AADC78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7CC4F1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4034FB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E1707D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4937D98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6946118C" w14:textId="77777777" w:rsidR="0074355E" w:rsidRPr="0074355E" w:rsidRDefault="0074355E">
            <w:r w:rsidRPr="0074355E">
              <w:t>4592</w:t>
            </w:r>
          </w:p>
        </w:tc>
        <w:tc>
          <w:tcPr>
            <w:tcW w:w="425" w:type="dxa"/>
            <w:noWrap/>
            <w:hideMark/>
          </w:tcPr>
          <w:p w14:paraId="401C263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2F1E2B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937A2B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1E05F3F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BA6B89" w14:textId="77777777" w:rsidR="0074355E" w:rsidRPr="0074355E" w:rsidRDefault="0074355E">
            <w:r w:rsidRPr="0074355E">
              <w:t>R5-245630</w:t>
            </w:r>
          </w:p>
        </w:tc>
        <w:tc>
          <w:tcPr>
            <w:tcW w:w="3006" w:type="dxa"/>
            <w:noWrap/>
            <w:hideMark/>
          </w:tcPr>
          <w:p w14:paraId="1DBC4329" w14:textId="77777777" w:rsidR="0074355E" w:rsidRPr="0074355E" w:rsidRDefault="0074355E">
            <w:r w:rsidRPr="0074355E">
              <w:t>Addition of Cell DTX and DRX related IEs</w:t>
            </w:r>
          </w:p>
        </w:tc>
        <w:tc>
          <w:tcPr>
            <w:tcW w:w="1788" w:type="dxa"/>
            <w:noWrap/>
            <w:hideMark/>
          </w:tcPr>
          <w:p w14:paraId="5A692DF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01483A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E0B058A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7E06C9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7B33852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1847C9A" w14:textId="77777777" w:rsidR="0074355E" w:rsidRPr="0074355E" w:rsidRDefault="0074355E">
            <w:r w:rsidRPr="0074355E">
              <w:t>3327</w:t>
            </w:r>
          </w:p>
        </w:tc>
        <w:tc>
          <w:tcPr>
            <w:tcW w:w="425" w:type="dxa"/>
            <w:noWrap/>
            <w:hideMark/>
          </w:tcPr>
          <w:p w14:paraId="12ACFF7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1D1DBDE" w14:textId="77777777" w:rsidR="0074355E" w:rsidRPr="0074355E" w:rsidRDefault="0074355E">
            <w:r w:rsidRPr="0074355E">
              <w:t> </w:t>
            </w:r>
          </w:p>
        </w:tc>
        <w:tc>
          <w:tcPr>
            <w:tcW w:w="1418" w:type="dxa"/>
            <w:noWrap/>
            <w:hideMark/>
          </w:tcPr>
          <w:p w14:paraId="3AEC8062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2B495F5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56C0AD6" w14:textId="77777777" w:rsidR="0074355E" w:rsidRPr="0074355E" w:rsidRDefault="0074355E">
            <w:r w:rsidRPr="0074355E">
              <w:t>R5-245631</w:t>
            </w:r>
          </w:p>
        </w:tc>
        <w:tc>
          <w:tcPr>
            <w:tcW w:w="3006" w:type="dxa"/>
            <w:noWrap/>
            <w:hideMark/>
          </w:tcPr>
          <w:p w14:paraId="7CE8ACF9" w14:textId="77777777" w:rsidR="0074355E" w:rsidRPr="0074355E" w:rsidRDefault="0074355E">
            <w:r w:rsidRPr="0074355E">
              <w:t>Addition of new test case 7.1.1.14.1.1 Cell DTX by RRC configuration</w:t>
            </w:r>
          </w:p>
        </w:tc>
        <w:tc>
          <w:tcPr>
            <w:tcW w:w="1788" w:type="dxa"/>
            <w:noWrap/>
            <w:hideMark/>
          </w:tcPr>
          <w:p w14:paraId="0540C89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15D082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90D8C5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7CDC1D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B9245F2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9243E3" w14:textId="77777777" w:rsidR="0074355E" w:rsidRPr="0074355E" w:rsidRDefault="0074355E">
            <w:r w:rsidRPr="0074355E">
              <w:t>4626</w:t>
            </w:r>
          </w:p>
        </w:tc>
        <w:tc>
          <w:tcPr>
            <w:tcW w:w="425" w:type="dxa"/>
            <w:noWrap/>
            <w:hideMark/>
          </w:tcPr>
          <w:p w14:paraId="27430F5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2AF649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B2468D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120250D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8DAAD4C" w14:textId="77777777" w:rsidR="0074355E" w:rsidRPr="0074355E" w:rsidRDefault="0074355E">
            <w:r w:rsidRPr="0074355E">
              <w:t>R5-245632</w:t>
            </w:r>
          </w:p>
        </w:tc>
        <w:tc>
          <w:tcPr>
            <w:tcW w:w="3006" w:type="dxa"/>
            <w:noWrap/>
            <w:hideMark/>
          </w:tcPr>
          <w:p w14:paraId="383714A7" w14:textId="77777777" w:rsidR="0074355E" w:rsidRPr="0074355E" w:rsidRDefault="0074355E">
            <w:r w:rsidRPr="0074355E">
              <w:t>Addition of new test case 7.1.1.14.1.2 Cell DTX by DCI format 2_9</w:t>
            </w:r>
          </w:p>
        </w:tc>
        <w:tc>
          <w:tcPr>
            <w:tcW w:w="1788" w:type="dxa"/>
            <w:noWrap/>
            <w:hideMark/>
          </w:tcPr>
          <w:p w14:paraId="34200E8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CDB26C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E6BFEF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021B6B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86BEBB8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F3EA5C5" w14:textId="77777777" w:rsidR="0074355E" w:rsidRPr="0074355E" w:rsidRDefault="0074355E">
            <w:r w:rsidRPr="0074355E">
              <w:t>4627</w:t>
            </w:r>
          </w:p>
        </w:tc>
        <w:tc>
          <w:tcPr>
            <w:tcW w:w="425" w:type="dxa"/>
            <w:noWrap/>
            <w:hideMark/>
          </w:tcPr>
          <w:p w14:paraId="116A4BB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5E65F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1EE676B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107F643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E4CB5B" w14:textId="77777777" w:rsidR="0074355E" w:rsidRPr="0074355E" w:rsidRDefault="0074355E">
            <w:r w:rsidRPr="0074355E">
              <w:t>R5-245633</w:t>
            </w:r>
          </w:p>
        </w:tc>
        <w:tc>
          <w:tcPr>
            <w:tcW w:w="3006" w:type="dxa"/>
            <w:noWrap/>
            <w:hideMark/>
          </w:tcPr>
          <w:p w14:paraId="4D5A4E2E" w14:textId="77777777" w:rsidR="0074355E" w:rsidRPr="0074355E" w:rsidRDefault="0074355E">
            <w:r w:rsidRPr="0074355E">
              <w:t>Addition of new test case 7.1.1.14.1.4 Cell DRX by DCI format 2_9</w:t>
            </w:r>
          </w:p>
        </w:tc>
        <w:tc>
          <w:tcPr>
            <w:tcW w:w="1788" w:type="dxa"/>
            <w:noWrap/>
            <w:hideMark/>
          </w:tcPr>
          <w:p w14:paraId="1C7618C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9A02FA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50F276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97255C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251CD58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73F9430" w14:textId="77777777" w:rsidR="0074355E" w:rsidRPr="0074355E" w:rsidRDefault="0074355E">
            <w:r w:rsidRPr="0074355E">
              <w:t>4628</w:t>
            </w:r>
          </w:p>
        </w:tc>
        <w:tc>
          <w:tcPr>
            <w:tcW w:w="425" w:type="dxa"/>
            <w:noWrap/>
            <w:hideMark/>
          </w:tcPr>
          <w:p w14:paraId="5D24F2D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D860B2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A67F06D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40E6C25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2351516" w14:textId="77777777" w:rsidR="0074355E" w:rsidRPr="0074355E" w:rsidRDefault="0074355E">
            <w:r w:rsidRPr="0074355E">
              <w:t>R5-245634</w:t>
            </w:r>
          </w:p>
        </w:tc>
        <w:tc>
          <w:tcPr>
            <w:tcW w:w="3006" w:type="dxa"/>
            <w:noWrap/>
            <w:hideMark/>
          </w:tcPr>
          <w:p w14:paraId="4976A4D0" w14:textId="77777777" w:rsidR="0074355E" w:rsidRPr="0074355E" w:rsidRDefault="0074355E">
            <w:r w:rsidRPr="0074355E">
              <w:t>Addition of new test case 7.1.1.14.1.3 Cell DRX by RRC configuration</w:t>
            </w:r>
          </w:p>
        </w:tc>
        <w:tc>
          <w:tcPr>
            <w:tcW w:w="1788" w:type="dxa"/>
            <w:noWrap/>
            <w:hideMark/>
          </w:tcPr>
          <w:p w14:paraId="679DA5C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5ED37C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80C201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E9F6081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345FAEB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EB80335" w14:textId="77777777" w:rsidR="0074355E" w:rsidRPr="0074355E" w:rsidRDefault="0074355E">
            <w:r w:rsidRPr="0074355E">
              <w:t>4629</w:t>
            </w:r>
          </w:p>
        </w:tc>
        <w:tc>
          <w:tcPr>
            <w:tcW w:w="425" w:type="dxa"/>
            <w:noWrap/>
            <w:hideMark/>
          </w:tcPr>
          <w:p w14:paraId="445FC91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9B16F9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712A23D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31618F0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FBA8F0B" w14:textId="77777777" w:rsidR="0074355E" w:rsidRPr="0074355E" w:rsidRDefault="0074355E">
            <w:r w:rsidRPr="0074355E">
              <w:t>R5-245635</w:t>
            </w:r>
          </w:p>
        </w:tc>
        <w:tc>
          <w:tcPr>
            <w:tcW w:w="3006" w:type="dxa"/>
            <w:noWrap/>
            <w:hideMark/>
          </w:tcPr>
          <w:p w14:paraId="630E9A78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applicabilities</w:t>
            </w:r>
            <w:proofErr w:type="spellEnd"/>
            <w:r w:rsidRPr="0074355E">
              <w:t xml:space="preserve"> for Cell DTX and DRX test cases</w:t>
            </w:r>
          </w:p>
        </w:tc>
        <w:tc>
          <w:tcPr>
            <w:tcW w:w="1788" w:type="dxa"/>
            <w:noWrap/>
            <w:hideMark/>
          </w:tcPr>
          <w:p w14:paraId="4248E90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21F851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E40650C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5771339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CD5C5A2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00BA927" w14:textId="77777777" w:rsidR="0074355E" w:rsidRPr="0074355E" w:rsidRDefault="0074355E">
            <w:r w:rsidRPr="0074355E">
              <w:t>0507</w:t>
            </w:r>
          </w:p>
        </w:tc>
        <w:tc>
          <w:tcPr>
            <w:tcW w:w="425" w:type="dxa"/>
            <w:noWrap/>
            <w:hideMark/>
          </w:tcPr>
          <w:p w14:paraId="7A64F3B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DE6965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2214504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4ECBA2C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6B8106E" w14:textId="77777777" w:rsidR="0074355E" w:rsidRPr="0074355E" w:rsidRDefault="0074355E">
            <w:r w:rsidRPr="0074355E">
              <w:lastRenderedPageBreak/>
              <w:t>R5-245636</w:t>
            </w:r>
          </w:p>
        </w:tc>
        <w:tc>
          <w:tcPr>
            <w:tcW w:w="3006" w:type="dxa"/>
            <w:noWrap/>
            <w:hideMark/>
          </w:tcPr>
          <w:p w14:paraId="5E5AF120" w14:textId="77777777" w:rsidR="0074355E" w:rsidRPr="0074355E" w:rsidRDefault="0074355E">
            <w:r w:rsidRPr="0074355E">
              <w:t xml:space="preserve">Update of </w:t>
            </w:r>
            <w:proofErr w:type="spellStart"/>
            <w:r w:rsidRPr="0074355E">
              <w:t>Searchspace</w:t>
            </w:r>
            <w:proofErr w:type="spellEnd"/>
            <w:r w:rsidRPr="0074355E">
              <w:t xml:space="preserve"> for DCI format 1_3 and 0_3</w:t>
            </w:r>
          </w:p>
        </w:tc>
        <w:tc>
          <w:tcPr>
            <w:tcW w:w="1788" w:type="dxa"/>
            <w:noWrap/>
            <w:hideMark/>
          </w:tcPr>
          <w:p w14:paraId="61E1360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7E3CA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E3E21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96439A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504C491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2F59CC1" w14:textId="77777777" w:rsidR="0074355E" w:rsidRPr="0074355E" w:rsidRDefault="0074355E">
            <w:r w:rsidRPr="0074355E">
              <w:t>3286</w:t>
            </w:r>
          </w:p>
        </w:tc>
        <w:tc>
          <w:tcPr>
            <w:tcW w:w="425" w:type="dxa"/>
            <w:noWrap/>
            <w:hideMark/>
          </w:tcPr>
          <w:p w14:paraId="538B8D2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BB2E0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85C0F82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0AF9CE9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52F8640" w14:textId="77777777" w:rsidR="0074355E" w:rsidRPr="0074355E" w:rsidRDefault="0074355E">
            <w:r w:rsidRPr="0074355E">
              <w:t>R5-245637</w:t>
            </w:r>
          </w:p>
        </w:tc>
        <w:tc>
          <w:tcPr>
            <w:tcW w:w="3006" w:type="dxa"/>
            <w:noWrap/>
            <w:hideMark/>
          </w:tcPr>
          <w:p w14:paraId="3B3E31AC" w14:textId="77777777" w:rsidR="0074355E" w:rsidRPr="0074355E" w:rsidRDefault="0074355E">
            <w:r w:rsidRPr="0074355E">
              <w:t>Update of PUSCH-Config for DCI format 0_3</w:t>
            </w:r>
          </w:p>
        </w:tc>
        <w:tc>
          <w:tcPr>
            <w:tcW w:w="1788" w:type="dxa"/>
            <w:noWrap/>
            <w:hideMark/>
          </w:tcPr>
          <w:p w14:paraId="5C04670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FF165B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AD6EB3A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20AE53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7074976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D9A2AB4" w14:textId="77777777" w:rsidR="0074355E" w:rsidRPr="0074355E" w:rsidRDefault="0074355E">
            <w:r w:rsidRPr="0074355E">
              <w:t>3288</w:t>
            </w:r>
          </w:p>
        </w:tc>
        <w:tc>
          <w:tcPr>
            <w:tcW w:w="425" w:type="dxa"/>
            <w:noWrap/>
            <w:hideMark/>
          </w:tcPr>
          <w:p w14:paraId="4E652F7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ADA5CE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2B6CCD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6D0959E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C782438" w14:textId="77777777" w:rsidR="0074355E" w:rsidRPr="0074355E" w:rsidRDefault="0074355E">
            <w:r w:rsidRPr="0074355E">
              <w:t>R5-245638</w:t>
            </w:r>
          </w:p>
        </w:tc>
        <w:tc>
          <w:tcPr>
            <w:tcW w:w="3006" w:type="dxa"/>
            <w:noWrap/>
            <w:hideMark/>
          </w:tcPr>
          <w:p w14:paraId="18124140" w14:textId="77777777" w:rsidR="0074355E" w:rsidRPr="0074355E" w:rsidRDefault="0074355E">
            <w:r w:rsidRPr="0074355E">
              <w:t>Update of ServingCellConfig for DCI format 1_3 and 0_3</w:t>
            </w:r>
          </w:p>
        </w:tc>
        <w:tc>
          <w:tcPr>
            <w:tcW w:w="1788" w:type="dxa"/>
            <w:noWrap/>
            <w:hideMark/>
          </w:tcPr>
          <w:p w14:paraId="0F5E03F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4CB4B7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61BC0B2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1BC2EA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B577DA8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67C9BED" w14:textId="77777777" w:rsidR="0074355E" w:rsidRPr="0074355E" w:rsidRDefault="0074355E">
            <w:r w:rsidRPr="0074355E">
              <w:t>3289</w:t>
            </w:r>
          </w:p>
        </w:tc>
        <w:tc>
          <w:tcPr>
            <w:tcW w:w="425" w:type="dxa"/>
            <w:noWrap/>
            <w:hideMark/>
          </w:tcPr>
          <w:p w14:paraId="5576C3B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83F1D8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85D4413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2E7545F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CBCED0" w14:textId="77777777" w:rsidR="0074355E" w:rsidRPr="0074355E" w:rsidRDefault="0074355E">
            <w:r w:rsidRPr="0074355E">
              <w:t>R5-245639</w:t>
            </w:r>
          </w:p>
        </w:tc>
        <w:tc>
          <w:tcPr>
            <w:tcW w:w="3006" w:type="dxa"/>
            <w:noWrap/>
            <w:hideMark/>
          </w:tcPr>
          <w:p w14:paraId="17C9C2D4" w14:textId="77777777" w:rsidR="0074355E" w:rsidRPr="0074355E" w:rsidRDefault="0074355E">
            <w:r w:rsidRPr="0074355E">
              <w:t>Add new PICS for DCI format 1_3 and 0_3</w:t>
            </w:r>
          </w:p>
        </w:tc>
        <w:tc>
          <w:tcPr>
            <w:tcW w:w="1788" w:type="dxa"/>
            <w:noWrap/>
            <w:hideMark/>
          </w:tcPr>
          <w:p w14:paraId="3243FA8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4EE2F9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0A53A1A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0DB2EDC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457FE20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EBCD283" w14:textId="77777777" w:rsidR="0074355E" w:rsidRPr="0074355E" w:rsidRDefault="0074355E">
            <w:r w:rsidRPr="0074355E">
              <w:t>0678</w:t>
            </w:r>
          </w:p>
        </w:tc>
        <w:tc>
          <w:tcPr>
            <w:tcW w:w="425" w:type="dxa"/>
            <w:noWrap/>
            <w:hideMark/>
          </w:tcPr>
          <w:p w14:paraId="0CE4D0F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1318AB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A37968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48DBDE0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40A4E53" w14:textId="77777777" w:rsidR="0074355E" w:rsidRPr="0074355E" w:rsidRDefault="0074355E">
            <w:r w:rsidRPr="0074355E">
              <w:t>R5-245640</w:t>
            </w:r>
          </w:p>
        </w:tc>
        <w:tc>
          <w:tcPr>
            <w:tcW w:w="3006" w:type="dxa"/>
            <w:noWrap/>
            <w:hideMark/>
          </w:tcPr>
          <w:p w14:paraId="7A6BC36E" w14:textId="77777777" w:rsidR="0074355E" w:rsidRPr="0074355E" w:rsidRDefault="0074355E">
            <w:r w:rsidRPr="0074355E">
              <w:t>Add new single DCI test case 7.1.1.2.8 - FDRA - DCI format 1_3</w:t>
            </w:r>
          </w:p>
        </w:tc>
        <w:tc>
          <w:tcPr>
            <w:tcW w:w="1788" w:type="dxa"/>
            <w:noWrap/>
            <w:hideMark/>
          </w:tcPr>
          <w:p w14:paraId="133547C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E0F57A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DA2DB5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BC576A4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16549D8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5CEBC42" w14:textId="77777777" w:rsidR="0074355E" w:rsidRPr="0074355E" w:rsidRDefault="0074355E">
            <w:r w:rsidRPr="0074355E">
              <w:t>4568</w:t>
            </w:r>
          </w:p>
        </w:tc>
        <w:tc>
          <w:tcPr>
            <w:tcW w:w="425" w:type="dxa"/>
            <w:noWrap/>
            <w:hideMark/>
          </w:tcPr>
          <w:p w14:paraId="4719132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801B86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0D434D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7B6A7D0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5E19274" w14:textId="77777777" w:rsidR="0074355E" w:rsidRPr="0074355E" w:rsidRDefault="0074355E">
            <w:r w:rsidRPr="0074355E">
              <w:t>R5-245641</w:t>
            </w:r>
          </w:p>
        </w:tc>
        <w:tc>
          <w:tcPr>
            <w:tcW w:w="3006" w:type="dxa"/>
            <w:noWrap/>
            <w:hideMark/>
          </w:tcPr>
          <w:p w14:paraId="29BC32CD" w14:textId="77777777" w:rsidR="0074355E" w:rsidRPr="0074355E" w:rsidRDefault="0074355E">
            <w:r w:rsidRPr="0074355E">
              <w:t>Add new single DCI test case 7.1.1.2.9 - Scheduled cell indicator - DCI format 1_3</w:t>
            </w:r>
          </w:p>
        </w:tc>
        <w:tc>
          <w:tcPr>
            <w:tcW w:w="1788" w:type="dxa"/>
            <w:noWrap/>
            <w:hideMark/>
          </w:tcPr>
          <w:p w14:paraId="33F5A0F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12CE9F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3177D98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173A0F2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9642A54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2B8A638" w14:textId="77777777" w:rsidR="0074355E" w:rsidRPr="0074355E" w:rsidRDefault="0074355E">
            <w:r w:rsidRPr="0074355E">
              <w:t>4569</w:t>
            </w:r>
          </w:p>
        </w:tc>
        <w:tc>
          <w:tcPr>
            <w:tcW w:w="425" w:type="dxa"/>
            <w:noWrap/>
            <w:hideMark/>
          </w:tcPr>
          <w:p w14:paraId="00CD73A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4DBC30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DD62586" w14:textId="77777777" w:rsidR="0074355E" w:rsidRPr="0074355E" w:rsidRDefault="0074355E">
            <w:r w:rsidRPr="0074355E">
              <w:t>RP-242275</w:t>
            </w:r>
          </w:p>
        </w:tc>
      </w:tr>
      <w:tr w:rsidR="0074355E" w:rsidRPr="0074355E" w14:paraId="1F7F184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4BD009" w14:textId="77777777" w:rsidR="0074355E" w:rsidRPr="0074355E" w:rsidRDefault="0074355E">
            <w:r w:rsidRPr="0074355E">
              <w:t>R5-245642</w:t>
            </w:r>
          </w:p>
        </w:tc>
        <w:tc>
          <w:tcPr>
            <w:tcW w:w="3006" w:type="dxa"/>
            <w:noWrap/>
            <w:hideMark/>
          </w:tcPr>
          <w:p w14:paraId="5A78B638" w14:textId="77777777" w:rsidR="0074355E" w:rsidRPr="0074355E" w:rsidRDefault="0074355E">
            <w:r w:rsidRPr="0074355E">
              <w:t>Add new single DCI test case 7.1.1.7.2 - Reference cell is scheduling cell - DCI format 1_3</w:t>
            </w:r>
          </w:p>
        </w:tc>
        <w:tc>
          <w:tcPr>
            <w:tcW w:w="1788" w:type="dxa"/>
            <w:noWrap/>
            <w:hideMark/>
          </w:tcPr>
          <w:p w14:paraId="63F37116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D4644A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C5084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0DB291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2C43204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BBFBB6A" w14:textId="77777777" w:rsidR="0074355E" w:rsidRPr="0074355E" w:rsidRDefault="0074355E">
            <w:r w:rsidRPr="0074355E">
              <w:t>4570</w:t>
            </w:r>
          </w:p>
        </w:tc>
        <w:tc>
          <w:tcPr>
            <w:tcW w:w="425" w:type="dxa"/>
            <w:noWrap/>
            <w:hideMark/>
          </w:tcPr>
          <w:p w14:paraId="2585A3E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2EEB3C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74D793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0A1A66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9D2B7D3" w14:textId="77777777" w:rsidR="0074355E" w:rsidRPr="0074355E" w:rsidRDefault="0074355E">
            <w:r w:rsidRPr="0074355E">
              <w:t>R5-245643</w:t>
            </w:r>
          </w:p>
        </w:tc>
        <w:tc>
          <w:tcPr>
            <w:tcW w:w="3006" w:type="dxa"/>
            <w:noWrap/>
            <w:hideMark/>
          </w:tcPr>
          <w:p w14:paraId="53E312A9" w14:textId="77777777" w:rsidR="0074355E" w:rsidRPr="0074355E" w:rsidRDefault="0074355E">
            <w:r w:rsidRPr="0074355E">
              <w:t>Add new single DCI test case 7.1.1.7.3 - Reference cell is scheduling cell - DCI format 0_3</w:t>
            </w:r>
          </w:p>
        </w:tc>
        <w:tc>
          <w:tcPr>
            <w:tcW w:w="1788" w:type="dxa"/>
            <w:noWrap/>
            <w:hideMark/>
          </w:tcPr>
          <w:p w14:paraId="494FC4A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437D35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CB2C16A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0B2C412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518A1BB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D016FCE" w14:textId="77777777" w:rsidR="0074355E" w:rsidRPr="0074355E" w:rsidRDefault="0074355E">
            <w:r w:rsidRPr="0074355E">
              <w:t>4571</w:t>
            </w:r>
          </w:p>
        </w:tc>
        <w:tc>
          <w:tcPr>
            <w:tcW w:w="425" w:type="dxa"/>
            <w:noWrap/>
            <w:hideMark/>
          </w:tcPr>
          <w:p w14:paraId="2B2B08C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CFBA29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984EF8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195E05D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1CAA28C" w14:textId="77777777" w:rsidR="0074355E" w:rsidRPr="0074355E" w:rsidRDefault="0074355E">
            <w:r w:rsidRPr="0074355E">
              <w:t>R5-245644</w:t>
            </w:r>
          </w:p>
        </w:tc>
        <w:tc>
          <w:tcPr>
            <w:tcW w:w="3006" w:type="dxa"/>
            <w:noWrap/>
            <w:hideMark/>
          </w:tcPr>
          <w:p w14:paraId="45CA9ED0" w14:textId="77777777" w:rsidR="0074355E" w:rsidRPr="0074355E" w:rsidRDefault="0074355E">
            <w:r w:rsidRPr="0074355E">
              <w:t>Add new single DCI test case 7.1.1.7.4 - Reference cell is not scheduling cell - DCI format 1_3</w:t>
            </w:r>
          </w:p>
        </w:tc>
        <w:tc>
          <w:tcPr>
            <w:tcW w:w="1788" w:type="dxa"/>
            <w:noWrap/>
            <w:hideMark/>
          </w:tcPr>
          <w:p w14:paraId="093B761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92F2D9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F5121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1C4999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E45BC8F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45F66FC" w14:textId="77777777" w:rsidR="0074355E" w:rsidRPr="0074355E" w:rsidRDefault="0074355E">
            <w:r w:rsidRPr="0074355E">
              <w:t>4572</w:t>
            </w:r>
          </w:p>
        </w:tc>
        <w:tc>
          <w:tcPr>
            <w:tcW w:w="425" w:type="dxa"/>
            <w:noWrap/>
            <w:hideMark/>
          </w:tcPr>
          <w:p w14:paraId="7AFE8B6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2365DD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ABB955E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46B1518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123EDA" w14:textId="77777777" w:rsidR="0074355E" w:rsidRPr="0074355E" w:rsidRDefault="0074355E">
            <w:r w:rsidRPr="0074355E">
              <w:t>R5-245645</w:t>
            </w:r>
          </w:p>
        </w:tc>
        <w:tc>
          <w:tcPr>
            <w:tcW w:w="3006" w:type="dxa"/>
            <w:noWrap/>
            <w:hideMark/>
          </w:tcPr>
          <w:p w14:paraId="22020AD0" w14:textId="77777777" w:rsidR="0074355E" w:rsidRPr="0074355E" w:rsidRDefault="0074355E">
            <w:r w:rsidRPr="0074355E">
              <w:t>Add new single DCI test case 7.1.1.7.5 - Reference cell is not scheduling cell - DCI format 0_3</w:t>
            </w:r>
          </w:p>
        </w:tc>
        <w:tc>
          <w:tcPr>
            <w:tcW w:w="1788" w:type="dxa"/>
            <w:noWrap/>
            <w:hideMark/>
          </w:tcPr>
          <w:p w14:paraId="43658A5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9789E4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5C8A2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02D69F0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945FF9E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D6C2BAA" w14:textId="77777777" w:rsidR="0074355E" w:rsidRPr="0074355E" w:rsidRDefault="0074355E">
            <w:r w:rsidRPr="0074355E">
              <w:t>4573</w:t>
            </w:r>
          </w:p>
        </w:tc>
        <w:tc>
          <w:tcPr>
            <w:tcW w:w="425" w:type="dxa"/>
            <w:noWrap/>
            <w:hideMark/>
          </w:tcPr>
          <w:p w14:paraId="59D3D56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EAD9BB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53AAAA5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5E855D8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90D2B4" w14:textId="77777777" w:rsidR="0074355E" w:rsidRPr="0074355E" w:rsidRDefault="0074355E">
            <w:r w:rsidRPr="0074355E">
              <w:lastRenderedPageBreak/>
              <w:t>R5-245646</w:t>
            </w:r>
          </w:p>
        </w:tc>
        <w:tc>
          <w:tcPr>
            <w:tcW w:w="3006" w:type="dxa"/>
            <w:noWrap/>
            <w:hideMark/>
          </w:tcPr>
          <w:p w14:paraId="1DEFFB24" w14:textId="77777777" w:rsidR="0074355E" w:rsidRPr="0074355E" w:rsidRDefault="0074355E">
            <w:r w:rsidRPr="0074355E">
              <w:t>Add test applicability for new multi-cell scheduling with a single DCI test case</w:t>
            </w:r>
          </w:p>
        </w:tc>
        <w:tc>
          <w:tcPr>
            <w:tcW w:w="1788" w:type="dxa"/>
            <w:noWrap/>
            <w:hideMark/>
          </w:tcPr>
          <w:p w14:paraId="1A824CF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3CEDAF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1B2597F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32201FF9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15776E33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1CB63BC" w14:textId="77777777" w:rsidR="0074355E" w:rsidRPr="0074355E" w:rsidRDefault="0074355E">
            <w:r w:rsidRPr="0074355E">
              <w:t>0509</w:t>
            </w:r>
          </w:p>
        </w:tc>
        <w:tc>
          <w:tcPr>
            <w:tcW w:w="425" w:type="dxa"/>
            <w:noWrap/>
            <w:hideMark/>
          </w:tcPr>
          <w:p w14:paraId="12BDE88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A8E7CF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5C646B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41B425B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61B2CC" w14:textId="77777777" w:rsidR="0074355E" w:rsidRPr="0074355E" w:rsidRDefault="0074355E">
            <w:r w:rsidRPr="0074355E">
              <w:t>R5-245647</w:t>
            </w:r>
          </w:p>
        </w:tc>
        <w:tc>
          <w:tcPr>
            <w:tcW w:w="3006" w:type="dxa"/>
            <w:noWrap/>
            <w:hideMark/>
          </w:tcPr>
          <w:p w14:paraId="68152322" w14:textId="77777777" w:rsidR="0074355E" w:rsidRPr="0074355E" w:rsidRDefault="0074355E">
            <w:r w:rsidRPr="0074355E">
              <w:t xml:space="preserve">Adding new test case 22.1.3 NB-IoT / Control Plane </w:t>
            </w:r>
            <w:proofErr w:type="spellStart"/>
            <w:r w:rsidRPr="0074355E">
              <w:t>CIoT</w:t>
            </w:r>
            <w:proofErr w:type="spellEnd"/>
            <w:r w:rsidRPr="0074355E">
              <w:t xml:space="preserve"> Optimization / EDT</w:t>
            </w:r>
          </w:p>
        </w:tc>
        <w:tc>
          <w:tcPr>
            <w:tcW w:w="1788" w:type="dxa"/>
            <w:noWrap/>
            <w:hideMark/>
          </w:tcPr>
          <w:p w14:paraId="0DF1C631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F4CFC6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77CA509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23D41008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977BA8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13AB82A" w14:textId="77777777" w:rsidR="0074355E" w:rsidRPr="0074355E" w:rsidRDefault="0074355E">
            <w:r w:rsidRPr="0074355E">
              <w:t>5343</w:t>
            </w:r>
          </w:p>
        </w:tc>
        <w:tc>
          <w:tcPr>
            <w:tcW w:w="425" w:type="dxa"/>
            <w:noWrap/>
            <w:hideMark/>
          </w:tcPr>
          <w:p w14:paraId="64B7D9C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C2B96A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F3FE800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6C1417F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718800E" w14:textId="77777777" w:rsidR="0074355E" w:rsidRPr="0074355E" w:rsidRDefault="0074355E">
            <w:r w:rsidRPr="0074355E">
              <w:t>R5-245648</w:t>
            </w:r>
          </w:p>
        </w:tc>
        <w:tc>
          <w:tcPr>
            <w:tcW w:w="3006" w:type="dxa"/>
            <w:noWrap/>
            <w:hideMark/>
          </w:tcPr>
          <w:p w14:paraId="41F55BFF" w14:textId="77777777" w:rsidR="0074355E" w:rsidRPr="0074355E" w:rsidRDefault="0074355E">
            <w:r w:rsidRPr="0074355E">
              <w:t>Adding new NB-IoT test cases</w:t>
            </w:r>
          </w:p>
        </w:tc>
        <w:tc>
          <w:tcPr>
            <w:tcW w:w="1788" w:type="dxa"/>
            <w:noWrap/>
            <w:hideMark/>
          </w:tcPr>
          <w:p w14:paraId="7CD7275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50D2F6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5E0C442" w14:textId="77777777" w:rsidR="0074355E" w:rsidRPr="0074355E" w:rsidRDefault="0074355E">
            <w:r w:rsidRPr="0074355E">
              <w:t>36.523-2</w:t>
            </w:r>
          </w:p>
        </w:tc>
        <w:tc>
          <w:tcPr>
            <w:tcW w:w="851" w:type="dxa"/>
            <w:noWrap/>
            <w:hideMark/>
          </w:tcPr>
          <w:p w14:paraId="5AD5EE25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5C1DD6E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FCB7253" w14:textId="77777777" w:rsidR="0074355E" w:rsidRPr="0074355E" w:rsidRDefault="0074355E">
            <w:r w:rsidRPr="0074355E">
              <w:t>1463</w:t>
            </w:r>
          </w:p>
        </w:tc>
        <w:tc>
          <w:tcPr>
            <w:tcW w:w="425" w:type="dxa"/>
            <w:noWrap/>
            <w:hideMark/>
          </w:tcPr>
          <w:p w14:paraId="3AEDE2B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320985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8060F3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05BEA17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9E8B985" w14:textId="77777777" w:rsidR="0074355E" w:rsidRPr="0074355E" w:rsidRDefault="0074355E">
            <w:r w:rsidRPr="0074355E">
              <w:t>R5-245649</w:t>
            </w:r>
          </w:p>
        </w:tc>
        <w:tc>
          <w:tcPr>
            <w:tcW w:w="3006" w:type="dxa"/>
            <w:noWrap/>
            <w:hideMark/>
          </w:tcPr>
          <w:p w14:paraId="50220C24" w14:textId="77777777" w:rsidR="0074355E" w:rsidRPr="0074355E" w:rsidRDefault="0074355E">
            <w:r w:rsidRPr="0074355E">
              <w:t>Correction to MO/MT access procedures for NB-NTN</w:t>
            </w:r>
          </w:p>
        </w:tc>
        <w:tc>
          <w:tcPr>
            <w:tcW w:w="1788" w:type="dxa"/>
            <w:noWrap/>
            <w:hideMark/>
          </w:tcPr>
          <w:p w14:paraId="45389F57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2845936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3515F0" w14:textId="77777777" w:rsidR="0074355E" w:rsidRPr="0074355E" w:rsidRDefault="0074355E">
            <w:r w:rsidRPr="0074355E">
              <w:t>36.508</w:t>
            </w:r>
          </w:p>
        </w:tc>
        <w:tc>
          <w:tcPr>
            <w:tcW w:w="851" w:type="dxa"/>
            <w:noWrap/>
            <w:hideMark/>
          </w:tcPr>
          <w:p w14:paraId="5F975627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4BD0F85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AD3600B" w14:textId="77777777" w:rsidR="0074355E" w:rsidRPr="0074355E" w:rsidRDefault="0074355E">
            <w:r w:rsidRPr="0074355E">
              <w:t>1484</w:t>
            </w:r>
          </w:p>
        </w:tc>
        <w:tc>
          <w:tcPr>
            <w:tcW w:w="425" w:type="dxa"/>
            <w:noWrap/>
            <w:hideMark/>
          </w:tcPr>
          <w:p w14:paraId="0A18625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480422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76704A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25DDD75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456995" w14:textId="77777777" w:rsidR="0074355E" w:rsidRPr="0074355E" w:rsidRDefault="0074355E">
            <w:r w:rsidRPr="0074355E">
              <w:t>R5-245650</w:t>
            </w:r>
          </w:p>
        </w:tc>
        <w:tc>
          <w:tcPr>
            <w:tcW w:w="3006" w:type="dxa"/>
            <w:noWrap/>
            <w:hideMark/>
          </w:tcPr>
          <w:p w14:paraId="6AF07608" w14:textId="77777777" w:rsidR="0074355E" w:rsidRPr="0074355E" w:rsidRDefault="0074355E">
            <w:r w:rsidRPr="0074355E">
              <w:t>Updates to NB-IoT RRC test case 22.4.26</w:t>
            </w:r>
          </w:p>
        </w:tc>
        <w:tc>
          <w:tcPr>
            <w:tcW w:w="1788" w:type="dxa"/>
            <w:noWrap/>
            <w:hideMark/>
          </w:tcPr>
          <w:p w14:paraId="25ED0951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118B3E5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E4831A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4A8645F3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C365C63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6C830506" w14:textId="77777777" w:rsidR="0074355E" w:rsidRPr="0074355E" w:rsidRDefault="0074355E">
            <w:r w:rsidRPr="0074355E">
              <w:t>5326</w:t>
            </w:r>
          </w:p>
        </w:tc>
        <w:tc>
          <w:tcPr>
            <w:tcW w:w="425" w:type="dxa"/>
            <w:noWrap/>
            <w:hideMark/>
          </w:tcPr>
          <w:p w14:paraId="7964A6D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560B90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AA638CD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2A3CA84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A9B9174" w14:textId="77777777" w:rsidR="0074355E" w:rsidRPr="0074355E" w:rsidRDefault="0074355E">
            <w:r w:rsidRPr="0074355E">
              <w:t>R5-245651</w:t>
            </w:r>
          </w:p>
        </w:tc>
        <w:tc>
          <w:tcPr>
            <w:tcW w:w="3006" w:type="dxa"/>
            <w:noWrap/>
            <w:hideMark/>
          </w:tcPr>
          <w:p w14:paraId="4D27EF59" w14:textId="77777777" w:rsidR="0074355E" w:rsidRPr="0074355E" w:rsidRDefault="0074355E">
            <w:r w:rsidRPr="0074355E">
              <w:t>Corrections to NB-IoT MAC TC 22.3.1.3</w:t>
            </w:r>
          </w:p>
        </w:tc>
        <w:tc>
          <w:tcPr>
            <w:tcW w:w="1788" w:type="dxa"/>
            <w:noWrap/>
            <w:hideMark/>
          </w:tcPr>
          <w:p w14:paraId="10160BDE" w14:textId="77777777" w:rsidR="0074355E" w:rsidRPr="0074355E" w:rsidRDefault="0074355E">
            <w:r w:rsidRPr="0074355E">
              <w:t>MCC TF160</w:t>
            </w:r>
          </w:p>
        </w:tc>
        <w:tc>
          <w:tcPr>
            <w:tcW w:w="861" w:type="dxa"/>
            <w:noWrap/>
            <w:hideMark/>
          </w:tcPr>
          <w:p w14:paraId="38D1F1A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93081BC" w14:textId="77777777" w:rsidR="0074355E" w:rsidRPr="0074355E" w:rsidRDefault="0074355E">
            <w:r w:rsidRPr="0074355E">
              <w:t>36.523-1</w:t>
            </w:r>
          </w:p>
        </w:tc>
        <w:tc>
          <w:tcPr>
            <w:tcW w:w="851" w:type="dxa"/>
            <w:noWrap/>
            <w:hideMark/>
          </w:tcPr>
          <w:p w14:paraId="04EE02FC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39F5306D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0E4F85E4" w14:textId="77777777" w:rsidR="0074355E" w:rsidRPr="0074355E" w:rsidRDefault="0074355E">
            <w:r w:rsidRPr="0074355E">
              <w:t>5337</w:t>
            </w:r>
          </w:p>
        </w:tc>
        <w:tc>
          <w:tcPr>
            <w:tcW w:w="425" w:type="dxa"/>
            <w:noWrap/>
            <w:hideMark/>
          </w:tcPr>
          <w:p w14:paraId="1BD0297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BD35F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6F403A6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5369F1A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11B098" w14:textId="77777777" w:rsidR="0074355E" w:rsidRPr="0074355E" w:rsidRDefault="0074355E">
            <w:r w:rsidRPr="0074355E">
              <w:t>R5-245652</w:t>
            </w:r>
          </w:p>
        </w:tc>
        <w:tc>
          <w:tcPr>
            <w:tcW w:w="3006" w:type="dxa"/>
            <w:noWrap/>
            <w:hideMark/>
          </w:tcPr>
          <w:p w14:paraId="65B0A583" w14:textId="77777777" w:rsidR="0074355E" w:rsidRPr="0074355E" w:rsidRDefault="0074355E">
            <w:r w:rsidRPr="0074355E">
              <w:t>Addition of PICS for P-CSCF WLAN test case</w:t>
            </w:r>
          </w:p>
        </w:tc>
        <w:tc>
          <w:tcPr>
            <w:tcW w:w="1788" w:type="dxa"/>
            <w:noWrap/>
            <w:hideMark/>
          </w:tcPr>
          <w:p w14:paraId="44CA7AD1" w14:textId="77777777" w:rsidR="0074355E" w:rsidRPr="0074355E" w:rsidRDefault="0074355E">
            <w:r w:rsidRPr="0074355E">
              <w:t>Qualcomm Incorporated, Orange</w:t>
            </w:r>
          </w:p>
        </w:tc>
        <w:tc>
          <w:tcPr>
            <w:tcW w:w="861" w:type="dxa"/>
            <w:noWrap/>
            <w:hideMark/>
          </w:tcPr>
          <w:p w14:paraId="26D670CE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BB25040" w14:textId="77777777" w:rsidR="0074355E" w:rsidRPr="0074355E" w:rsidRDefault="0074355E">
            <w:r w:rsidRPr="0074355E">
              <w:t>34.229-2</w:t>
            </w:r>
          </w:p>
        </w:tc>
        <w:tc>
          <w:tcPr>
            <w:tcW w:w="851" w:type="dxa"/>
            <w:noWrap/>
            <w:hideMark/>
          </w:tcPr>
          <w:p w14:paraId="52BD70AE" w14:textId="77777777" w:rsidR="0074355E" w:rsidRPr="0074355E" w:rsidRDefault="0074355E">
            <w:r w:rsidRPr="0074355E">
              <w:t>17.1.0</w:t>
            </w:r>
          </w:p>
        </w:tc>
        <w:tc>
          <w:tcPr>
            <w:tcW w:w="4396" w:type="dxa"/>
            <w:noWrap/>
            <w:hideMark/>
          </w:tcPr>
          <w:p w14:paraId="48989D59" w14:textId="77777777" w:rsidR="0074355E" w:rsidRPr="0074355E" w:rsidRDefault="0074355E">
            <w:r w:rsidRPr="0074355E">
              <w:t>TEI13_Test</w:t>
            </w:r>
          </w:p>
        </w:tc>
        <w:tc>
          <w:tcPr>
            <w:tcW w:w="707" w:type="dxa"/>
            <w:noWrap/>
            <w:hideMark/>
          </w:tcPr>
          <w:p w14:paraId="21D94CE1" w14:textId="77777777" w:rsidR="0074355E" w:rsidRPr="0074355E" w:rsidRDefault="0074355E">
            <w:r w:rsidRPr="0074355E">
              <w:t>0343</w:t>
            </w:r>
          </w:p>
        </w:tc>
        <w:tc>
          <w:tcPr>
            <w:tcW w:w="425" w:type="dxa"/>
            <w:noWrap/>
            <w:hideMark/>
          </w:tcPr>
          <w:p w14:paraId="28671CA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6C2B5A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C01EC9" w14:textId="77777777" w:rsidR="0074355E" w:rsidRPr="0074355E" w:rsidRDefault="0074355E">
            <w:r w:rsidRPr="0074355E">
              <w:t>RP-242297</w:t>
            </w:r>
          </w:p>
        </w:tc>
      </w:tr>
      <w:tr w:rsidR="0074355E" w:rsidRPr="0074355E" w14:paraId="338F340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68EF23" w14:textId="77777777" w:rsidR="0074355E" w:rsidRPr="0074355E" w:rsidRDefault="0074355E">
            <w:r w:rsidRPr="0074355E">
              <w:t>R5-245654</w:t>
            </w:r>
          </w:p>
        </w:tc>
        <w:tc>
          <w:tcPr>
            <w:tcW w:w="3006" w:type="dxa"/>
            <w:noWrap/>
            <w:hideMark/>
          </w:tcPr>
          <w:p w14:paraId="2EAAC62B" w14:textId="77777777" w:rsidR="0074355E" w:rsidRPr="0074355E" w:rsidRDefault="0074355E">
            <w:r w:rsidRPr="0074355E">
              <w:t>Corrections to test procedure for UUAA-MM</w:t>
            </w:r>
          </w:p>
        </w:tc>
        <w:tc>
          <w:tcPr>
            <w:tcW w:w="1788" w:type="dxa"/>
            <w:noWrap/>
            <w:hideMark/>
          </w:tcPr>
          <w:p w14:paraId="688118CA" w14:textId="77777777" w:rsidR="0074355E" w:rsidRPr="0074355E" w:rsidRDefault="0074355E">
            <w:r w:rsidRPr="0074355E">
              <w:t>QUALCOMM JAPAN LLC.</w:t>
            </w:r>
          </w:p>
        </w:tc>
        <w:tc>
          <w:tcPr>
            <w:tcW w:w="861" w:type="dxa"/>
            <w:noWrap/>
            <w:hideMark/>
          </w:tcPr>
          <w:p w14:paraId="3BA0EDE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D47032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BE0F28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FC3E52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93ADC0A" w14:textId="77777777" w:rsidR="0074355E" w:rsidRPr="0074355E" w:rsidRDefault="0074355E">
            <w:r w:rsidRPr="0074355E">
              <w:t>3230</w:t>
            </w:r>
          </w:p>
        </w:tc>
        <w:tc>
          <w:tcPr>
            <w:tcW w:w="425" w:type="dxa"/>
            <w:noWrap/>
            <w:hideMark/>
          </w:tcPr>
          <w:p w14:paraId="2218416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792CB9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9A17C7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0A61260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CB47B6" w14:textId="77777777" w:rsidR="0074355E" w:rsidRPr="0074355E" w:rsidRDefault="0074355E">
            <w:r w:rsidRPr="0074355E">
              <w:t>R5-245656</w:t>
            </w:r>
          </w:p>
        </w:tc>
        <w:tc>
          <w:tcPr>
            <w:tcW w:w="3006" w:type="dxa"/>
            <w:noWrap/>
            <w:hideMark/>
          </w:tcPr>
          <w:p w14:paraId="6C8AC4D1" w14:textId="77777777" w:rsidR="0074355E" w:rsidRPr="0074355E" w:rsidRDefault="0074355E">
            <w:r w:rsidRPr="0074355E">
              <w:t>Allow tester to disable IMS and set Data Centric</w:t>
            </w:r>
          </w:p>
        </w:tc>
        <w:tc>
          <w:tcPr>
            <w:tcW w:w="1788" w:type="dxa"/>
            <w:noWrap/>
            <w:hideMark/>
          </w:tcPr>
          <w:p w14:paraId="22AD6C8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2285DF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A9A30D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3E0E6C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602AEA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FF2D2EC" w14:textId="77777777" w:rsidR="0074355E" w:rsidRPr="0074355E" w:rsidRDefault="0074355E">
            <w:r w:rsidRPr="0074355E">
              <w:t>3329</w:t>
            </w:r>
          </w:p>
        </w:tc>
        <w:tc>
          <w:tcPr>
            <w:tcW w:w="425" w:type="dxa"/>
            <w:noWrap/>
            <w:hideMark/>
          </w:tcPr>
          <w:p w14:paraId="61927F8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C34199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C5A53F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3206816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FB85BF" w14:textId="77777777" w:rsidR="0074355E" w:rsidRPr="0074355E" w:rsidRDefault="0074355E">
            <w:r w:rsidRPr="0074355E">
              <w:t>R5-245657</w:t>
            </w:r>
          </w:p>
        </w:tc>
        <w:tc>
          <w:tcPr>
            <w:tcW w:w="3006" w:type="dxa"/>
            <w:noWrap/>
            <w:hideMark/>
          </w:tcPr>
          <w:p w14:paraId="0B46CFA0" w14:textId="77777777" w:rsidR="0074355E" w:rsidRPr="0074355E" w:rsidRDefault="0074355E">
            <w:r w:rsidRPr="0074355E">
              <w:t xml:space="preserve">Update on Test procedures for 5G </w:t>
            </w:r>
            <w:proofErr w:type="spellStart"/>
            <w:r w:rsidRPr="0074355E">
              <w:t>ProSe</w:t>
            </w:r>
            <w:proofErr w:type="spellEnd"/>
            <w:r w:rsidRPr="0074355E">
              <w:t xml:space="preserve"> Layer-2 U2N Relay initial access</w:t>
            </w:r>
          </w:p>
        </w:tc>
        <w:tc>
          <w:tcPr>
            <w:tcW w:w="1788" w:type="dxa"/>
            <w:noWrap/>
            <w:hideMark/>
          </w:tcPr>
          <w:p w14:paraId="3697DB6E" w14:textId="77777777" w:rsidR="0074355E" w:rsidRPr="0074355E" w:rsidRDefault="0074355E">
            <w:r w:rsidRPr="0074355E">
              <w:t>CATT, TDIA</w:t>
            </w:r>
          </w:p>
        </w:tc>
        <w:tc>
          <w:tcPr>
            <w:tcW w:w="861" w:type="dxa"/>
            <w:noWrap/>
            <w:hideMark/>
          </w:tcPr>
          <w:p w14:paraId="7AC9EE8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FD10D5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1F9509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49695F6" w14:textId="77777777" w:rsidR="0074355E" w:rsidRPr="0074355E" w:rsidRDefault="0074355E">
            <w:proofErr w:type="spellStart"/>
            <w:r w:rsidRPr="0074355E">
              <w:t>NR_SL_relay-UEConTest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003F309" w14:textId="77777777" w:rsidR="0074355E" w:rsidRPr="0074355E" w:rsidRDefault="0074355E">
            <w:r w:rsidRPr="0074355E">
              <w:t>3261</w:t>
            </w:r>
          </w:p>
        </w:tc>
        <w:tc>
          <w:tcPr>
            <w:tcW w:w="425" w:type="dxa"/>
            <w:noWrap/>
            <w:hideMark/>
          </w:tcPr>
          <w:p w14:paraId="228F63A2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71EDFCA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0201A9" w14:textId="77777777" w:rsidR="0074355E" w:rsidRPr="0074355E" w:rsidRDefault="0074355E">
            <w:r w:rsidRPr="0074355E">
              <w:t>RP-242290</w:t>
            </w:r>
          </w:p>
        </w:tc>
      </w:tr>
      <w:tr w:rsidR="0074355E" w:rsidRPr="0074355E" w14:paraId="77CBCF1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9EC0BB" w14:textId="77777777" w:rsidR="0074355E" w:rsidRPr="0074355E" w:rsidRDefault="0074355E">
            <w:r w:rsidRPr="0074355E">
              <w:t>R5-245658</w:t>
            </w:r>
          </w:p>
        </w:tc>
        <w:tc>
          <w:tcPr>
            <w:tcW w:w="3006" w:type="dxa"/>
            <w:noWrap/>
            <w:hideMark/>
          </w:tcPr>
          <w:p w14:paraId="6B5492E2" w14:textId="77777777" w:rsidR="0074355E" w:rsidRPr="0074355E" w:rsidRDefault="0074355E">
            <w:r w:rsidRPr="0074355E">
              <w:t xml:space="preserve">Correction to MDT </w:t>
            </w:r>
            <w:proofErr w:type="spellStart"/>
            <w:r w:rsidRPr="0074355E">
              <w:t>enh</w:t>
            </w:r>
            <w:proofErr w:type="spellEnd"/>
            <w:r w:rsidRPr="0074355E">
              <w:t>. TC 8.1.6.1.4.9</w:t>
            </w:r>
          </w:p>
        </w:tc>
        <w:tc>
          <w:tcPr>
            <w:tcW w:w="1788" w:type="dxa"/>
            <w:noWrap/>
            <w:hideMark/>
          </w:tcPr>
          <w:p w14:paraId="2693D6D9" w14:textId="77777777" w:rsidR="0074355E" w:rsidRPr="0074355E" w:rsidRDefault="0074355E">
            <w:r w:rsidRPr="0074355E">
              <w:t>MediaTek Inc., MCC TF160</w:t>
            </w:r>
          </w:p>
        </w:tc>
        <w:tc>
          <w:tcPr>
            <w:tcW w:w="861" w:type="dxa"/>
            <w:noWrap/>
            <w:hideMark/>
          </w:tcPr>
          <w:p w14:paraId="10A6084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C98E75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20EF89AA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2080F3C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E1616C2" w14:textId="77777777" w:rsidR="0074355E" w:rsidRPr="0074355E" w:rsidRDefault="0074355E">
            <w:r w:rsidRPr="0074355E">
              <w:t>4503</w:t>
            </w:r>
          </w:p>
        </w:tc>
        <w:tc>
          <w:tcPr>
            <w:tcW w:w="425" w:type="dxa"/>
            <w:noWrap/>
            <w:hideMark/>
          </w:tcPr>
          <w:p w14:paraId="0073B9B1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72A76B0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C1E06F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29284C0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D5DF6E" w14:textId="77777777" w:rsidR="0074355E" w:rsidRPr="0074355E" w:rsidRDefault="0074355E">
            <w:r w:rsidRPr="0074355E">
              <w:lastRenderedPageBreak/>
              <w:t>R5-245659</w:t>
            </w:r>
          </w:p>
        </w:tc>
        <w:tc>
          <w:tcPr>
            <w:tcW w:w="3006" w:type="dxa"/>
            <w:noWrap/>
            <w:hideMark/>
          </w:tcPr>
          <w:p w14:paraId="07E972E1" w14:textId="77777777" w:rsidR="0074355E" w:rsidRPr="0074355E" w:rsidRDefault="0074355E">
            <w:r w:rsidRPr="0074355E">
              <w:t>Introduction of new PICS item for Support of UICC Modification via AT Command</w:t>
            </w:r>
          </w:p>
        </w:tc>
        <w:tc>
          <w:tcPr>
            <w:tcW w:w="1788" w:type="dxa"/>
            <w:noWrap/>
            <w:hideMark/>
          </w:tcPr>
          <w:p w14:paraId="21E8D524" w14:textId="77777777" w:rsidR="0074355E" w:rsidRPr="0074355E" w:rsidRDefault="0074355E">
            <w:r w:rsidRPr="0074355E">
              <w:t>Qualcomm</w:t>
            </w:r>
          </w:p>
        </w:tc>
        <w:tc>
          <w:tcPr>
            <w:tcW w:w="861" w:type="dxa"/>
            <w:noWrap/>
            <w:hideMark/>
          </w:tcPr>
          <w:p w14:paraId="7C4590C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D0262B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33550D79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60F2AA3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8797A04" w14:textId="77777777" w:rsidR="0074355E" w:rsidRPr="0074355E" w:rsidRDefault="0074355E">
            <w:r w:rsidRPr="0074355E">
              <w:t>0702</w:t>
            </w:r>
          </w:p>
        </w:tc>
        <w:tc>
          <w:tcPr>
            <w:tcW w:w="425" w:type="dxa"/>
            <w:noWrap/>
            <w:hideMark/>
          </w:tcPr>
          <w:p w14:paraId="474ACA7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B45F6F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6215E37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639A37F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FA9A65" w14:textId="77777777" w:rsidR="0074355E" w:rsidRPr="0074355E" w:rsidRDefault="0074355E">
            <w:r w:rsidRPr="0074355E">
              <w:t>R5-245660</w:t>
            </w:r>
          </w:p>
        </w:tc>
        <w:tc>
          <w:tcPr>
            <w:tcW w:w="3006" w:type="dxa"/>
            <w:noWrap/>
            <w:hideMark/>
          </w:tcPr>
          <w:p w14:paraId="6E01B7FB" w14:textId="77777777" w:rsidR="0074355E" w:rsidRPr="0074355E" w:rsidRDefault="0074355E">
            <w:r w:rsidRPr="0074355E">
              <w:t>Update UE pre-test configurations for test case 6.5.3.5</w:t>
            </w:r>
          </w:p>
        </w:tc>
        <w:tc>
          <w:tcPr>
            <w:tcW w:w="1788" w:type="dxa"/>
            <w:noWrap/>
            <w:hideMark/>
          </w:tcPr>
          <w:p w14:paraId="52FC073A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29AE1D6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7AAD063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F0922E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C8C056D" w14:textId="77777777" w:rsidR="0074355E" w:rsidRPr="0074355E" w:rsidRDefault="0074355E">
            <w:proofErr w:type="spellStart"/>
            <w:r w:rsidRPr="0074355E">
              <w:t>NG_RAN_PRN_enh_plus_CT-UEConTest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2B911D2" w14:textId="77777777" w:rsidR="0074355E" w:rsidRPr="0074355E" w:rsidRDefault="0074355E">
            <w:r w:rsidRPr="0074355E">
              <w:t>4619</w:t>
            </w:r>
          </w:p>
        </w:tc>
        <w:tc>
          <w:tcPr>
            <w:tcW w:w="425" w:type="dxa"/>
            <w:noWrap/>
            <w:hideMark/>
          </w:tcPr>
          <w:p w14:paraId="20ED7C6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1CB6B5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3E0D6B9" w14:textId="77777777" w:rsidR="0074355E" w:rsidRPr="0074355E" w:rsidRDefault="0074355E">
            <w:r w:rsidRPr="0074355E">
              <w:t>RP-242313</w:t>
            </w:r>
          </w:p>
        </w:tc>
      </w:tr>
      <w:tr w:rsidR="0074355E" w:rsidRPr="0074355E" w14:paraId="57533FD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E61165B" w14:textId="77777777" w:rsidR="0074355E" w:rsidRPr="0074355E" w:rsidRDefault="0074355E">
            <w:r w:rsidRPr="0074355E">
              <w:t>R5-245661</w:t>
            </w:r>
          </w:p>
        </w:tc>
        <w:tc>
          <w:tcPr>
            <w:tcW w:w="3006" w:type="dxa"/>
            <w:noWrap/>
            <w:hideMark/>
          </w:tcPr>
          <w:p w14:paraId="5DA379EC" w14:textId="77777777" w:rsidR="0074355E" w:rsidRPr="0074355E" w:rsidRDefault="0074355E">
            <w:r w:rsidRPr="0074355E">
              <w:t xml:space="preserve">Add new R18 </w:t>
            </w:r>
            <w:proofErr w:type="spellStart"/>
            <w:r w:rsidRPr="0074355E">
              <w:t>eDRX</w:t>
            </w:r>
            <w:proofErr w:type="spellEnd"/>
            <w:r w:rsidRPr="0074355E">
              <w:t xml:space="preserve"> test case 11.7.4 - RAN PTW</w:t>
            </w:r>
          </w:p>
        </w:tc>
        <w:tc>
          <w:tcPr>
            <w:tcW w:w="1788" w:type="dxa"/>
            <w:noWrap/>
            <w:hideMark/>
          </w:tcPr>
          <w:p w14:paraId="63893CE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2F278E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B143F75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2D33EA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D183E26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061526B4" w14:textId="77777777" w:rsidR="0074355E" w:rsidRPr="0074355E" w:rsidRDefault="0074355E">
            <w:r w:rsidRPr="0074355E">
              <w:t>4588</w:t>
            </w:r>
          </w:p>
        </w:tc>
        <w:tc>
          <w:tcPr>
            <w:tcW w:w="425" w:type="dxa"/>
            <w:noWrap/>
            <w:hideMark/>
          </w:tcPr>
          <w:p w14:paraId="747A744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8CB73B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2284F3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77478DF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C4BB40" w14:textId="77777777" w:rsidR="0074355E" w:rsidRPr="0074355E" w:rsidRDefault="0074355E">
            <w:r w:rsidRPr="0074355E">
              <w:t>R5-245662</w:t>
            </w:r>
          </w:p>
        </w:tc>
        <w:tc>
          <w:tcPr>
            <w:tcW w:w="3006" w:type="dxa"/>
            <w:noWrap/>
            <w:hideMark/>
          </w:tcPr>
          <w:p w14:paraId="29505D2B" w14:textId="77777777" w:rsidR="0074355E" w:rsidRPr="0074355E" w:rsidRDefault="0074355E">
            <w:r w:rsidRPr="0074355E">
              <w:t xml:space="preserve">Add test applicability for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and R18 </w:t>
            </w:r>
            <w:proofErr w:type="spellStart"/>
            <w:r w:rsidRPr="0074355E">
              <w:t>eDRX</w:t>
            </w:r>
            <w:proofErr w:type="spellEnd"/>
            <w:r w:rsidRPr="0074355E">
              <w:t xml:space="preserve"> test case</w:t>
            </w:r>
          </w:p>
        </w:tc>
        <w:tc>
          <w:tcPr>
            <w:tcW w:w="1788" w:type="dxa"/>
            <w:noWrap/>
            <w:hideMark/>
          </w:tcPr>
          <w:p w14:paraId="0B13091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44FD83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25DC24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657B3328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2667CD1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70CF3E5B" w14:textId="77777777" w:rsidR="0074355E" w:rsidRPr="0074355E" w:rsidRDefault="0074355E">
            <w:r w:rsidRPr="0074355E">
              <w:t>0499</w:t>
            </w:r>
          </w:p>
        </w:tc>
        <w:tc>
          <w:tcPr>
            <w:tcW w:w="425" w:type="dxa"/>
            <w:noWrap/>
            <w:hideMark/>
          </w:tcPr>
          <w:p w14:paraId="5998207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23704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97C404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5095C5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1E25A2" w14:textId="77777777" w:rsidR="0074355E" w:rsidRPr="0074355E" w:rsidRDefault="0074355E">
            <w:r w:rsidRPr="0074355E">
              <w:t>R5-245663</w:t>
            </w:r>
          </w:p>
        </w:tc>
        <w:tc>
          <w:tcPr>
            <w:tcW w:w="3006" w:type="dxa"/>
            <w:noWrap/>
            <w:hideMark/>
          </w:tcPr>
          <w:p w14:paraId="129676B8" w14:textId="77777777" w:rsidR="0074355E" w:rsidRPr="0074355E" w:rsidRDefault="0074355E">
            <w:proofErr w:type="spellStart"/>
            <w:r w:rsidRPr="0074355E">
              <w:t>Corrrection</w:t>
            </w:r>
            <w:proofErr w:type="spellEnd"/>
            <w:r w:rsidRPr="0074355E">
              <w:t xml:space="preserve"> to RACS test case 8.1.5.9.1</w:t>
            </w:r>
          </w:p>
        </w:tc>
        <w:tc>
          <w:tcPr>
            <w:tcW w:w="1788" w:type="dxa"/>
            <w:noWrap/>
            <w:hideMark/>
          </w:tcPr>
          <w:p w14:paraId="31553388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2CA6B53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2829310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6509A5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4D3EBB8C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AADDAEC" w14:textId="77777777" w:rsidR="0074355E" w:rsidRPr="0074355E" w:rsidRDefault="0074355E">
            <w:r w:rsidRPr="0074355E">
              <w:t>4651</w:t>
            </w:r>
          </w:p>
        </w:tc>
        <w:tc>
          <w:tcPr>
            <w:tcW w:w="425" w:type="dxa"/>
            <w:noWrap/>
            <w:hideMark/>
          </w:tcPr>
          <w:p w14:paraId="7AB4939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C8F95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B680508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5509A29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CB9E47B" w14:textId="77777777" w:rsidR="0074355E" w:rsidRPr="0074355E" w:rsidRDefault="0074355E">
            <w:r w:rsidRPr="0074355E">
              <w:t>R5-245665</w:t>
            </w:r>
          </w:p>
        </w:tc>
        <w:tc>
          <w:tcPr>
            <w:tcW w:w="3006" w:type="dxa"/>
            <w:noWrap/>
            <w:hideMark/>
          </w:tcPr>
          <w:p w14:paraId="227EFEB4" w14:textId="77777777" w:rsidR="0074355E" w:rsidRPr="0074355E" w:rsidRDefault="0074355E">
            <w:r w:rsidRPr="0074355E">
              <w:t>Corrections to UAS test case 9.1.5.2.11</w:t>
            </w:r>
          </w:p>
        </w:tc>
        <w:tc>
          <w:tcPr>
            <w:tcW w:w="1788" w:type="dxa"/>
            <w:noWrap/>
            <w:hideMark/>
          </w:tcPr>
          <w:p w14:paraId="7CFE05D2" w14:textId="77777777" w:rsidR="0074355E" w:rsidRPr="0074355E" w:rsidRDefault="0074355E">
            <w:r w:rsidRPr="0074355E">
              <w:t>QUALCOMM JAPAN LLC.</w:t>
            </w:r>
          </w:p>
        </w:tc>
        <w:tc>
          <w:tcPr>
            <w:tcW w:w="861" w:type="dxa"/>
            <w:noWrap/>
            <w:hideMark/>
          </w:tcPr>
          <w:p w14:paraId="38323F9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7ABEC997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04488D1C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6E5A2A55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41703CE" w14:textId="77777777" w:rsidR="0074355E" w:rsidRPr="0074355E" w:rsidRDefault="0074355E">
            <w:r w:rsidRPr="0074355E">
              <w:t>4468</w:t>
            </w:r>
          </w:p>
        </w:tc>
        <w:tc>
          <w:tcPr>
            <w:tcW w:w="425" w:type="dxa"/>
            <w:noWrap/>
            <w:hideMark/>
          </w:tcPr>
          <w:p w14:paraId="51F9B24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33A243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8C2F92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6CC2695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AE8D28" w14:textId="77777777" w:rsidR="0074355E" w:rsidRPr="0074355E" w:rsidRDefault="0074355E">
            <w:r w:rsidRPr="0074355E">
              <w:t>R5-245666</w:t>
            </w:r>
          </w:p>
        </w:tc>
        <w:tc>
          <w:tcPr>
            <w:tcW w:w="3006" w:type="dxa"/>
            <w:noWrap/>
            <w:hideMark/>
          </w:tcPr>
          <w:p w14:paraId="5C6A3ABB" w14:textId="77777777" w:rsidR="0074355E" w:rsidRPr="0074355E" w:rsidRDefault="0074355E">
            <w:r w:rsidRPr="0074355E">
              <w:t>Corrections to UAS test case 9.1.6.2.3</w:t>
            </w:r>
          </w:p>
        </w:tc>
        <w:tc>
          <w:tcPr>
            <w:tcW w:w="1788" w:type="dxa"/>
            <w:noWrap/>
            <w:hideMark/>
          </w:tcPr>
          <w:p w14:paraId="725BF3DE" w14:textId="77777777" w:rsidR="0074355E" w:rsidRPr="0074355E" w:rsidRDefault="0074355E">
            <w:r w:rsidRPr="0074355E">
              <w:t>QUALCOMM JAPAN LLC.</w:t>
            </w:r>
          </w:p>
        </w:tc>
        <w:tc>
          <w:tcPr>
            <w:tcW w:w="861" w:type="dxa"/>
            <w:noWrap/>
            <w:hideMark/>
          </w:tcPr>
          <w:p w14:paraId="4CA786FB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1F2246C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516C29E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D8FBD7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E642318" w14:textId="77777777" w:rsidR="0074355E" w:rsidRPr="0074355E" w:rsidRDefault="0074355E">
            <w:r w:rsidRPr="0074355E">
              <w:t>4469</w:t>
            </w:r>
          </w:p>
        </w:tc>
        <w:tc>
          <w:tcPr>
            <w:tcW w:w="425" w:type="dxa"/>
            <w:noWrap/>
            <w:hideMark/>
          </w:tcPr>
          <w:p w14:paraId="72A337A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A9A8C4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60584C0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6326E23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94FA277" w14:textId="77777777" w:rsidR="0074355E" w:rsidRPr="0074355E" w:rsidRDefault="0074355E">
            <w:r w:rsidRPr="0074355E">
              <w:t>R5-245667</w:t>
            </w:r>
          </w:p>
        </w:tc>
        <w:tc>
          <w:tcPr>
            <w:tcW w:w="3006" w:type="dxa"/>
            <w:noWrap/>
            <w:hideMark/>
          </w:tcPr>
          <w:p w14:paraId="7F189F3F" w14:textId="77777777" w:rsidR="0074355E" w:rsidRPr="0074355E" w:rsidRDefault="0074355E">
            <w:r w:rsidRPr="0074355E">
              <w:t>Corrections to UAS test case 9.1.5.1.17</w:t>
            </w:r>
          </w:p>
        </w:tc>
        <w:tc>
          <w:tcPr>
            <w:tcW w:w="1788" w:type="dxa"/>
            <w:noWrap/>
            <w:hideMark/>
          </w:tcPr>
          <w:p w14:paraId="6EA22301" w14:textId="77777777" w:rsidR="0074355E" w:rsidRPr="0074355E" w:rsidRDefault="0074355E">
            <w:r w:rsidRPr="0074355E">
              <w:t>QUALCOMM JAPAN LLC.</w:t>
            </w:r>
          </w:p>
        </w:tc>
        <w:tc>
          <w:tcPr>
            <w:tcW w:w="861" w:type="dxa"/>
            <w:noWrap/>
            <w:hideMark/>
          </w:tcPr>
          <w:p w14:paraId="5D25C59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D19FECF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951139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7669006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542A334" w14:textId="77777777" w:rsidR="0074355E" w:rsidRPr="0074355E" w:rsidRDefault="0074355E">
            <w:r w:rsidRPr="0074355E">
              <w:t>4549</w:t>
            </w:r>
          </w:p>
        </w:tc>
        <w:tc>
          <w:tcPr>
            <w:tcW w:w="425" w:type="dxa"/>
            <w:noWrap/>
            <w:hideMark/>
          </w:tcPr>
          <w:p w14:paraId="587BC58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F568CE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67B210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39ED6B1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5C1EA24" w14:textId="77777777" w:rsidR="0074355E" w:rsidRPr="0074355E" w:rsidRDefault="0074355E">
            <w:r w:rsidRPr="0074355E">
              <w:t>R5-245669</w:t>
            </w:r>
          </w:p>
        </w:tc>
        <w:tc>
          <w:tcPr>
            <w:tcW w:w="3006" w:type="dxa"/>
            <w:noWrap/>
            <w:hideMark/>
          </w:tcPr>
          <w:p w14:paraId="5B4058D1" w14:textId="77777777" w:rsidR="0074355E" w:rsidRPr="0074355E" w:rsidRDefault="0074355E">
            <w:r w:rsidRPr="0074355E">
              <w:t>Add applicability for Rel-18 MUSIM test case 8.1.1.2.5</w:t>
            </w:r>
          </w:p>
        </w:tc>
        <w:tc>
          <w:tcPr>
            <w:tcW w:w="1788" w:type="dxa"/>
            <w:noWrap/>
            <w:hideMark/>
          </w:tcPr>
          <w:p w14:paraId="4E9C3FCA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5B47F78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2EF08DF" w14:textId="77777777" w:rsidR="0074355E" w:rsidRPr="0074355E" w:rsidRDefault="0074355E">
            <w:r w:rsidRPr="0074355E">
              <w:t>38.523-2</w:t>
            </w:r>
          </w:p>
        </w:tc>
        <w:tc>
          <w:tcPr>
            <w:tcW w:w="851" w:type="dxa"/>
            <w:noWrap/>
            <w:hideMark/>
          </w:tcPr>
          <w:p w14:paraId="57343A43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9AC01DF" w14:textId="77777777" w:rsidR="0074355E" w:rsidRPr="0074355E" w:rsidRDefault="0074355E">
            <w:proofErr w:type="spellStart"/>
            <w:r w:rsidRPr="0074355E">
              <w:t>NR_DualTxRx_MUSIM-UEConTest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6D08036" w14:textId="77777777" w:rsidR="0074355E" w:rsidRPr="0074355E" w:rsidRDefault="0074355E">
            <w:r w:rsidRPr="0074355E">
              <w:t>0492</w:t>
            </w:r>
          </w:p>
        </w:tc>
        <w:tc>
          <w:tcPr>
            <w:tcW w:w="425" w:type="dxa"/>
            <w:noWrap/>
            <w:hideMark/>
          </w:tcPr>
          <w:p w14:paraId="27D353F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147DA2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8809D0" w14:textId="77777777" w:rsidR="0074355E" w:rsidRPr="0074355E" w:rsidRDefault="0074355E">
            <w:r w:rsidRPr="0074355E">
              <w:t>RP-242317</w:t>
            </w:r>
          </w:p>
        </w:tc>
      </w:tr>
      <w:tr w:rsidR="0074355E" w:rsidRPr="0074355E" w14:paraId="776CB09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4316AC7" w14:textId="77777777" w:rsidR="0074355E" w:rsidRPr="0074355E" w:rsidRDefault="0074355E">
            <w:r w:rsidRPr="0074355E">
              <w:t>R5-245670</w:t>
            </w:r>
          </w:p>
        </w:tc>
        <w:tc>
          <w:tcPr>
            <w:tcW w:w="3006" w:type="dxa"/>
            <w:noWrap/>
            <w:hideMark/>
          </w:tcPr>
          <w:p w14:paraId="56DA3AF2" w14:textId="77777777" w:rsidR="0074355E" w:rsidRPr="0074355E" w:rsidRDefault="0074355E">
            <w:r w:rsidRPr="0074355E">
              <w:t>Correction to Resource-lists from the UE for initial configuration</w:t>
            </w:r>
          </w:p>
        </w:tc>
        <w:tc>
          <w:tcPr>
            <w:tcW w:w="1788" w:type="dxa"/>
            <w:noWrap/>
            <w:hideMark/>
          </w:tcPr>
          <w:p w14:paraId="0D1429EA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59989ADF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E7A44F0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43B3828E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58A4537B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332383FB" w14:textId="77777777" w:rsidR="0074355E" w:rsidRPr="0074355E" w:rsidRDefault="0074355E">
            <w:r w:rsidRPr="0074355E">
              <w:t>0374</w:t>
            </w:r>
          </w:p>
        </w:tc>
        <w:tc>
          <w:tcPr>
            <w:tcW w:w="425" w:type="dxa"/>
            <w:noWrap/>
            <w:hideMark/>
          </w:tcPr>
          <w:p w14:paraId="748AF60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20DF7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CD2A0B9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2D3D790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BEC94D" w14:textId="77777777" w:rsidR="0074355E" w:rsidRPr="0074355E" w:rsidRDefault="0074355E">
            <w:r w:rsidRPr="0074355E">
              <w:t>R5-245671</w:t>
            </w:r>
          </w:p>
        </w:tc>
        <w:tc>
          <w:tcPr>
            <w:tcW w:w="3006" w:type="dxa"/>
            <w:noWrap/>
            <w:hideMark/>
          </w:tcPr>
          <w:p w14:paraId="753D56FA" w14:textId="77777777" w:rsidR="0074355E" w:rsidRPr="0074355E" w:rsidRDefault="0074355E">
            <w:r w:rsidRPr="0074355E">
              <w:t>Addition of HTTP 204 for Clause 5.5.4</w:t>
            </w:r>
          </w:p>
        </w:tc>
        <w:tc>
          <w:tcPr>
            <w:tcW w:w="1788" w:type="dxa"/>
            <w:noWrap/>
            <w:hideMark/>
          </w:tcPr>
          <w:p w14:paraId="4D3EA403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7726F635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2CC03768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651A56D6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E824993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274D7395" w14:textId="77777777" w:rsidR="0074355E" w:rsidRPr="0074355E" w:rsidRDefault="0074355E">
            <w:r w:rsidRPr="0074355E">
              <w:t>0370</w:t>
            </w:r>
          </w:p>
        </w:tc>
        <w:tc>
          <w:tcPr>
            <w:tcW w:w="425" w:type="dxa"/>
            <w:noWrap/>
            <w:hideMark/>
          </w:tcPr>
          <w:p w14:paraId="6157D32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14D3A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ABA6EE8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1DC96CA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57B541" w14:textId="77777777" w:rsidR="0074355E" w:rsidRPr="0074355E" w:rsidRDefault="0074355E">
            <w:r w:rsidRPr="0074355E">
              <w:t>R5-245672</w:t>
            </w:r>
          </w:p>
        </w:tc>
        <w:tc>
          <w:tcPr>
            <w:tcW w:w="3006" w:type="dxa"/>
            <w:noWrap/>
            <w:hideMark/>
          </w:tcPr>
          <w:p w14:paraId="01D13BF2" w14:textId="77777777" w:rsidR="0074355E" w:rsidRPr="0074355E" w:rsidRDefault="0074355E">
            <w:r w:rsidRPr="0074355E">
              <w:t>Condition for MBMS test cases</w:t>
            </w:r>
          </w:p>
        </w:tc>
        <w:tc>
          <w:tcPr>
            <w:tcW w:w="1788" w:type="dxa"/>
            <w:noWrap/>
            <w:hideMark/>
          </w:tcPr>
          <w:p w14:paraId="52F56D05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2C64408F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1D0D77AE" w14:textId="77777777" w:rsidR="0074355E" w:rsidRPr="0074355E" w:rsidRDefault="0074355E">
            <w:r w:rsidRPr="0074355E">
              <w:t>36.579-4</w:t>
            </w:r>
          </w:p>
        </w:tc>
        <w:tc>
          <w:tcPr>
            <w:tcW w:w="851" w:type="dxa"/>
            <w:noWrap/>
            <w:hideMark/>
          </w:tcPr>
          <w:p w14:paraId="28B51DDD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47475DFC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17ED56F4" w14:textId="77777777" w:rsidR="0074355E" w:rsidRPr="0074355E" w:rsidRDefault="0074355E">
            <w:r w:rsidRPr="0074355E">
              <w:t>0037</w:t>
            </w:r>
          </w:p>
        </w:tc>
        <w:tc>
          <w:tcPr>
            <w:tcW w:w="425" w:type="dxa"/>
            <w:noWrap/>
            <w:hideMark/>
          </w:tcPr>
          <w:p w14:paraId="072D904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A04D22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FE09C4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05D7FE9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35A5BAC" w14:textId="77777777" w:rsidR="0074355E" w:rsidRPr="0074355E" w:rsidRDefault="0074355E">
            <w:r w:rsidRPr="0074355E">
              <w:lastRenderedPageBreak/>
              <w:t>R5-245674</w:t>
            </w:r>
          </w:p>
        </w:tc>
        <w:tc>
          <w:tcPr>
            <w:tcW w:w="3006" w:type="dxa"/>
            <w:noWrap/>
            <w:hideMark/>
          </w:tcPr>
          <w:p w14:paraId="4C7BABE0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MCData</w:t>
            </w:r>
            <w:proofErr w:type="spellEnd"/>
            <w:r w:rsidRPr="0074355E">
              <w:t xml:space="preserve"> Message Store Function terminology</w:t>
            </w:r>
          </w:p>
        </w:tc>
        <w:tc>
          <w:tcPr>
            <w:tcW w:w="1788" w:type="dxa"/>
            <w:noWrap/>
            <w:hideMark/>
          </w:tcPr>
          <w:p w14:paraId="3F7D9AC6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50A77512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34316E5" w14:textId="77777777" w:rsidR="0074355E" w:rsidRPr="0074355E" w:rsidRDefault="0074355E">
            <w:r w:rsidRPr="0074355E">
              <w:t>36.579-5</w:t>
            </w:r>
          </w:p>
        </w:tc>
        <w:tc>
          <w:tcPr>
            <w:tcW w:w="851" w:type="dxa"/>
            <w:noWrap/>
            <w:hideMark/>
          </w:tcPr>
          <w:p w14:paraId="7FD2237B" w14:textId="77777777" w:rsidR="0074355E" w:rsidRPr="0074355E" w:rsidRDefault="0074355E">
            <w:r w:rsidRPr="0074355E">
              <w:t>17.6.0</w:t>
            </w:r>
          </w:p>
        </w:tc>
        <w:tc>
          <w:tcPr>
            <w:tcW w:w="4396" w:type="dxa"/>
            <w:noWrap/>
            <w:hideMark/>
          </w:tcPr>
          <w:p w14:paraId="3BA83326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3EBF103F" w14:textId="77777777" w:rsidR="0074355E" w:rsidRPr="0074355E" w:rsidRDefault="0074355E">
            <w:r w:rsidRPr="0074355E">
              <w:t>0119</w:t>
            </w:r>
          </w:p>
        </w:tc>
        <w:tc>
          <w:tcPr>
            <w:tcW w:w="425" w:type="dxa"/>
            <w:noWrap/>
            <w:hideMark/>
          </w:tcPr>
          <w:p w14:paraId="42DF19C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3EBC4E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EE7A57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3E2082B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A4F06C1" w14:textId="77777777" w:rsidR="0074355E" w:rsidRPr="0074355E" w:rsidRDefault="0074355E">
            <w:r w:rsidRPr="0074355E">
              <w:t>R5-245675</w:t>
            </w:r>
          </w:p>
        </w:tc>
        <w:tc>
          <w:tcPr>
            <w:tcW w:w="3006" w:type="dxa"/>
            <w:noWrap/>
            <w:hideMark/>
          </w:tcPr>
          <w:p w14:paraId="54C2E56A" w14:textId="77777777" w:rsidR="0074355E" w:rsidRPr="0074355E" w:rsidRDefault="0074355E">
            <w:r w:rsidRPr="0074355E">
              <w:t>Addition of New Test Case 6.8.1 Message Store Function Objects</w:t>
            </w:r>
          </w:p>
        </w:tc>
        <w:tc>
          <w:tcPr>
            <w:tcW w:w="1788" w:type="dxa"/>
            <w:noWrap/>
            <w:hideMark/>
          </w:tcPr>
          <w:p w14:paraId="53E80267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06B0FCAB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ED9D807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16416F52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67584A0B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411D7D1C" w14:textId="77777777" w:rsidR="0074355E" w:rsidRPr="0074355E" w:rsidRDefault="0074355E">
            <w:r w:rsidRPr="0074355E">
              <w:t>0067</w:t>
            </w:r>
          </w:p>
        </w:tc>
        <w:tc>
          <w:tcPr>
            <w:tcW w:w="425" w:type="dxa"/>
            <w:noWrap/>
            <w:hideMark/>
          </w:tcPr>
          <w:p w14:paraId="2355715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FE9EC1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135E96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1F8D8CD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043D225" w14:textId="77777777" w:rsidR="0074355E" w:rsidRPr="0074355E" w:rsidRDefault="0074355E">
            <w:r w:rsidRPr="0074355E">
              <w:t>R5-245676</w:t>
            </w:r>
          </w:p>
        </w:tc>
        <w:tc>
          <w:tcPr>
            <w:tcW w:w="3006" w:type="dxa"/>
            <w:noWrap/>
            <w:hideMark/>
          </w:tcPr>
          <w:p w14:paraId="44E18E3D" w14:textId="77777777" w:rsidR="0074355E" w:rsidRPr="0074355E" w:rsidRDefault="0074355E">
            <w:r w:rsidRPr="0074355E">
              <w:t>Addition of New Test Case 6.8.2 Message Store Function Folders</w:t>
            </w:r>
          </w:p>
        </w:tc>
        <w:tc>
          <w:tcPr>
            <w:tcW w:w="1788" w:type="dxa"/>
            <w:noWrap/>
            <w:hideMark/>
          </w:tcPr>
          <w:p w14:paraId="1C1A87DD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40DAF902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2B8FA5C2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40D6C9C2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0B06FFDB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26922903" w14:textId="77777777" w:rsidR="0074355E" w:rsidRPr="0074355E" w:rsidRDefault="0074355E">
            <w:r w:rsidRPr="0074355E">
              <w:t>0068</w:t>
            </w:r>
          </w:p>
        </w:tc>
        <w:tc>
          <w:tcPr>
            <w:tcW w:w="425" w:type="dxa"/>
            <w:noWrap/>
            <w:hideMark/>
          </w:tcPr>
          <w:p w14:paraId="503C114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B6F01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9A1E69" w14:textId="77777777" w:rsidR="0074355E" w:rsidRPr="0074355E" w:rsidRDefault="0074355E">
            <w:r w:rsidRPr="0074355E">
              <w:t>RP-242283</w:t>
            </w:r>
          </w:p>
        </w:tc>
      </w:tr>
      <w:tr w:rsidR="0074355E" w:rsidRPr="0074355E" w14:paraId="5559C7E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4610720" w14:textId="77777777" w:rsidR="0074355E" w:rsidRPr="0074355E" w:rsidRDefault="0074355E">
            <w:r w:rsidRPr="0074355E">
              <w:t>R5-245677</w:t>
            </w:r>
          </w:p>
        </w:tc>
        <w:tc>
          <w:tcPr>
            <w:tcW w:w="3006" w:type="dxa"/>
            <w:noWrap/>
            <w:hideMark/>
          </w:tcPr>
          <w:p w14:paraId="695B0321" w14:textId="77777777" w:rsidR="0074355E" w:rsidRPr="0074355E" w:rsidRDefault="0074355E">
            <w:r w:rsidRPr="0074355E">
              <w:t>Addition of New Test Case 6.8.3 Message Store Function Subscription</w:t>
            </w:r>
          </w:p>
        </w:tc>
        <w:tc>
          <w:tcPr>
            <w:tcW w:w="1788" w:type="dxa"/>
            <w:noWrap/>
            <w:hideMark/>
          </w:tcPr>
          <w:p w14:paraId="63940525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40963575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5D8D9B40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1C89C69C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6C9518C6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2EE4566C" w14:textId="77777777" w:rsidR="0074355E" w:rsidRPr="0074355E" w:rsidRDefault="0074355E">
            <w:r w:rsidRPr="0074355E">
              <w:t>0069</w:t>
            </w:r>
          </w:p>
        </w:tc>
        <w:tc>
          <w:tcPr>
            <w:tcW w:w="425" w:type="dxa"/>
            <w:noWrap/>
            <w:hideMark/>
          </w:tcPr>
          <w:p w14:paraId="08D435B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01C939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3566B28" w14:textId="77777777" w:rsidR="0074355E" w:rsidRPr="0074355E" w:rsidRDefault="0074355E">
            <w:r w:rsidRPr="0074355E">
              <w:t>RP-242284</w:t>
            </w:r>
          </w:p>
        </w:tc>
      </w:tr>
      <w:tr w:rsidR="0074355E" w:rsidRPr="0074355E" w14:paraId="660FBFC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057CC9A" w14:textId="77777777" w:rsidR="0074355E" w:rsidRPr="0074355E" w:rsidRDefault="0074355E">
            <w:r w:rsidRPr="0074355E">
              <w:t>R5-245678</w:t>
            </w:r>
          </w:p>
        </w:tc>
        <w:tc>
          <w:tcPr>
            <w:tcW w:w="3006" w:type="dxa"/>
            <w:noWrap/>
            <w:hideMark/>
          </w:tcPr>
          <w:p w14:paraId="7351134C" w14:textId="77777777" w:rsidR="0074355E" w:rsidRPr="0074355E" w:rsidRDefault="0074355E">
            <w:r w:rsidRPr="0074355E">
              <w:t>Addition of New Test Case 6.8.4 Message Store Function Synchronization</w:t>
            </w:r>
          </w:p>
        </w:tc>
        <w:tc>
          <w:tcPr>
            <w:tcW w:w="1788" w:type="dxa"/>
            <w:noWrap/>
            <w:hideMark/>
          </w:tcPr>
          <w:p w14:paraId="085E456C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2399E89F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627DF1ED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14B70CF5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4D78D025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2ED5FDAC" w14:textId="77777777" w:rsidR="0074355E" w:rsidRPr="0074355E" w:rsidRDefault="0074355E">
            <w:r w:rsidRPr="0074355E">
              <w:t>0070</w:t>
            </w:r>
          </w:p>
        </w:tc>
        <w:tc>
          <w:tcPr>
            <w:tcW w:w="425" w:type="dxa"/>
            <w:noWrap/>
            <w:hideMark/>
          </w:tcPr>
          <w:p w14:paraId="62718E5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6E9E2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B65CB7" w14:textId="77777777" w:rsidR="0074355E" w:rsidRPr="0074355E" w:rsidRDefault="0074355E">
            <w:r w:rsidRPr="0074355E">
              <w:t>RP-242284</w:t>
            </w:r>
          </w:p>
        </w:tc>
      </w:tr>
      <w:tr w:rsidR="0074355E" w:rsidRPr="0074355E" w14:paraId="41D90FB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53E2E30" w14:textId="77777777" w:rsidR="0074355E" w:rsidRPr="0074355E" w:rsidRDefault="0074355E">
            <w:r w:rsidRPr="0074355E">
              <w:t>R5-245679</w:t>
            </w:r>
          </w:p>
        </w:tc>
        <w:tc>
          <w:tcPr>
            <w:tcW w:w="3006" w:type="dxa"/>
            <w:noWrap/>
            <w:hideMark/>
          </w:tcPr>
          <w:p w14:paraId="3D7E8D94" w14:textId="77777777" w:rsidR="0074355E" w:rsidRPr="0074355E" w:rsidRDefault="0074355E">
            <w:r w:rsidRPr="0074355E">
              <w:t>Addition of new references</w:t>
            </w:r>
          </w:p>
        </w:tc>
        <w:tc>
          <w:tcPr>
            <w:tcW w:w="1788" w:type="dxa"/>
            <w:noWrap/>
            <w:hideMark/>
          </w:tcPr>
          <w:p w14:paraId="3B0A2BB3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103B5011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E7B4E14" w14:textId="77777777" w:rsidR="0074355E" w:rsidRPr="0074355E" w:rsidRDefault="0074355E">
            <w:r w:rsidRPr="0074355E">
              <w:t>36.579-7</w:t>
            </w:r>
          </w:p>
        </w:tc>
        <w:tc>
          <w:tcPr>
            <w:tcW w:w="851" w:type="dxa"/>
            <w:noWrap/>
            <w:hideMark/>
          </w:tcPr>
          <w:p w14:paraId="6B6F2E0E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2346B24B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6A32AD9A" w14:textId="77777777" w:rsidR="0074355E" w:rsidRPr="0074355E" w:rsidRDefault="0074355E">
            <w:r w:rsidRPr="0074355E">
              <w:t>0073</w:t>
            </w:r>
          </w:p>
        </w:tc>
        <w:tc>
          <w:tcPr>
            <w:tcW w:w="425" w:type="dxa"/>
            <w:noWrap/>
            <w:hideMark/>
          </w:tcPr>
          <w:p w14:paraId="353ADC4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E21D99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A4BC4F" w14:textId="77777777" w:rsidR="0074355E" w:rsidRPr="0074355E" w:rsidRDefault="0074355E">
            <w:r w:rsidRPr="0074355E">
              <w:t>RP-242284</w:t>
            </w:r>
          </w:p>
        </w:tc>
      </w:tr>
      <w:tr w:rsidR="0074355E" w:rsidRPr="0074355E" w14:paraId="6ECEBD4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3CEAB3" w14:textId="77777777" w:rsidR="0074355E" w:rsidRPr="0074355E" w:rsidRDefault="0074355E">
            <w:r w:rsidRPr="0074355E">
              <w:t>R5-245680</w:t>
            </w:r>
          </w:p>
        </w:tc>
        <w:tc>
          <w:tcPr>
            <w:tcW w:w="3006" w:type="dxa"/>
            <w:noWrap/>
            <w:hideMark/>
          </w:tcPr>
          <w:p w14:paraId="1F049B3D" w14:textId="77777777" w:rsidR="0074355E" w:rsidRPr="0074355E" w:rsidRDefault="0074355E">
            <w:r w:rsidRPr="0074355E">
              <w:t>Updates to MCPTT TC 6.1.1.1</w:t>
            </w:r>
          </w:p>
        </w:tc>
        <w:tc>
          <w:tcPr>
            <w:tcW w:w="1788" w:type="dxa"/>
            <w:noWrap/>
            <w:hideMark/>
          </w:tcPr>
          <w:p w14:paraId="0EC42E35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172D5FD4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2C200D0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27A5F944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2558670B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4B75D375" w14:textId="77777777" w:rsidR="0074355E" w:rsidRPr="0074355E" w:rsidRDefault="0074355E">
            <w:r w:rsidRPr="0074355E">
              <w:t>0373</w:t>
            </w:r>
          </w:p>
        </w:tc>
        <w:tc>
          <w:tcPr>
            <w:tcW w:w="425" w:type="dxa"/>
            <w:noWrap/>
            <w:hideMark/>
          </w:tcPr>
          <w:p w14:paraId="023E0DC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1A2DF0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524286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4AAF1E5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C40729D" w14:textId="77777777" w:rsidR="0074355E" w:rsidRPr="0074355E" w:rsidRDefault="0074355E">
            <w:r w:rsidRPr="0074355E">
              <w:t>R5-245681</w:t>
            </w:r>
          </w:p>
        </w:tc>
        <w:tc>
          <w:tcPr>
            <w:tcW w:w="3006" w:type="dxa"/>
            <w:noWrap/>
            <w:hideMark/>
          </w:tcPr>
          <w:p w14:paraId="1F79B1DA" w14:textId="77777777" w:rsidR="0074355E" w:rsidRPr="0074355E" w:rsidRDefault="0074355E">
            <w:r w:rsidRPr="0074355E">
              <w:t>Updates to MCPTT TC 6.1.1.2</w:t>
            </w:r>
          </w:p>
        </w:tc>
        <w:tc>
          <w:tcPr>
            <w:tcW w:w="1788" w:type="dxa"/>
            <w:noWrap/>
            <w:hideMark/>
          </w:tcPr>
          <w:p w14:paraId="1AA8B03F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547E0F44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031C8E41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798A1253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40EDFBA2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04DB3B9D" w14:textId="77777777" w:rsidR="0074355E" w:rsidRPr="0074355E" w:rsidRDefault="0074355E">
            <w:r w:rsidRPr="0074355E">
              <w:t>0374</w:t>
            </w:r>
          </w:p>
        </w:tc>
        <w:tc>
          <w:tcPr>
            <w:tcW w:w="425" w:type="dxa"/>
            <w:noWrap/>
            <w:hideMark/>
          </w:tcPr>
          <w:p w14:paraId="698AADA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833F12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B71BB7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2E6F3D5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2AACF1" w14:textId="77777777" w:rsidR="0074355E" w:rsidRPr="0074355E" w:rsidRDefault="0074355E">
            <w:r w:rsidRPr="0074355E">
              <w:t>R5-245682</w:t>
            </w:r>
          </w:p>
        </w:tc>
        <w:tc>
          <w:tcPr>
            <w:tcW w:w="3006" w:type="dxa"/>
            <w:noWrap/>
            <w:hideMark/>
          </w:tcPr>
          <w:p w14:paraId="6F397722" w14:textId="77777777" w:rsidR="0074355E" w:rsidRPr="0074355E" w:rsidRDefault="0074355E">
            <w:r w:rsidRPr="0074355E">
              <w:t>Updates to MCPTT TC 6.1.1.3</w:t>
            </w:r>
          </w:p>
        </w:tc>
        <w:tc>
          <w:tcPr>
            <w:tcW w:w="1788" w:type="dxa"/>
            <w:noWrap/>
            <w:hideMark/>
          </w:tcPr>
          <w:p w14:paraId="0A9C4E8A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297DA8ED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54C646B1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5592CFCA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7C3A49E7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633214BB" w14:textId="77777777" w:rsidR="0074355E" w:rsidRPr="0074355E" w:rsidRDefault="0074355E">
            <w:r w:rsidRPr="0074355E">
              <w:t>0375</w:t>
            </w:r>
          </w:p>
        </w:tc>
        <w:tc>
          <w:tcPr>
            <w:tcW w:w="425" w:type="dxa"/>
            <w:noWrap/>
            <w:hideMark/>
          </w:tcPr>
          <w:p w14:paraId="135246D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674781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2F662A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069BD78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C91E608" w14:textId="77777777" w:rsidR="0074355E" w:rsidRPr="0074355E" w:rsidRDefault="0074355E">
            <w:r w:rsidRPr="0074355E">
              <w:t>R5-245683</w:t>
            </w:r>
          </w:p>
        </w:tc>
        <w:tc>
          <w:tcPr>
            <w:tcW w:w="3006" w:type="dxa"/>
            <w:noWrap/>
            <w:hideMark/>
          </w:tcPr>
          <w:p w14:paraId="0432CB87" w14:textId="77777777" w:rsidR="0074355E" w:rsidRPr="0074355E" w:rsidRDefault="0074355E">
            <w:r w:rsidRPr="0074355E">
              <w:t>Updates to MCPTT TC 6.1.1.4</w:t>
            </w:r>
          </w:p>
        </w:tc>
        <w:tc>
          <w:tcPr>
            <w:tcW w:w="1788" w:type="dxa"/>
            <w:noWrap/>
            <w:hideMark/>
          </w:tcPr>
          <w:p w14:paraId="2BB6AF05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1A651668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3319411D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6AE3CB40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FF94EA9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5A4B7F56" w14:textId="77777777" w:rsidR="0074355E" w:rsidRPr="0074355E" w:rsidRDefault="0074355E">
            <w:r w:rsidRPr="0074355E">
              <w:t>0376</w:t>
            </w:r>
          </w:p>
        </w:tc>
        <w:tc>
          <w:tcPr>
            <w:tcW w:w="425" w:type="dxa"/>
            <w:noWrap/>
            <w:hideMark/>
          </w:tcPr>
          <w:p w14:paraId="1D60ED3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A7860A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21613A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7224BE3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3A6EC6B" w14:textId="77777777" w:rsidR="0074355E" w:rsidRPr="0074355E" w:rsidRDefault="0074355E">
            <w:r w:rsidRPr="0074355E">
              <w:lastRenderedPageBreak/>
              <w:t>R5-245684</w:t>
            </w:r>
          </w:p>
        </w:tc>
        <w:tc>
          <w:tcPr>
            <w:tcW w:w="3006" w:type="dxa"/>
            <w:noWrap/>
            <w:hideMark/>
          </w:tcPr>
          <w:p w14:paraId="55C89112" w14:textId="77777777" w:rsidR="0074355E" w:rsidRPr="0074355E" w:rsidRDefault="0074355E">
            <w:r w:rsidRPr="0074355E">
              <w:t>Updates to MCPTT TC 6.1.1.5</w:t>
            </w:r>
          </w:p>
        </w:tc>
        <w:tc>
          <w:tcPr>
            <w:tcW w:w="1788" w:type="dxa"/>
            <w:noWrap/>
            <w:hideMark/>
          </w:tcPr>
          <w:p w14:paraId="0A725554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5F403FAC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3ED78040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6C5FFE20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9A4FA86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092BCBE9" w14:textId="77777777" w:rsidR="0074355E" w:rsidRPr="0074355E" w:rsidRDefault="0074355E">
            <w:r w:rsidRPr="0074355E">
              <w:t>0377</w:t>
            </w:r>
          </w:p>
        </w:tc>
        <w:tc>
          <w:tcPr>
            <w:tcW w:w="425" w:type="dxa"/>
            <w:noWrap/>
            <w:hideMark/>
          </w:tcPr>
          <w:p w14:paraId="703A6C5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C5AC5A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15E8519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7CD2021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6A2FFCF" w14:textId="77777777" w:rsidR="0074355E" w:rsidRPr="0074355E" w:rsidRDefault="0074355E">
            <w:r w:rsidRPr="0074355E">
              <w:t>R5-245685</w:t>
            </w:r>
          </w:p>
        </w:tc>
        <w:tc>
          <w:tcPr>
            <w:tcW w:w="3006" w:type="dxa"/>
            <w:noWrap/>
            <w:hideMark/>
          </w:tcPr>
          <w:p w14:paraId="363C4CFD" w14:textId="77777777" w:rsidR="0074355E" w:rsidRPr="0074355E" w:rsidRDefault="0074355E">
            <w:r w:rsidRPr="0074355E">
              <w:t>Updates to MCPTT TC 6.1.1.6</w:t>
            </w:r>
          </w:p>
        </w:tc>
        <w:tc>
          <w:tcPr>
            <w:tcW w:w="1788" w:type="dxa"/>
            <w:noWrap/>
            <w:hideMark/>
          </w:tcPr>
          <w:p w14:paraId="426266DE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54112E23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3223C63D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2178DD9D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4DAA681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43326DDE" w14:textId="77777777" w:rsidR="0074355E" w:rsidRPr="0074355E" w:rsidRDefault="0074355E">
            <w:r w:rsidRPr="0074355E">
              <w:t>0378</w:t>
            </w:r>
          </w:p>
        </w:tc>
        <w:tc>
          <w:tcPr>
            <w:tcW w:w="425" w:type="dxa"/>
            <w:noWrap/>
            <w:hideMark/>
          </w:tcPr>
          <w:p w14:paraId="00ADB0A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25F73D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EC42F8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6BEC06F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A7145C" w14:textId="77777777" w:rsidR="0074355E" w:rsidRPr="0074355E" w:rsidRDefault="0074355E">
            <w:r w:rsidRPr="0074355E">
              <w:t>R5-245686</w:t>
            </w:r>
          </w:p>
        </w:tc>
        <w:tc>
          <w:tcPr>
            <w:tcW w:w="3006" w:type="dxa"/>
            <w:noWrap/>
            <w:hideMark/>
          </w:tcPr>
          <w:p w14:paraId="67C4C564" w14:textId="77777777" w:rsidR="0074355E" w:rsidRPr="0074355E" w:rsidRDefault="0074355E">
            <w:r w:rsidRPr="0074355E">
              <w:t>Updates to MCPTT TC 6.1.1.7</w:t>
            </w:r>
          </w:p>
        </w:tc>
        <w:tc>
          <w:tcPr>
            <w:tcW w:w="1788" w:type="dxa"/>
            <w:noWrap/>
            <w:hideMark/>
          </w:tcPr>
          <w:p w14:paraId="02D58179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53D4A0E6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1F2D7C43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2F04E59E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69E9989E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4190C468" w14:textId="77777777" w:rsidR="0074355E" w:rsidRPr="0074355E" w:rsidRDefault="0074355E">
            <w:r w:rsidRPr="0074355E">
              <w:t>0379</w:t>
            </w:r>
          </w:p>
        </w:tc>
        <w:tc>
          <w:tcPr>
            <w:tcW w:w="425" w:type="dxa"/>
            <w:noWrap/>
            <w:hideMark/>
          </w:tcPr>
          <w:p w14:paraId="69CBAFE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628473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413DC9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1AE82F5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D3D505" w14:textId="77777777" w:rsidR="0074355E" w:rsidRPr="0074355E" w:rsidRDefault="0074355E">
            <w:r w:rsidRPr="0074355E">
              <w:t>R5-245687</w:t>
            </w:r>
          </w:p>
        </w:tc>
        <w:tc>
          <w:tcPr>
            <w:tcW w:w="3006" w:type="dxa"/>
            <w:noWrap/>
            <w:hideMark/>
          </w:tcPr>
          <w:p w14:paraId="51A00FEF" w14:textId="77777777" w:rsidR="0074355E" w:rsidRPr="0074355E" w:rsidRDefault="0074355E">
            <w:r w:rsidRPr="0074355E">
              <w:t>Updates to MCPTT TC 6.1.1.8</w:t>
            </w:r>
          </w:p>
        </w:tc>
        <w:tc>
          <w:tcPr>
            <w:tcW w:w="1788" w:type="dxa"/>
            <w:noWrap/>
            <w:hideMark/>
          </w:tcPr>
          <w:p w14:paraId="04902BFA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29F3DBBB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0B415A78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653876A6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422C9BF7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44682E85" w14:textId="77777777" w:rsidR="0074355E" w:rsidRPr="0074355E" w:rsidRDefault="0074355E">
            <w:r w:rsidRPr="0074355E">
              <w:t>0380</w:t>
            </w:r>
          </w:p>
        </w:tc>
        <w:tc>
          <w:tcPr>
            <w:tcW w:w="425" w:type="dxa"/>
            <w:noWrap/>
            <w:hideMark/>
          </w:tcPr>
          <w:p w14:paraId="6BCD6B5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29C16A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1E4FCC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5A0B85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6DA5C7" w14:textId="77777777" w:rsidR="0074355E" w:rsidRPr="0074355E" w:rsidRDefault="0074355E">
            <w:r w:rsidRPr="0074355E">
              <w:t>R5-245688</w:t>
            </w:r>
          </w:p>
        </w:tc>
        <w:tc>
          <w:tcPr>
            <w:tcW w:w="3006" w:type="dxa"/>
            <w:noWrap/>
            <w:hideMark/>
          </w:tcPr>
          <w:p w14:paraId="017D9678" w14:textId="77777777" w:rsidR="0074355E" w:rsidRPr="0074355E" w:rsidRDefault="0074355E">
            <w:r w:rsidRPr="0074355E">
              <w:t>Updates to MCPTT TC 6.1.1.9</w:t>
            </w:r>
          </w:p>
        </w:tc>
        <w:tc>
          <w:tcPr>
            <w:tcW w:w="1788" w:type="dxa"/>
            <w:noWrap/>
            <w:hideMark/>
          </w:tcPr>
          <w:p w14:paraId="4A021E88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4E5A364D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5E206AE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7B2731D3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29AF6C28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49D501CA" w14:textId="77777777" w:rsidR="0074355E" w:rsidRPr="0074355E" w:rsidRDefault="0074355E">
            <w:r w:rsidRPr="0074355E">
              <w:t>0381</w:t>
            </w:r>
          </w:p>
        </w:tc>
        <w:tc>
          <w:tcPr>
            <w:tcW w:w="425" w:type="dxa"/>
            <w:noWrap/>
            <w:hideMark/>
          </w:tcPr>
          <w:p w14:paraId="0BB2724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7D6199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A0272B" w14:textId="77777777" w:rsidR="0074355E" w:rsidRPr="0074355E" w:rsidRDefault="0074355E">
            <w:r w:rsidRPr="0074355E">
              <w:t>RP-242260</w:t>
            </w:r>
          </w:p>
        </w:tc>
      </w:tr>
      <w:tr w:rsidR="0074355E" w:rsidRPr="0074355E" w14:paraId="205DC10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716C429" w14:textId="77777777" w:rsidR="0074355E" w:rsidRPr="0074355E" w:rsidRDefault="0074355E">
            <w:r w:rsidRPr="0074355E">
              <w:t>R5-245689</w:t>
            </w:r>
          </w:p>
        </w:tc>
        <w:tc>
          <w:tcPr>
            <w:tcW w:w="3006" w:type="dxa"/>
            <w:noWrap/>
            <w:hideMark/>
          </w:tcPr>
          <w:p w14:paraId="0F700F39" w14:textId="77777777" w:rsidR="0074355E" w:rsidRPr="0074355E" w:rsidRDefault="0074355E">
            <w:r w:rsidRPr="0074355E">
              <w:t>Updates to MCPTT TC 6.1.1.10</w:t>
            </w:r>
          </w:p>
        </w:tc>
        <w:tc>
          <w:tcPr>
            <w:tcW w:w="1788" w:type="dxa"/>
            <w:noWrap/>
            <w:hideMark/>
          </w:tcPr>
          <w:p w14:paraId="5904A545" w14:textId="77777777" w:rsidR="0074355E" w:rsidRPr="0074355E" w:rsidRDefault="0074355E">
            <w:r w:rsidRPr="0074355E">
              <w:t>Ericsson, Samsung R&amp;D Institute UK, Element, FirstNet</w:t>
            </w:r>
          </w:p>
        </w:tc>
        <w:tc>
          <w:tcPr>
            <w:tcW w:w="861" w:type="dxa"/>
            <w:noWrap/>
            <w:hideMark/>
          </w:tcPr>
          <w:p w14:paraId="22451E50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50A89929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6F089947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7ED1B66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1E40F365" w14:textId="77777777" w:rsidR="0074355E" w:rsidRPr="0074355E" w:rsidRDefault="0074355E">
            <w:r w:rsidRPr="0074355E">
              <w:t>0382</w:t>
            </w:r>
          </w:p>
        </w:tc>
        <w:tc>
          <w:tcPr>
            <w:tcW w:w="425" w:type="dxa"/>
            <w:noWrap/>
            <w:hideMark/>
          </w:tcPr>
          <w:p w14:paraId="3CC62D4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9C3D07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8222122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406825E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C34C23" w14:textId="77777777" w:rsidR="0074355E" w:rsidRPr="0074355E" w:rsidRDefault="0074355E">
            <w:r w:rsidRPr="0074355E">
              <w:t>R5-245690</w:t>
            </w:r>
          </w:p>
        </w:tc>
        <w:tc>
          <w:tcPr>
            <w:tcW w:w="3006" w:type="dxa"/>
            <w:noWrap/>
            <w:hideMark/>
          </w:tcPr>
          <w:p w14:paraId="2A4CBAB3" w14:textId="77777777" w:rsidR="0074355E" w:rsidRPr="0074355E" w:rsidRDefault="0074355E">
            <w:r w:rsidRPr="0074355E">
              <w:t>Updates to MCPTT TC 6.1.1.18</w:t>
            </w:r>
          </w:p>
        </w:tc>
        <w:tc>
          <w:tcPr>
            <w:tcW w:w="1788" w:type="dxa"/>
            <w:noWrap/>
            <w:hideMark/>
          </w:tcPr>
          <w:p w14:paraId="5CA332A7" w14:textId="77777777" w:rsidR="0074355E" w:rsidRPr="0074355E" w:rsidRDefault="0074355E">
            <w:r w:rsidRPr="0074355E">
              <w:t>Element, FirstNet, Ericsson, Samsung R&amp;D Institute UK, NIST</w:t>
            </w:r>
          </w:p>
        </w:tc>
        <w:tc>
          <w:tcPr>
            <w:tcW w:w="861" w:type="dxa"/>
            <w:noWrap/>
            <w:hideMark/>
          </w:tcPr>
          <w:p w14:paraId="7BDB1166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1E376301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4DDDD509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52429289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5EFC6A8F" w14:textId="77777777" w:rsidR="0074355E" w:rsidRPr="0074355E" w:rsidRDefault="0074355E">
            <w:r w:rsidRPr="0074355E">
              <w:t>0387</w:t>
            </w:r>
          </w:p>
        </w:tc>
        <w:tc>
          <w:tcPr>
            <w:tcW w:w="425" w:type="dxa"/>
            <w:noWrap/>
            <w:hideMark/>
          </w:tcPr>
          <w:p w14:paraId="1490D32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3016BE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894D2CF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20939D3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6827BBC" w14:textId="77777777" w:rsidR="0074355E" w:rsidRPr="0074355E" w:rsidRDefault="0074355E">
            <w:r w:rsidRPr="0074355E">
              <w:t>R5-245691</w:t>
            </w:r>
          </w:p>
        </w:tc>
        <w:tc>
          <w:tcPr>
            <w:tcW w:w="3006" w:type="dxa"/>
            <w:noWrap/>
            <w:hideMark/>
          </w:tcPr>
          <w:p w14:paraId="06D1C852" w14:textId="77777777" w:rsidR="0074355E" w:rsidRPr="0074355E" w:rsidRDefault="0074355E">
            <w:r w:rsidRPr="0074355E">
              <w:t>Updates to MCPTT TC 6.1.2.2</w:t>
            </w:r>
          </w:p>
        </w:tc>
        <w:tc>
          <w:tcPr>
            <w:tcW w:w="1788" w:type="dxa"/>
            <w:noWrap/>
            <w:hideMark/>
          </w:tcPr>
          <w:p w14:paraId="38FEB05B" w14:textId="77777777" w:rsidR="0074355E" w:rsidRPr="0074355E" w:rsidRDefault="0074355E">
            <w:r w:rsidRPr="0074355E">
              <w:t>Element, FirstNet, Ericsson, Samsung R&amp;D Institute UK, NIST</w:t>
            </w:r>
          </w:p>
        </w:tc>
        <w:tc>
          <w:tcPr>
            <w:tcW w:w="861" w:type="dxa"/>
            <w:noWrap/>
            <w:hideMark/>
          </w:tcPr>
          <w:p w14:paraId="1DC0603D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838BB14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336DF3F0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1C3419D4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15CF931D" w14:textId="77777777" w:rsidR="0074355E" w:rsidRPr="0074355E" w:rsidRDefault="0074355E">
            <w:r w:rsidRPr="0074355E">
              <w:t>0388</w:t>
            </w:r>
          </w:p>
        </w:tc>
        <w:tc>
          <w:tcPr>
            <w:tcW w:w="425" w:type="dxa"/>
            <w:noWrap/>
            <w:hideMark/>
          </w:tcPr>
          <w:p w14:paraId="574B82B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6E3B09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FAEE44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71AA261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A0414A3" w14:textId="77777777" w:rsidR="0074355E" w:rsidRPr="0074355E" w:rsidRDefault="0074355E">
            <w:r w:rsidRPr="0074355E">
              <w:t>R5-245692</w:t>
            </w:r>
          </w:p>
        </w:tc>
        <w:tc>
          <w:tcPr>
            <w:tcW w:w="3006" w:type="dxa"/>
            <w:noWrap/>
            <w:hideMark/>
          </w:tcPr>
          <w:p w14:paraId="69988522" w14:textId="77777777" w:rsidR="0074355E" w:rsidRPr="0074355E" w:rsidRDefault="0074355E">
            <w:r w:rsidRPr="0074355E">
              <w:t>Updates to MCPTT TC 6.1.2.7</w:t>
            </w:r>
          </w:p>
        </w:tc>
        <w:tc>
          <w:tcPr>
            <w:tcW w:w="1788" w:type="dxa"/>
            <w:noWrap/>
            <w:hideMark/>
          </w:tcPr>
          <w:p w14:paraId="1B3853FA" w14:textId="77777777" w:rsidR="0074355E" w:rsidRPr="0074355E" w:rsidRDefault="0074355E">
            <w:r w:rsidRPr="0074355E">
              <w:t xml:space="preserve">Element, FirstNet, Ericsson, Samsung </w:t>
            </w:r>
            <w:r w:rsidRPr="0074355E">
              <w:lastRenderedPageBreak/>
              <w:t>R&amp;D Institute UK, NIST</w:t>
            </w:r>
          </w:p>
        </w:tc>
        <w:tc>
          <w:tcPr>
            <w:tcW w:w="861" w:type="dxa"/>
            <w:noWrap/>
            <w:hideMark/>
          </w:tcPr>
          <w:p w14:paraId="5AFA6381" w14:textId="77777777" w:rsidR="0074355E" w:rsidRPr="0074355E" w:rsidRDefault="0074355E">
            <w:r w:rsidRPr="0074355E">
              <w:lastRenderedPageBreak/>
              <w:t>Rel-16</w:t>
            </w:r>
          </w:p>
        </w:tc>
        <w:tc>
          <w:tcPr>
            <w:tcW w:w="1007" w:type="dxa"/>
            <w:noWrap/>
            <w:hideMark/>
          </w:tcPr>
          <w:p w14:paraId="52C822DB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62EE00FA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5FA8535B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5792B069" w14:textId="77777777" w:rsidR="0074355E" w:rsidRPr="0074355E" w:rsidRDefault="0074355E">
            <w:r w:rsidRPr="0074355E">
              <w:t>0389</w:t>
            </w:r>
          </w:p>
        </w:tc>
        <w:tc>
          <w:tcPr>
            <w:tcW w:w="425" w:type="dxa"/>
            <w:noWrap/>
            <w:hideMark/>
          </w:tcPr>
          <w:p w14:paraId="31868AA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1811E3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17070F5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6504268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843E50" w14:textId="77777777" w:rsidR="0074355E" w:rsidRPr="0074355E" w:rsidRDefault="0074355E">
            <w:r w:rsidRPr="0074355E">
              <w:t>R5-245693</w:t>
            </w:r>
          </w:p>
        </w:tc>
        <w:tc>
          <w:tcPr>
            <w:tcW w:w="3006" w:type="dxa"/>
            <w:noWrap/>
            <w:hideMark/>
          </w:tcPr>
          <w:p w14:paraId="17574394" w14:textId="77777777" w:rsidR="0074355E" w:rsidRPr="0074355E" w:rsidRDefault="0074355E">
            <w:r w:rsidRPr="0074355E">
              <w:t>Updates to MCPTT TC 6.1.2.8</w:t>
            </w:r>
          </w:p>
        </w:tc>
        <w:tc>
          <w:tcPr>
            <w:tcW w:w="1788" w:type="dxa"/>
            <w:noWrap/>
            <w:hideMark/>
          </w:tcPr>
          <w:p w14:paraId="09C8474E" w14:textId="77777777" w:rsidR="0074355E" w:rsidRPr="0074355E" w:rsidRDefault="0074355E">
            <w:r w:rsidRPr="0074355E">
              <w:t>Element, FirstNet, Ericsson, Samsung R&amp;D Institute UK, NIST</w:t>
            </w:r>
          </w:p>
        </w:tc>
        <w:tc>
          <w:tcPr>
            <w:tcW w:w="861" w:type="dxa"/>
            <w:noWrap/>
            <w:hideMark/>
          </w:tcPr>
          <w:p w14:paraId="63643A33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17199F94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4D0BBD91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5674447B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45741699" w14:textId="77777777" w:rsidR="0074355E" w:rsidRPr="0074355E" w:rsidRDefault="0074355E">
            <w:r w:rsidRPr="0074355E">
              <w:t>0390</w:t>
            </w:r>
          </w:p>
        </w:tc>
        <w:tc>
          <w:tcPr>
            <w:tcW w:w="425" w:type="dxa"/>
            <w:noWrap/>
            <w:hideMark/>
          </w:tcPr>
          <w:p w14:paraId="1193C55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D06B20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E8E0C8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1108C05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B461880" w14:textId="77777777" w:rsidR="0074355E" w:rsidRPr="0074355E" w:rsidRDefault="0074355E">
            <w:r w:rsidRPr="0074355E">
              <w:t>R5-245694</w:t>
            </w:r>
          </w:p>
        </w:tc>
        <w:tc>
          <w:tcPr>
            <w:tcW w:w="3006" w:type="dxa"/>
            <w:noWrap/>
            <w:hideMark/>
          </w:tcPr>
          <w:p w14:paraId="7B26C714" w14:textId="77777777" w:rsidR="0074355E" w:rsidRPr="0074355E" w:rsidRDefault="0074355E">
            <w:r w:rsidRPr="0074355E">
              <w:t>Updates to MCPTT TC 6.1.2.9</w:t>
            </w:r>
          </w:p>
        </w:tc>
        <w:tc>
          <w:tcPr>
            <w:tcW w:w="1788" w:type="dxa"/>
            <w:noWrap/>
            <w:hideMark/>
          </w:tcPr>
          <w:p w14:paraId="19B04FB7" w14:textId="77777777" w:rsidR="0074355E" w:rsidRPr="0074355E" w:rsidRDefault="0074355E">
            <w:r w:rsidRPr="0074355E">
              <w:t>Element, FirstNet, Ericsson, Samsung R&amp;D Institute UK, NIST</w:t>
            </w:r>
          </w:p>
        </w:tc>
        <w:tc>
          <w:tcPr>
            <w:tcW w:w="861" w:type="dxa"/>
            <w:noWrap/>
            <w:hideMark/>
          </w:tcPr>
          <w:p w14:paraId="1BEEE64A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3705714F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66D8C807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257E96B3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046828EC" w14:textId="77777777" w:rsidR="0074355E" w:rsidRPr="0074355E" w:rsidRDefault="0074355E">
            <w:r w:rsidRPr="0074355E">
              <w:t>0391</w:t>
            </w:r>
          </w:p>
        </w:tc>
        <w:tc>
          <w:tcPr>
            <w:tcW w:w="425" w:type="dxa"/>
            <w:noWrap/>
            <w:hideMark/>
          </w:tcPr>
          <w:p w14:paraId="2AF69BA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1BF5A0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ED5CAA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727D15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C7E0F7" w14:textId="77777777" w:rsidR="0074355E" w:rsidRPr="0074355E" w:rsidRDefault="0074355E">
            <w:r w:rsidRPr="0074355E">
              <w:t>R5-245695</w:t>
            </w:r>
          </w:p>
        </w:tc>
        <w:tc>
          <w:tcPr>
            <w:tcW w:w="3006" w:type="dxa"/>
            <w:noWrap/>
            <w:hideMark/>
          </w:tcPr>
          <w:p w14:paraId="6A0E13E8" w14:textId="77777777" w:rsidR="0074355E" w:rsidRPr="0074355E" w:rsidRDefault="0074355E">
            <w:r w:rsidRPr="0074355E">
              <w:t>Updates to MCPTT TC 6.1.2.10</w:t>
            </w:r>
          </w:p>
        </w:tc>
        <w:tc>
          <w:tcPr>
            <w:tcW w:w="1788" w:type="dxa"/>
            <w:noWrap/>
            <w:hideMark/>
          </w:tcPr>
          <w:p w14:paraId="391EA39E" w14:textId="77777777" w:rsidR="0074355E" w:rsidRPr="0074355E" w:rsidRDefault="0074355E">
            <w:r w:rsidRPr="0074355E">
              <w:t>Element, Samsung R&amp;D Institute UK, FirstNet, Ericsson, NIST</w:t>
            </w:r>
          </w:p>
        </w:tc>
        <w:tc>
          <w:tcPr>
            <w:tcW w:w="861" w:type="dxa"/>
            <w:noWrap/>
            <w:hideMark/>
          </w:tcPr>
          <w:p w14:paraId="6777B34C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6264EB6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36A68FBC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2EE4DD44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1D093580" w14:textId="77777777" w:rsidR="0074355E" w:rsidRPr="0074355E" w:rsidRDefault="0074355E">
            <w:r w:rsidRPr="0074355E">
              <w:t>0392</w:t>
            </w:r>
          </w:p>
        </w:tc>
        <w:tc>
          <w:tcPr>
            <w:tcW w:w="425" w:type="dxa"/>
            <w:noWrap/>
            <w:hideMark/>
          </w:tcPr>
          <w:p w14:paraId="0556210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43DE5D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A7D401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3471A65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3A39335" w14:textId="77777777" w:rsidR="0074355E" w:rsidRPr="0074355E" w:rsidRDefault="0074355E">
            <w:r w:rsidRPr="0074355E">
              <w:t>R5-245696</w:t>
            </w:r>
          </w:p>
        </w:tc>
        <w:tc>
          <w:tcPr>
            <w:tcW w:w="3006" w:type="dxa"/>
            <w:noWrap/>
            <w:hideMark/>
          </w:tcPr>
          <w:p w14:paraId="755322F4" w14:textId="77777777" w:rsidR="0074355E" w:rsidRPr="0074355E" w:rsidRDefault="0074355E">
            <w:r w:rsidRPr="0074355E">
              <w:t>Updates to MCPTT TC 6.1.2.11</w:t>
            </w:r>
          </w:p>
        </w:tc>
        <w:tc>
          <w:tcPr>
            <w:tcW w:w="1788" w:type="dxa"/>
            <w:noWrap/>
            <w:hideMark/>
          </w:tcPr>
          <w:p w14:paraId="1170EE85" w14:textId="77777777" w:rsidR="0074355E" w:rsidRPr="0074355E" w:rsidRDefault="0074355E">
            <w:r w:rsidRPr="0074355E">
              <w:t>Element, Samsung R&amp;D Institute UK, FirstNet, Ericsson, NIST</w:t>
            </w:r>
          </w:p>
        </w:tc>
        <w:tc>
          <w:tcPr>
            <w:tcW w:w="861" w:type="dxa"/>
            <w:noWrap/>
            <w:hideMark/>
          </w:tcPr>
          <w:p w14:paraId="347B0BCE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6F80AD1C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367DEBC1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17CA2A33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41C1AD43" w14:textId="77777777" w:rsidR="0074355E" w:rsidRPr="0074355E" w:rsidRDefault="0074355E">
            <w:r w:rsidRPr="0074355E">
              <w:t>0393</w:t>
            </w:r>
          </w:p>
        </w:tc>
        <w:tc>
          <w:tcPr>
            <w:tcW w:w="425" w:type="dxa"/>
            <w:noWrap/>
            <w:hideMark/>
          </w:tcPr>
          <w:p w14:paraId="3E20A8C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5F8829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9B589BB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5D0F389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7076EE4" w14:textId="77777777" w:rsidR="0074355E" w:rsidRPr="0074355E" w:rsidRDefault="0074355E">
            <w:r w:rsidRPr="0074355E">
              <w:t>R5-245697</w:t>
            </w:r>
          </w:p>
        </w:tc>
        <w:tc>
          <w:tcPr>
            <w:tcW w:w="3006" w:type="dxa"/>
            <w:noWrap/>
            <w:hideMark/>
          </w:tcPr>
          <w:p w14:paraId="4335CA0A" w14:textId="77777777" w:rsidR="0074355E" w:rsidRPr="0074355E" w:rsidRDefault="0074355E">
            <w:r w:rsidRPr="0074355E">
              <w:t>Updates to MCPTT TC 6.1.2.12</w:t>
            </w:r>
          </w:p>
        </w:tc>
        <w:tc>
          <w:tcPr>
            <w:tcW w:w="1788" w:type="dxa"/>
            <w:noWrap/>
            <w:hideMark/>
          </w:tcPr>
          <w:p w14:paraId="0194B7BB" w14:textId="77777777" w:rsidR="0074355E" w:rsidRPr="0074355E" w:rsidRDefault="0074355E">
            <w:r w:rsidRPr="0074355E">
              <w:t>Element, Samsung R&amp;D Institute UK, FirstNet, Ericsson, NIST</w:t>
            </w:r>
          </w:p>
        </w:tc>
        <w:tc>
          <w:tcPr>
            <w:tcW w:w="861" w:type="dxa"/>
            <w:noWrap/>
            <w:hideMark/>
          </w:tcPr>
          <w:p w14:paraId="41592918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148A6559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1C5ECE4B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7C1CC73E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771497F8" w14:textId="77777777" w:rsidR="0074355E" w:rsidRPr="0074355E" w:rsidRDefault="0074355E">
            <w:r w:rsidRPr="0074355E">
              <w:t>0394</w:t>
            </w:r>
          </w:p>
        </w:tc>
        <w:tc>
          <w:tcPr>
            <w:tcW w:w="425" w:type="dxa"/>
            <w:noWrap/>
            <w:hideMark/>
          </w:tcPr>
          <w:p w14:paraId="6C170E6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B91B69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0162827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25957A9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BFA92DB" w14:textId="77777777" w:rsidR="0074355E" w:rsidRPr="0074355E" w:rsidRDefault="0074355E">
            <w:r w:rsidRPr="0074355E">
              <w:t>R5-245698</w:t>
            </w:r>
          </w:p>
        </w:tc>
        <w:tc>
          <w:tcPr>
            <w:tcW w:w="3006" w:type="dxa"/>
            <w:noWrap/>
            <w:hideMark/>
          </w:tcPr>
          <w:p w14:paraId="46E0B685" w14:textId="77777777" w:rsidR="0074355E" w:rsidRPr="0074355E" w:rsidRDefault="0074355E">
            <w:r w:rsidRPr="0074355E">
              <w:t>Updates to MCPTT TC 6.1.1.11</w:t>
            </w:r>
          </w:p>
        </w:tc>
        <w:tc>
          <w:tcPr>
            <w:tcW w:w="1788" w:type="dxa"/>
            <w:noWrap/>
            <w:hideMark/>
          </w:tcPr>
          <w:p w14:paraId="35C6F9CA" w14:textId="77777777" w:rsidR="0074355E" w:rsidRPr="0074355E" w:rsidRDefault="0074355E">
            <w:r w:rsidRPr="0074355E">
              <w:t>FirstNet, Ericsson, Samsung R&amp;D Institute UK, Element, NIST</w:t>
            </w:r>
          </w:p>
        </w:tc>
        <w:tc>
          <w:tcPr>
            <w:tcW w:w="861" w:type="dxa"/>
            <w:noWrap/>
            <w:hideMark/>
          </w:tcPr>
          <w:p w14:paraId="2D697C52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2D329A2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39F10F82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6FECB807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675CE185" w14:textId="77777777" w:rsidR="0074355E" w:rsidRPr="0074355E" w:rsidRDefault="0074355E">
            <w:r w:rsidRPr="0074355E">
              <w:t>0395</w:t>
            </w:r>
          </w:p>
        </w:tc>
        <w:tc>
          <w:tcPr>
            <w:tcW w:w="425" w:type="dxa"/>
            <w:noWrap/>
            <w:hideMark/>
          </w:tcPr>
          <w:p w14:paraId="7144AA9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252608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D4E72C3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1C40CD2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28C7480" w14:textId="77777777" w:rsidR="0074355E" w:rsidRPr="0074355E" w:rsidRDefault="0074355E">
            <w:r w:rsidRPr="0074355E">
              <w:t>R5-245699</w:t>
            </w:r>
          </w:p>
        </w:tc>
        <w:tc>
          <w:tcPr>
            <w:tcW w:w="3006" w:type="dxa"/>
            <w:noWrap/>
            <w:hideMark/>
          </w:tcPr>
          <w:p w14:paraId="115E528E" w14:textId="77777777" w:rsidR="0074355E" w:rsidRPr="0074355E" w:rsidRDefault="0074355E">
            <w:r w:rsidRPr="0074355E">
              <w:t>Updates to MCPTT TC 6.1.1.12</w:t>
            </w:r>
          </w:p>
        </w:tc>
        <w:tc>
          <w:tcPr>
            <w:tcW w:w="1788" w:type="dxa"/>
            <w:noWrap/>
            <w:hideMark/>
          </w:tcPr>
          <w:p w14:paraId="6A91D565" w14:textId="77777777" w:rsidR="0074355E" w:rsidRPr="0074355E" w:rsidRDefault="0074355E">
            <w:r w:rsidRPr="0074355E">
              <w:t xml:space="preserve">FirstNet, Ericsson, Samsung R&amp;D </w:t>
            </w:r>
            <w:r w:rsidRPr="0074355E">
              <w:lastRenderedPageBreak/>
              <w:t>Institute UK, Element, NIST</w:t>
            </w:r>
          </w:p>
        </w:tc>
        <w:tc>
          <w:tcPr>
            <w:tcW w:w="861" w:type="dxa"/>
            <w:noWrap/>
            <w:hideMark/>
          </w:tcPr>
          <w:p w14:paraId="77B46C4A" w14:textId="77777777" w:rsidR="0074355E" w:rsidRPr="0074355E" w:rsidRDefault="0074355E">
            <w:r w:rsidRPr="0074355E">
              <w:lastRenderedPageBreak/>
              <w:t>Rel-16</w:t>
            </w:r>
          </w:p>
        </w:tc>
        <w:tc>
          <w:tcPr>
            <w:tcW w:w="1007" w:type="dxa"/>
            <w:noWrap/>
            <w:hideMark/>
          </w:tcPr>
          <w:p w14:paraId="5FAB4299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4826E131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1699E713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29428850" w14:textId="77777777" w:rsidR="0074355E" w:rsidRPr="0074355E" w:rsidRDefault="0074355E">
            <w:r w:rsidRPr="0074355E">
              <w:t>0396</w:t>
            </w:r>
          </w:p>
        </w:tc>
        <w:tc>
          <w:tcPr>
            <w:tcW w:w="425" w:type="dxa"/>
            <w:noWrap/>
            <w:hideMark/>
          </w:tcPr>
          <w:p w14:paraId="787438A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DAF605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0F2664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47146E1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0B30B3" w14:textId="77777777" w:rsidR="0074355E" w:rsidRPr="0074355E" w:rsidRDefault="0074355E">
            <w:r w:rsidRPr="0074355E">
              <w:t>R5-245700</w:t>
            </w:r>
          </w:p>
        </w:tc>
        <w:tc>
          <w:tcPr>
            <w:tcW w:w="3006" w:type="dxa"/>
            <w:noWrap/>
            <w:hideMark/>
          </w:tcPr>
          <w:p w14:paraId="31583392" w14:textId="77777777" w:rsidR="0074355E" w:rsidRPr="0074355E" w:rsidRDefault="0074355E">
            <w:r w:rsidRPr="0074355E">
              <w:t>Updates to MCPTT TC 6.1.1.13</w:t>
            </w:r>
          </w:p>
        </w:tc>
        <w:tc>
          <w:tcPr>
            <w:tcW w:w="1788" w:type="dxa"/>
            <w:noWrap/>
            <w:hideMark/>
          </w:tcPr>
          <w:p w14:paraId="1FBF3B49" w14:textId="77777777" w:rsidR="0074355E" w:rsidRPr="0074355E" w:rsidRDefault="0074355E">
            <w:r w:rsidRPr="0074355E">
              <w:t>FirstNet, Ericsson, Samsung R&amp;D Institute UK, Element, NIST</w:t>
            </w:r>
          </w:p>
        </w:tc>
        <w:tc>
          <w:tcPr>
            <w:tcW w:w="861" w:type="dxa"/>
            <w:noWrap/>
            <w:hideMark/>
          </w:tcPr>
          <w:p w14:paraId="065231CB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1A4CFD29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1698BB27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7C5095EA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3A942E8A" w14:textId="77777777" w:rsidR="0074355E" w:rsidRPr="0074355E" w:rsidRDefault="0074355E">
            <w:r w:rsidRPr="0074355E">
              <w:t>0397</w:t>
            </w:r>
          </w:p>
        </w:tc>
        <w:tc>
          <w:tcPr>
            <w:tcW w:w="425" w:type="dxa"/>
            <w:noWrap/>
            <w:hideMark/>
          </w:tcPr>
          <w:p w14:paraId="61CA39C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617525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BFE080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5D7ACCB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5D0F951" w14:textId="77777777" w:rsidR="0074355E" w:rsidRPr="0074355E" w:rsidRDefault="0074355E">
            <w:r w:rsidRPr="0074355E">
              <w:t>R5-245701</w:t>
            </w:r>
          </w:p>
        </w:tc>
        <w:tc>
          <w:tcPr>
            <w:tcW w:w="3006" w:type="dxa"/>
            <w:noWrap/>
            <w:hideMark/>
          </w:tcPr>
          <w:p w14:paraId="6CF98DC3" w14:textId="77777777" w:rsidR="0074355E" w:rsidRPr="0074355E" w:rsidRDefault="0074355E">
            <w:r w:rsidRPr="0074355E">
              <w:t>Updates to MCPTT TC 6.1.1.14</w:t>
            </w:r>
          </w:p>
        </w:tc>
        <w:tc>
          <w:tcPr>
            <w:tcW w:w="1788" w:type="dxa"/>
            <w:noWrap/>
            <w:hideMark/>
          </w:tcPr>
          <w:p w14:paraId="3CC05D10" w14:textId="77777777" w:rsidR="0074355E" w:rsidRPr="0074355E" w:rsidRDefault="0074355E">
            <w:r w:rsidRPr="0074355E">
              <w:t>FirstNet, Ericsson, Samsung R&amp;D Institute UK, Element, NIST</w:t>
            </w:r>
          </w:p>
        </w:tc>
        <w:tc>
          <w:tcPr>
            <w:tcW w:w="861" w:type="dxa"/>
            <w:noWrap/>
            <w:hideMark/>
          </w:tcPr>
          <w:p w14:paraId="3ABF05F4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D5444FF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34E7BEEF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9949790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148746C2" w14:textId="77777777" w:rsidR="0074355E" w:rsidRPr="0074355E" w:rsidRDefault="0074355E">
            <w:r w:rsidRPr="0074355E">
              <w:t>0398</w:t>
            </w:r>
          </w:p>
        </w:tc>
        <w:tc>
          <w:tcPr>
            <w:tcW w:w="425" w:type="dxa"/>
            <w:noWrap/>
            <w:hideMark/>
          </w:tcPr>
          <w:p w14:paraId="24B232F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35A8AF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931AE0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29F303B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0CF51B" w14:textId="77777777" w:rsidR="0074355E" w:rsidRPr="0074355E" w:rsidRDefault="0074355E">
            <w:r w:rsidRPr="0074355E">
              <w:t>R5-245702</w:t>
            </w:r>
          </w:p>
        </w:tc>
        <w:tc>
          <w:tcPr>
            <w:tcW w:w="3006" w:type="dxa"/>
            <w:noWrap/>
            <w:hideMark/>
          </w:tcPr>
          <w:p w14:paraId="4B23D81C" w14:textId="77777777" w:rsidR="0074355E" w:rsidRPr="0074355E" w:rsidRDefault="0074355E">
            <w:r w:rsidRPr="0074355E">
              <w:t>Updates to MCPTT TC 6.1.1.17</w:t>
            </w:r>
          </w:p>
        </w:tc>
        <w:tc>
          <w:tcPr>
            <w:tcW w:w="1788" w:type="dxa"/>
            <w:noWrap/>
            <w:hideMark/>
          </w:tcPr>
          <w:p w14:paraId="39269911" w14:textId="77777777" w:rsidR="0074355E" w:rsidRPr="0074355E" w:rsidRDefault="0074355E">
            <w:r w:rsidRPr="0074355E">
              <w:t>FirstNet, Ericsson, Samsung R&amp;D Institute UK, Element, NIST</w:t>
            </w:r>
          </w:p>
        </w:tc>
        <w:tc>
          <w:tcPr>
            <w:tcW w:w="861" w:type="dxa"/>
            <w:noWrap/>
            <w:hideMark/>
          </w:tcPr>
          <w:p w14:paraId="18CAF46D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3D0FA582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1C4D30A3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584FB0D5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043FD07F" w14:textId="77777777" w:rsidR="0074355E" w:rsidRPr="0074355E" w:rsidRDefault="0074355E">
            <w:r w:rsidRPr="0074355E">
              <w:t>0399</w:t>
            </w:r>
          </w:p>
        </w:tc>
        <w:tc>
          <w:tcPr>
            <w:tcW w:w="425" w:type="dxa"/>
            <w:noWrap/>
            <w:hideMark/>
          </w:tcPr>
          <w:p w14:paraId="1F2E47F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D8ABE0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A98F80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0D527C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AE2FBCA" w14:textId="77777777" w:rsidR="0074355E" w:rsidRPr="0074355E" w:rsidRDefault="0074355E">
            <w:r w:rsidRPr="0074355E">
              <w:t>R5-245703</w:t>
            </w:r>
          </w:p>
        </w:tc>
        <w:tc>
          <w:tcPr>
            <w:tcW w:w="3006" w:type="dxa"/>
            <w:noWrap/>
            <w:hideMark/>
          </w:tcPr>
          <w:p w14:paraId="20E272F0" w14:textId="77777777" w:rsidR="0074355E" w:rsidRPr="0074355E" w:rsidRDefault="0074355E">
            <w:r w:rsidRPr="0074355E">
              <w:t>Updates to MCPTT TC 6.2.1</w:t>
            </w:r>
          </w:p>
        </w:tc>
        <w:tc>
          <w:tcPr>
            <w:tcW w:w="1788" w:type="dxa"/>
            <w:noWrap/>
            <w:hideMark/>
          </w:tcPr>
          <w:p w14:paraId="2A603316" w14:textId="77777777" w:rsidR="0074355E" w:rsidRPr="0074355E" w:rsidRDefault="0074355E">
            <w:r w:rsidRPr="0074355E">
              <w:t>Samsung R&amp;D Institute UK, FirstNet, Ericsson, Element, NIST</w:t>
            </w:r>
          </w:p>
        </w:tc>
        <w:tc>
          <w:tcPr>
            <w:tcW w:w="861" w:type="dxa"/>
            <w:noWrap/>
            <w:hideMark/>
          </w:tcPr>
          <w:p w14:paraId="47949AEC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2B0837F6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7557A53E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3E6B234D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2F360A7B" w14:textId="77777777" w:rsidR="0074355E" w:rsidRPr="0074355E" w:rsidRDefault="0074355E">
            <w:r w:rsidRPr="0074355E">
              <w:t>0400</w:t>
            </w:r>
          </w:p>
        </w:tc>
        <w:tc>
          <w:tcPr>
            <w:tcW w:w="425" w:type="dxa"/>
            <w:noWrap/>
            <w:hideMark/>
          </w:tcPr>
          <w:p w14:paraId="473CCB6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254FE0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1A1F576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547A6A1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6EA4F8" w14:textId="77777777" w:rsidR="0074355E" w:rsidRPr="0074355E" w:rsidRDefault="0074355E">
            <w:r w:rsidRPr="0074355E">
              <w:t>R5-245704</w:t>
            </w:r>
          </w:p>
        </w:tc>
        <w:tc>
          <w:tcPr>
            <w:tcW w:w="3006" w:type="dxa"/>
            <w:noWrap/>
            <w:hideMark/>
          </w:tcPr>
          <w:p w14:paraId="1FBB7D30" w14:textId="77777777" w:rsidR="0074355E" w:rsidRPr="0074355E" w:rsidRDefault="0074355E">
            <w:r w:rsidRPr="0074355E">
              <w:t>Updates to MCPTT TC 6.2.2</w:t>
            </w:r>
          </w:p>
        </w:tc>
        <w:tc>
          <w:tcPr>
            <w:tcW w:w="1788" w:type="dxa"/>
            <w:noWrap/>
            <w:hideMark/>
          </w:tcPr>
          <w:p w14:paraId="76BE4BAA" w14:textId="77777777" w:rsidR="0074355E" w:rsidRPr="0074355E" w:rsidRDefault="0074355E">
            <w:r w:rsidRPr="0074355E">
              <w:t>Samsung R&amp;D Institute UK, FirstNet, Ericsson, Element, NIST</w:t>
            </w:r>
          </w:p>
        </w:tc>
        <w:tc>
          <w:tcPr>
            <w:tcW w:w="861" w:type="dxa"/>
            <w:noWrap/>
            <w:hideMark/>
          </w:tcPr>
          <w:p w14:paraId="7D699F8E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581B12E1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21B02B2A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7E74B389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5E188155" w14:textId="77777777" w:rsidR="0074355E" w:rsidRPr="0074355E" w:rsidRDefault="0074355E">
            <w:r w:rsidRPr="0074355E">
              <w:t>0401</w:t>
            </w:r>
          </w:p>
        </w:tc>
        <w:tc>
          <w:tcPr>
            <w:tcW w:w="425" w:type="dxa"/>
            <w:noWrap/>
            <w:hideMark/>
          </w:tcPr>
          <w:p w14:paraId="6D268FB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B653B2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9AF373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4BFDDDA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4553DD" w14:textId="77777777" w:rsidR="0074355E" w:rsidRPr="0074355E" w:rsidRDefault="0074355E">
            <w:r w:rsidRPr="0074355E">
              <w:t>R5-245705</w:t>
            </w:r>
          </w:p>
        </w:tc>
        <w:tc>
          <w:tcPr>
            <w:tcW w:w="3006" w:type="dxa"/>
            <w:noWrap/>
            <w:hideMark/>
          </w:tcPr>
          <w:p w14:paraId="39AF3F1F" w14:textId="77777777" w:rsidR="0074355E" w:rsidRPr="0074355E" w:rsidRDefault="0074355E">
            <w:r w:rsidRPr="0074355E">
              <w:t>Updates to MCPTT TC 6.3.1</w:t>
            </w:r>
          </w:p>
        </w:tc>
        <w:tc>
          <w:tcPr>
            <w:tcW w:w="1788" w:type="dxa"/>
            <w:noWrap/>
            <w:hideMark/>
          </w:tcPr>
          <w:p w14:paraId="1315493A" w14:textId="77777777" w:rsidR="0074355E" w:rsidRPr="0074355E" w:rsidRDefault="0074355E">
            <w:r w:rsidRPr="0074355E">
              <w:t>Samsung R&amp;D Institute UK, FirstNet, Ericsson, Element, NIST</w:t>
            </w:r>
          </w:p>
        </w:tc>
        <w:tc>
          <w:tcPr>
            <w:tcW w:w="861" w:type="dxa"/>
            <w:noWrap/>
            <w:hideMark/>
          </w:tcPr>
          <w:p w14:paraId="32A6FC0E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4B207196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36B272CA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76EA8D6A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1F401A24" w14:textId="77777777" w:rsidR="0074355E" w:rsidRPr="0074355E" w:rsidRDefault="0074355E">
            <w:r w:rsidRPr="0074355E">
              <w:t>0402</w:t>
            </w:r>
          </w:p>
        </w:tc>
        <w:tc>
          <w:tcPr>
            <w:tcW w:w="425" w:type="dxa"/>
            <w:noWrap/>
            <w:hideMark/>
          </w:tcPr>
          <w:p w14:paraId="793789A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2A8BCC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6035D3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24CEAB0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52E4A21" w14:textId="77777777" w:rsidR="0074355E" w:rsidRPr="0074355E" w:rsidRDefault="0074355E">
            <w:r w:rsidRPr="0074355E">
              <w:t>R5-245706</w:t>
            </w:r>
          </w:p>
        </w:tc>
        <w:tc>
          <w:tcPr>
            <w:tcW w:w="3006" w:type="dxa"/>
            <w:noWrap/>
            <w:hideMark/>
          </w:tcPr>
          <w:p w14:paraId="3BDEBFBC" w14:textId="77777777" w:rsidR="0074355E" w:rsidRPr="0074355E" w:rsidRDefault="0074355E">
            <w:r w:rsidRPr="0074355E">
              <w:t>Updates to MCPTT TC 6.3.2</w:t>
            </w:r>
          </w:p>
        </w:tc>
        <w:tc>
          <w:tcPr>
            <w:tcW w:w="1788" w:type="dxa"/>
            <w:noWrap/>
            <w:hideMark/>
          </w:tcPr>
          <w:p w14:paraId="6B6E70C7" w14:textId="77777777" w:rsidR="0074355E" w:rsidRPr="0074355E" w:rsidRDefault="0074355E">
            <w:r w:rsidRPr="0074355E">
              <w:t xml:space="preserve">Samsung R&amp;D Institute UK, </w:t>
            </w:r>
            <w:r w:rsidRPr="0074355E">
              <w:lastRenderedPageBreak/>
              <w:t>FirstNet, Ericsson, Element, NIST</w:t>
            </w:r>
          </w:p>
        </w:tc>
        <w:tc>
          <w:tcPr>
            <w:tcW w:w="861" w:type="dxa"/>
            <w:noWrap/>
            <w:hideMark/>
          </w:tcPr>
          <w:p w14:paraId="06E96833" w14:textId="77777777" w:rsidR="0074355E" w:rsidRPr="0074355E" w:rsidRDefault="0074355E">
            <w:r w:rsidRPr="0074355E">
              <w:lastRenderedPageBreak/>
              <w:t>Rel-16</w:t>
            </w:r>
          </w:p>
        </w:tc>
        <w:tc>
          <w:tcPr>
            <w:tcW w:w="1007" w:type="dxa"/>
            <w:noWrap/>
            <w:hideMark/>
          </w:tcPr>
          <w:p w14:paraId="434F2134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4DB995F7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63BB08E8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1951A6DE" w14:textId="77777777" w:rsidR="0074355E" w:rsidRPr="0074355E" w:rsidRDefault="0074355E">
            <w:r w:rsidRPr="0074355E">
              <w:t>0403</w:t>
            </w:r>
          </w:p>
        </w:tc>
        <w:tc>
          <w:tcPr>
            <w:tcW w:w="425" w:type="dxa"/>
            <w:noWrap/>
            <w:hideMark/>
          </w:tcPr>
          <w:p w14:paraId="6C7B4C6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12F806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5EFAF7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0DEB516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82ED9A" w14:textId="77777777" w:rsidR="0074355E" w:rsidRPr="0074355E" w:rsidRDefault="0074355E">
            <w:r w:rsidRPr="0074355E">
              <w:t>R5-245707</w:t>
            </w:r>
          </w:p>
        </w:tc>
        <w:tc>
          <w:tcPr>
            <w:tcW w:w="3006" w:type="dxa"/>
            <w:noWrap/>
            <w:hideMark/>
          </w:tcPr>
          <w:p w14:paraId="64E1F52D" w14:textId="77777777" w:rsidR="0074355E" w:rsidRPr="0074355E" w:rsidRDefault="0074355E">
            <w:r w:rsidRPr="0074355E">
              <w:t>Updates to MCPTT TC 6.4.1</w:t>
            </w:r>
          </w:p>
        </w:tc>
        <w:tc>
          <w:tcPr>
            <w:tcW w:w="1788" w:type="dxa"/>
            <w:noWrap/>
            <w:hideMark/>
          </w:tcPr>
          <w:p w14:paraId="4B879D15" w14:textId="77777777" w:rsidR="0074355E" w:rsidRPr="0074355E" w:rsidRDefault="0074355E">
            <w:r w:rsidRPr="0074355E">
              <w:t>Samsung R&amp;D Institute UK, FirstNet, Ericsson, Element, NIST</w:t>
            </w:r>
          </w:p>
        </w:tc>
        <w:tc>
          <w:tcPr>
            <w:tcW w:w="861" w:type="dxa"/>
            <w:noWrap/>
            <w:hideMark/>
          </w:tcPr>
          <w:p w14:paraId="2CA21163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6081C5E0" w14:textId="77777777" w:rsidR="0074355E" w:rsidRPr="0074355E" w:rsidRDefault="0074355E">
            <w:r w:rsidRPr="0074355E">
              <w:t>36.579-2</w:t>
            </w:r>
          </w:p>
        </w:tc>
        <w:tc>
          <w:tcPr>
            <w:tcW w:w="851" w:type="dxa"/>
            <w:noWrap/>
            <w:hideMark/>
          </w:tcPr>
          <w:p w14:paraId="6D910414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6F566E12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61C99DA6" w14:textId="77777777" w:rsidR="0074355E" w:rsidRPr="0074355E" w:rsidRDefault="0074355E">
            <w:r w:rsidRPr="0074355E">
              <w:t>0404</w:t>
            </w:r>
          </w:p>
        </w:tc>
        <w:tc>
          <w:tcPr>
            <w:tcW w:w="425" w:type="dxa"/>
            <w:noWrap/>
            <w:hideMark/>
          </w:tcPr>
          <w:p w14:paraId="0EB1E5E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9CDF81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B40331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4644FE0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79EDE1F" w14:textId="77777777" w:rsidR="0074355E" w:rsidRPr="0074355E" w:rsidRDefault="0074355E">
            <w:r w:rsidRPr="0074355E">
              <w:t>R5-245708</w:t>
            </w:r>
          </w:p>
        </w:tc>
        <w:tc>
          <w:tcPr>
            <w:tcW w:w="3006" w:type="dxa"/>
            <w:noWrap/>
            <w:hideMark/>
          </w:tcPr>
          <w:p w14:paraId="44BC0ED9" w14:textId="77777777" w:rsidR="0074355E" w:rsidRPr="0074355E" w:rsidRDefault="0074355E">
            <w:r w:rsidRPr="0074355E">
              <w:t>Addition of applicability for new Rel-16 test cases</w:t>
            </w:r>
          </w:p>
        </w:tc>
        <w:tc>
          <w:tcPr>
            <w:tcW w:w="1788" w:type="dxa"/>
            <w:noWrap/>
            <w:hideMark/>
          </w:tcPr>
          <w:p w14:paraId="7D926E86" w14:textId="77777777" w:rsidR="0074355E" w:rsidRPr="0074355E" w:rsidRDefault="0074355E">
            <w:r w:rsidRPr="0074355E">
              <w:t>NIST</w:t>
            </w:r>
          </w:p>
        </w:tc>
        <w:tc>
          <w:tcPr>
            <w:tcW w:w="861" w:type="dxa"/>
            <w:noWrap/>
            <w:hideMark/>
          </w:tcPr>
          <w:p w14:paraId="75A706C2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23BB38E3" w14:textId="77777777" w:rsidR="0074355E" w:rsidRPr="0074355E" w:rsidRDefault="0074355E">
            <w:r w:rsidRPr="0074355E">
              <w:t>36.579-4</w:t>
            </w:r>
          </w:p>
        </w:tc>
        <w:tc>
          <w:tcPr>
            <w:tcW w:w="851" w:type="dxa"/>
            <w:noWrap/>
            <w:hideMark/>
          </w:tcPr>
          <w:p w14:paraId="60823268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7DD4A6BB" w14:textId="77777777" w:rsidR="0074355E" w:rsidRPr="0074355E" w:rsidRDefault="0074355E">
            <w:r w:rsidRPr="0074355E">
              <w:t>MCProtoc16_enh2MCPTT_eMCData2-ConTest</w:t>
            </w:r>
          </w:p>
        </w:tc>
        <w:tc>
          <w:tcPr>
            <w:tcW w:w="707" w:type="dxa"/>
            <w:noWrap/>
            <w:hideMark/>
          </w:tcPr>
          <w:p w14:paraId="620D43CD" w14:textId="77777777" w:rsidR="0074355E" w:rsidRPr="0074355E" w:rsidRDefault="0074355E">
            <w:r w:rsidRPr="0074355E">
              <w:t>0039</w:t>
            </w:r>
          </w:p>
        </w:tc>
        <w:tc>
          <w:tcPr>
            <w:tcW w:w="425" w:type="dxa"/>
            <w:noWrap/>
            <w:hideMark/>
          </w:tcPr>
          <w:p w14:paraId="31EEF0A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693271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4E55F9" w14:textId="77777777" w:rsidR="0074355E" w:rsidRPr="0074355E" w:rsidRDefault="0074355E">
            <w:r w:rsidRPr="0074355E">
              <w:t>RP-242284</w:t>
            </w:r>
          </w:p>
        </w:tc>
      </w:tr>
      <w:tr w:rsidR="0074355E" w:rsidRPr="0074355E" w14:paraId="3B6EEAC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D26B2C" w14:textId="77777777" w:rsidR="0074355E" w:rsidRPr="0074355E" w:rsidRDefault="0074355E">
            <w:r w:rsidRPr="0074355E">
              <w:t>R5-245722</w:t>
            </w:r>
          </w:p>
        </w:tc>
        <w:tc>
          <w:tcPr>
            <w:tcW w:w="3006" w:type="dxa"/>
            <w:noWrap/>
            <w:hideMark/>
          </w:tcPr>
          <w:p w14:paraId="266650E6" w14:textId="77777777" w:rsidR="0074355E" w:rsidRPr="0074355E" w:rsidRDefault="0074355E">
            <w:r w:rsidRPr="0074355E">
              <w:t>Addition of Annex F for spurious emissions test cases for inter-band CA with 3Tx</w:t>
            </w:r>
          </w:p>
        </w:tc>
        <w:tc>
          <w:tcPr>
            <w:tcW w:w="1788" w:type="dxa"/>
            <w:noWrap/>
            <w:hideMark/>
          </w:tcPr>
          <w:p w14:paraId="3E3A6032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089336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86F7ED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6E2075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83FFF40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2A301D15" w14:textId="77777777" w:rsidR="0074355E" w:rsidRPr="0074355E" w:rsidRDefault="0074355E">
            <w:r w:rsidRPr="0074355E">
              <w:t>2980</w:t>
            </w:r>
          </w:p>
        </w:tc>
        <w:tc>
          <w:tcPr>
            <w:tcW w:w="425" w:type="dxa"/>
            <w:noWrap/>
            <w:hideMark/>
          </w:tcPr>
          <w:p w14:paraId="12D87883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1593F0D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8A3061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3BC082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930CF12" w14:textId="77777777" w:rsidR="0074355E" w:rsidRPr="0074355E" w:rsidRDefault="0074355E">
            <w:r w:rsidRPr="0074355E">
              <w:t>R5-245723</w:t>
            </w:r>
          </w:p>
        </w:tc>
        <w:tc>
          <w:tcPr>
            <w:tcW w:w="3006" w:type="dxa"/>
            <w:noWrap/>
            <w:hideMark/>
          </w:tcPr>
          <w:p w14:paraId="5084C107" w14:textId="77777777" w:rsidR="0074355E" w:rsidRPr="0074355E" w:rsidRDefault="0074355E">
            <w:r w:rsidRPr="0074355E">
              <w:t>Correction to clause 5 for 3Tx inter-band EN-DC configurations</w:t>
            </w:r>
          </w:p>
        </w:tc>
        <w:tc>
          <w:tcPr>
            <w:tcW w:w="1788" w:type="dxa"/>
            <w:noWrap/>
            <w:hideMark/>
          </w:tcPr>
          <w:p w14:paraId="0FEDFB1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37C586A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FCAA4F5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0C27160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2841DBF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31760C1E" w14:textId="77777777" w:rsidR="0074355E" w:rsidRPr="0074355E" w:rsidRDefault="0074355E">
            <w:r w:rsidRPr="0074355E">
              <w:t>1825</w:t>
            </w:r>
          </w:p>
        </w:tc>
        <w:tc>
          <w:tcPr>
            <w:tcW w:w="425" w:type="dxa"/>
            <w:noWrap/>
            <w:hideMark/>
          </w:tcPr>
          <w:p w14:paraId="18BBABAD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72B5B7F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05FF180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65FB87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3651C59" w14:textId="77777777" w:rsidR="0074355E" w:rsidRPr="0074355E" w:rsidRDefault="0074355E">
            <w:r w:rsidRPr="0074355E">
              <w:t>R5-245724</w:t>
            </w:r>
          </w:p>
        </w:tc>
        <w:tc>
          <w:tcPr>
            <w:tcW w:w="3006" w:type="dxa"/>
            <w:noWrap/>
            <w:hideMark/>
          </w:tcPr>
          <w:p w14:paraId="38FD744C" w14:textId="77777777" w:rsidR="0074355E" w:rsidRPr="0074355E" w:rsidRDefault="0074355E">
            <w:r w:rsidRPr="0074355E">
              <w:t>Condition for ambient listening call</w:t>
            </w:r>
          </w:p>
        </w:tc>
        <w:tc>
          <w:tcPr>
            <w:tcW w:w="1788" w:type="dxa"/>
            <w:noWrap/>
            <w:hideMark/>
          </w:tcPr>
          <w:p w14:paraId="6E636C03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77339836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116349D4" w14:textId="77777777" w:rsidR="0074355E" w:rsidRPr="0074355E" w:rsidRDefault="0074355E">
            <w:r w:rsidRPr="0074355E">
              <w:t>36.579-4</w:t>
            </w:r>
          </w:p>
        </w:tc>
        <w:tc>
          <w:tcPr>
            <w:tcW w:w="851" w:type="dxa"/>
            <w:noWrap/>
            <w:hideMark/>
          </w:tcPr>
          <w:p w14:paraId="29140762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006C0B61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4BFD345F" w14:textId="77777777" w:rsidR="0074355E" w:rsidRPr="0074355E" w:rsidRDefault="0074355E">
            <w:r w:rsidRPr="0074355E">
              <w:t>0036</w:t>
            </w:r>
          </w:p>
        </w:tc>
        <w:tc>
          <w:tcPr>
            <w:tcW w:w="425" w:type="dxa"/>
            <w:noWrap/>
            <w:hideMark/>
          </w:tcPr>
          <w:p w14:paraId="4BCEF9D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E530CB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1C7684" w14:textId="77777777" w:rsidR="0074355E" w:rsidRPr="0074355E" w:rsidRDefault="0074355E">
            <w:r w:rsidRPr="0074355E">
              <w:t>RP-242261</w:t>
            </w:r>
          </w:p>
        </w:tc>
      </w:tr>
      <w:tr w:rsidR="0074355E" w:rsidRPr="0074355E" w14:paraId="0F230DA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7EF39C" w14:textId="77777777" w:rsidR="0074355E" w:rsidRPr="0074355E" w:rsidRDefault="0074355E">
            <w:r w:rsidRPr="0074355E">
              <w:t>R5-245725</w:t>
            </w:r>
          </w:p>
        </w:tc>
        <w:tc>
          <w:tcPr>
            <w:tcW w:w="3006" w:type="dxa"/>
            <w:noWrap/>
            <w:hideMark/>
          </w:tcPr>
          <w:p w14:paraId="0A54B571" w14:textId="77777777" w:rsidR="0074355E" w:rsidRPr="0074355E" w:rsidRDefault="0074355E">
            <w:r w:rsidRPr="0074355E">
              <w:t xml:space="preserve">Clarification on applicability of </w:t>
            </w:r>
            <w:proofErr w:type="spellStart"/>
            <w:r w:rsidRPr="0074355E">
              <w:t>MCData</w:t>
            </w:r>
            <w:proofErr w:type="spellEnd"/>
            <w:r w:rsidRPr="0074355E">
              <w:t xml:space="preserve"> SDS and FD test cases</w:t>
            </w:r>
          </w:p>
        </w:tc>
        <w:tc>
          <w:tcPr>
            <w:tcW w:w="1788" w:type="dxa"/>
            <w:noWrap/>
            <w:hideMark/>
          </w:tcPr>
          <w:p w14:paraId="6EC156A3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A2599F6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5F9037D3" w14:textId="77777777" w:rsidR="0074355E" w:rsidRPr="0074355E" w:rsidRDefault="0074355E">
            <w:r w:rsidRPr="0074355E">
              <w:t>36.579-4</w:t>
            </w:r>
          </w:p>
        </w:tc>
        <w:tc>
          <w:tcPr>
            <w:tcW w:w="851" w:type="dxa"/>
            <w:noWrap/>
            <w:hideMark/>
          </w:tcPr>
          <w:p w14:paraId="3ABA821A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201E013B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3A21E97C" w14:textId="77777777" w:rsidR="0074355E" w:rsidRPr="0074355E" w:rsidRDefault="0074355E">
            <w:r w:rsidRPr="0074355E">
              <w:t>0038</w:t>
            </w:r>
          </w:p>
        </w:tc>
        <w:tc>
          <w:tcPr>
            <w:tcW w:w="425" w:type="dxa"/>
            <w:noWrap/>
            <w:hideMark/>
          </w:tcPr>
          <w:p w14:paraId="4207049A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224857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525F69" w14:textId="77777777" w:rsidR="0074355E" w:rsidRPr="0074355E" w:rsidRDefault="0074355E">
            <w:r w:rsidRPr="0074355E">
              <w:t>RP-242262</w:t>
            </w:r>
          </w:p>
        </w:tc>
      </w:tr>
      <w:tr w:rsidR="0074355E" w:rsidRPr="0074355E" w14:paraId="2059F4B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D040BF" w14:textId="77777777" w:rsidR="0074355E" w:rsidRPr="0074355E" w:rsidRDefault="0074355E">
            <w:r w:rsidRPr="0074355E">
              <w:t>R5-245727</w:t>
            </w:r>
          </w:p>
        </w:tc>
        <w:tc>
          <w:tcPr>
            <w:tcW w:w="3006" w:type="dxa"/>
            <w:noWrap/>
            <w:hideMark/>
          </w:tcPr>
          <w:p w14:paraId="2650C13F" w14:textId="77777777" w:rsidR="0074355E" w:rsidRPr="0074355E" w:rsidRDefault="0074355E">
            <w:r w:rsidRPr="0074355E">
              <w:t xml:space="preserve">Update of test titles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UE</w:t>
            </w:r>
          </w:p>
        </w:tc>
        <w:tc>
          <w:tcPr>
            <w:tcW w:w="1788" w:type="dxa"/>
            <w:noWrap/>
            <w:hideMark/>
          </w:tcPr>
          <w:p w14:paraId="031249E9" w14:textId="77777777" w:rsidR="0074355E" w:rsidRPr="0074355E" w:rsidRDefault="0074355E">
            <w:r w:rsidRPr="0074355E">
              <w:t xml:space="preserve">China Unicom, Ericsson, 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FAA0FB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29AF6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C3BF88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3BA76FD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3738BDF" w14:textId="77777777" w:rsidR="0074355E" w:rsidRPr="0074355E" w:rsidRDefault="0074355E">
            <w:r w:rsidRPr="0074355E">
              <w:t>3470</w:t>
            </w:r>
          </w:p>
        </w:tc>
        <w:tc>
          <w:tcPr>
            <w:tcW w:w="425" w:type="dxa"/>
            <w:noWrap/>
            <w:hideMark/>
          </w:tcPr>
          <w:p w14:paraId="22C9BA3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FF8848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01E924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2745AF3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60D6326" w14:textId="77777777" w:rsidR="0074355E" w:rsidRPr="0074355E" w:rsidRDefault="0074355E">
            <w:r w:rsidRPr="0074355E">
              <w:t>R5-245730</w:t>
            </w:r>
          </w:p>
        </w:tc>
        <w:tc>
          <w:tcPr>
            <w:tcW w:w="3006" w:type="dxa"/>
            <w:noWrap/>
            <w:hideMark/>
          </w:tcPr>
          <w:p w14:paraId="3AA186C4" w14:textId="77777777" w:rsidR="0074355E" w:rsidRPr="0074355E" w:rsidRDefault="0074355E">
            <w:r w:rsidRPr="0074355E">
              <w:t>Correction for adding missing information for PC6 in RF Tx part</w:t>
            </w:r>
          </w:p>
        </w:tc>
        <w:tc>
          <w:tcPr>
            <w:tcW w:w="1788" w:type="dxa"/>
            <w:noWrap/>
            <w:hideMark/>
          </w:tcPr>
          <w:p w14:paraId="61BBDE80" w14:textId="77777777" w:rsidR="0074355E" w:rsidRPr="0074355E" w:rsidRDefault="0074355E">
            <w:r w:rsidRPr="0074355E">
              <w:t>Samsung</w:t>
            </w:r>
          </w:p>
        </w:tc>
        <w:tc>
          <w:tcPr>
            <w:tcW w:w="861" w:type="dxa"/>
            <w:noWrap/>
            <w:hideMark/>
          </w:tcPr>
          <w:p w14:paraId="7F53B16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C9EBFA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056E9FC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F4537B" w14:textId="77777777" w:rsidR="0074355E" w:rsidRPr="0074355E" w:rsidRDefault="0074355E">
            <w:r w:rsidRPr="0074355E">
              <w:t>NR_HST_FR2-UEConTest</w:t>
            </w:r>
          </w:p>
        </w:tc>
        <w:tc>
          <w:tcPr>
            <w:tcW w:w="707" w:type="dxa"/>
            <w:noWrap/>
            <w:hideMark/>
          </w:tcPr>
          <w:p w14:paraId="5B338CBE" w14:textId="77777777" w:rsidR="0074355E" w:rsidRPr="0074355E" w:rsidRDefault="0074355E">
            <w:r w:rsidRPr="0074355E">
              <w:t>1087</w:t>
            </w:r>
          </w:p>
        </w:tc>
        <w:tc>
          <w:tcPr>
            <w:tcW w:w="425" w:type="dxa"/>
            <w:noWrap/>
            <w:hideMark/>
          </w:tcPr>
          <w:p w14:paraId="63AB46F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CF3C5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49B22F" w14:textId="77777777" w:rsidR="0074355E" w:rsidRPr="0074355E" w:rsidRDefault="0074355E">
            <w:r w:rsidRPr="0074355E">
              <w:t>RP-242302</w:t>
            </w:r>
          </w:p>
        </w:tc>
      </w:tr>
      <w:tr w:rsidR="0074355E" w:rsidRPr="0074355E" w14:paraId="0BF2D36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75F6117" w14:textId="77777777" w:rsidR="0074355E" w:rsidRPr="0074355E" w:rsidRDefault="0074355E">
            <w:r w:rsidRPr="0074355E">
              <w:t>R5-245731</w:t>
            </w:r>
          </w:p>
        </w:tc>
        <w:tc>
          <w:tcPr>
            <w:tcW w:w="3006" w:type="dxa"/>
            <w:noWrap/>
            <w:hideMark/>
          </w:tcPr>
          <w:p w14:paraId="611C8B37" w14:textId="77777777" w:rsidR="0074355E" w:rsidRPr="0074355E" w:rsidRDefault="0074355E">
            <w:r w:rsidRPr="0074355E">
              <w:t>Correction to CSI-RS L3 measurement RRM test cases</w:t>
            </w:r>
          </w:p>
        </w:tc>
        <w:tc>
          <w:tcPr>
            <w:tcW w:w="1788" w:type="dxa"/>
            <w:noWrap/>
            <w:hideMark/>
          </w:tcPr>
          <w:p w14:paraId="1F15B15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E415A2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C2D6F0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60A257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E4CBEC4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13F524C" w14:textId="77777777" w:rsidR="0074355E" w:rsidRPr="0074355E" w:rsidRDefault="0074355E">
            <w:r w:rsidRPr="0074355E">
              <w:t>3308</w:t>
            </w:r>
          </w:p>
        </w:tc>
        <w:tc>
          <w:tcPr>
            <w:tcW w:w="425" w:type="dxa"/>
            <w:noWrap/>
            <w:hideMark/>
          </w:tcPr>
          <w:p w14:paraId="2545196F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66ED797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5A72CC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64A6293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A4E158" w14:textId="77777777" w:rsidR="0074355E" w:rsidRPr="0074355E" w:rsidRDefault="0074355E">
            <w:r w:rsidRPr="0074355E">
              <w:t>R5-245732</w:t>
            </w:r>
          </w:p>
        </w:tc>
        <w:tc>
          <w:tcPr>
            <w:tcW w:w="3006" w:type="dxa"/>
            <w:noWrap/>
            <w:hideMark/>
          </w:tcPr>
          <w:p w14:paraId="3965DF63" w14:textId="77777777" w:rsidR="0074355E" w:rsidRPr="0074355E" w:rsidRDefault="0074355E">
            <w:r w:rsidRPr="0074355E">
              <w:t>Update to Clause 5.7.8.1 ENDC and Clause 7.7.8.1 SA intra-frequency CSI-RSRQ measurement accuracy</w:t>
            </w:r>
          </w:p>
        </w:tc>
        <w:tc>
          <w:tcPr>
            <w:tcW w:w="1788" w:type="dxa"/>
            <w:noWrap/>
            <w:hideMark/>
          </w:tcPr>
          <w:p w14:paraId="14379A88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3430046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26020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A2927E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7ED9753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0D31808" w14:textId="77777777" w:rsidR="0074355E" w:rsidRPr="0074355E" w:rsidRDefault="0074355E">
            <w:r w:rsidRPr="0074355E">
              <w:t>3457</w:t>
            </w:r>
          </w:p>
        </w:tc>
        <w:tc>
          <w:tcPr>
            <w:tcW w:w="425" w:type="dxa"/>
            <w:noWrap/>
            <w:hideMark/>
          </w:tcPr>
          <w:p w14:paraId="2D4DAC52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17D88F3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9FB317B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398E750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5888556" w14:textId="77777777" w:rsidR="0074355E" w:rsidRPr="0074355E" w:rsidRDefault="0074355E">
            <w:r w:rsidRPr="0074355E">
              <w:lastRenderedPageBreak/>
              <w:t>R5-245733</w:t>
            </w:r>
          </w:p>
        </w:tc>
        <w:tc>
          <w:tcPr>
            <w:tcW w:w="3006" w:type="dxa"/>
            <w:noWrap/>
            <w:hideMark/>
          </w:tcPr>
          <w:p w14:paraId="71702A54" w14:textId="77777777" w:rsidR="0074355E" w:rsidRPr="0074355E" w:rsidRDefault="0074355E">
            <w:r w:rsidRPr="0074355E">
              <w:t>Update to Clause 5.7.8.2 ENDC and Clause 7.7.8.2 SA inter frequency CSI-RSRQ measurement accuracy</w:t>
            </w:r>
          </w:p>
        </w:tc>
        <w:tc>
          <w:tcPr>
            <w:tcW w:w="1788" w:type="dxa"/>
            <w:noWrap/>
            <w:hideMark/>
          </w:tcPr>
          <w:p w14:paraId="7714BC8B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71920D3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B11E66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8C0B4C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3E48C24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1E103FE" w14:textId="77777777" w:rsidR="0074355E" w:rsidRPr="0074355E" w:rsidRDefault="0074355E">
            <w:r w:rsidRPr="0074355E">
              <w:t>3458</w:t>
            </w:r>
          </w:p>
        </w:tc>
        <w:tc>
          <w:tcPr>
            <w:tcW w:w="425" w:type="dxa"/>
            <w:noWrap/>
            <w:hideMark/>
          </w:tcPr>
          <w:p w14:paraId="0062E29F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6C9C9BD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137C25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1842E24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92C625D" w14:textId="77777777" w:rsidR="0074355E" w:rsidRPr="0074355E" w:rsidRDefault="0074355E">
            <w:r w:rsidRPr="0074355E">
              <w:t>R5-245734</w:t>
            </w:r>
          </w:p>
        </w:tc>
        <w:tc>
          <w:tcPr>
            <w:tcW w:w="3006" w:type="dxa"/>
            <w:noWrap/>
            <w:hideMark/>
          </w:tcPr>
          <w:p w14:paraId="26C654F1" w14:textId="77777777" w:rsidR="0074355E" w:rsidRPr="0074355E" w:rsidRDefault="0074355E">
            <w:r w:rsidRPr="0074355E">
              <w:t>Update to Clause 5.7.9.1 ENDC and Clause 7.7.9.1 SA intra-frequency CSI-SINR measurement accuracy</w:t>
            </w:r>
          </w:p>
        </w:tc>
        <w:tc>
          <w:tcPr>
            <w:tcW w:w="1788" w:type="dxa"/>
            <w:noWrap/>
            <w:hideMark/>
          </w:tcPr>
          <w:p w14:paraId="21B55C26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459CD2E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C54C5F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B3C200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CA47677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C61A499" w14:textId="77777777" w:rsidR="0074355E" w:rsidRPr="0074355E" w:rsidRDefault="0074355E">
            <w:r w:rsidRPr="0074355E">
              <w:t>3459</w:t>
            </w:r>
          </w:p>
        </w:tc>
        <w:tc>
          <w:tcPr>
            <w:tcW w:w="425" w:type="dxa"/>
            <w:noWrap/>
            <w:hideMark/>
          </w:tcPr>
          <w:p w14:paraId="38F4549A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105E7BA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BB6CA0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71CA7E5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EED74A" w14:textId="77777777" w:rsidR="0074355E" w:rsidRPr="0074355E" w:rsidRDefault="0074355E">
            <w:r w:rsidRPr="0074355E">
              <w:t>R5-245735</w:t>
            </w:r>
          </w:p>
        </w:tc>
        <w:tc>
          <w:tcPr>
            <w:tcW w:w="3006" w:type="dxa"/>
            <w:noWrap/>
            <w:hideMark/>
          </w:tcPr>
          <w:p w14:paraId="5DC61F80" w14:textId="77777777" w:rsidR="0074355E" w:rsidRPr="0074355E" w:rsidRDefault="0074355E">
            <w:r w:rsidRPr="0074355E">
              <w:t>Update to Clause 5.7.9.2 ENDC and Clause 7.7.9.2 SA inter frequency CSI-SINR measurement accuracy</w:t>
            </w:r>
          </w:p>
        </w:tc>
        <w:tc>
          <w:tcPr>
            <w:tcW w:w="1788" w:type="dxa"/>
            <w:noWrap/>
            <w:hideMark/>
          </w:tcPr>
          <w:p w14:paraId="14B367BD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419F894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061B3B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F39692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883AA93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E33A617" w14:textId="77777777" w:rsidR="0074355E" w:rsidRPr="0074355E" w:rsidRDefault="0074355E">
            <w:r w:rsidRPr="0074355E">
              <w:t>3460</w:t>
            </w:r>
          </w:p>
        </w:tc>
        <w:tc>
          <w:tcPr>
            <w:tcW w:w="425" w:type="dxa"/>
            <w:noWrap/>
            <w:hideMark/>
          </w:tcPr>
          <w:p w14:paraId="0E778E49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1B9A366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25C385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15BE747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05D8BDA" w14:textId="77777777" w:rsidR="0074355E" w:rsidRPr="0074355E" w:rsidRDefault="0074355E">
            <w:r w:rsidRPr="0074355E">
              <w:t>R5-245736</w:t>
            </w:r>
          </w:p>
        </w:tc>
        <w:tc>
          <w:tcPr>
            <w:tcW w:w="3006" w:type="dxa"/>
            <w:noWrap/>
            <w:hideMark/>
          </w:tcPr>
          <w:p w14:paraId="1FCADF2C" w14:textId="77777777" w:rsidR="0074355E" w:rsidRPr="0074355E" w:rsidRDefault="0074355E">
            <w:r w:rsidRPr="0074355E">
              <w:t>Addition of TT analysis grouping for RRM test cases 5.7.8.1 and 7.7.8.1</w:t>
            </w:r>
          </w:p>
        </w:tc>
        <w:tc>
          <w:tcPr>
            <w:tcW w:w="1788" w:type="dxa"/>
            <w:noWrap/>
            <w:hideMark/>
          </w:tcPr>
          <w:p w14:paraId="44E05E92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6E98E91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B341B2E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903BA8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F16DE60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B5DD7D9" w14:textId="77777777" w:rsidR="0074355E" w:rsidRPr="0074355E" w:rsidRDefault="0074355E">
            <w:r w:rsidRPr="0074355E">
              <w:t>0833</w:t>
            </w:r>
          </w:p>
        </w:tc>
        <w:tc>
          <w:tcPr>
            <w:tcW w:w="425" w:type="dxa"/>
            <w:noWrap/>
            <w:hideMark/>
          </w:tcPr>
          <w:p w14:paraId="0A2E8AE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693AF7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C013A5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2A2E8C2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687A731" w14:textId="77777777" w:rsidR="0074355E" w:rsidRPr="0074355E" w:rsidRDefault="0074355E">
            <w:r w:rsidRPr="0074355E">
              <w:t>R5-245737</w:t>
            </w:r>
          </w:p>
        </w:tc>
        <w:tc>
          <w:tcPr>
            <w:tcW w:w="3006" w:type="dxa"/>
            <w:noWrap/>
            <w:hideMark/>
          </w:tcPr>
          <w:p w14:paraId="5D25DD17" w14:textId="77777777" w:rsidR="0074355E" w:rsidRPr="0074355E" w:rsidRDefault="0074355E">
            <w:r w:rsidRPr="0074355E">
              <w:t>Addition of TT analysis grouping for RRM test cases 5.7.8.2 and 7.7.8.2</w:t>
            </w:r>
          </w:p>
        </w:tc>
        <w:tc>
          <w:tcPr>
            <w:tcW w:w="1788" w:type="dxa"/>
            <w:noWrap/>
            <w:hideMark/>
          </w:tcPr>
          <w:p w14:paraId="109F907A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547658F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408C05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64878C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54F3A46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B7B5530" w14:textId="77777777" w:rsidR="0074355E" w:rsidRPr="0074355E" w:rsidRDefault="0074355E">
            <w:r w:rsidRPr="0074355E">
              <w:t>0834</w:t>
            </w:r>
          </w:p>
        </w:tc>
        <w:tc>
          <w:tcPr>
            <w:tcW w:w="425" w:type="dxa"/>
            <w:noWrap/>
            <w:hideMark/>
          </w:tcPr>
          <w:p w14:paraId="057FF06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8364A5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CF3B9A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508AE02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6C30B08" w14:textId="77777777" w:rsidR="0074355E" w:rsidRPr="0074355E" w:rsidRDefault="0074355E">
            <w:r w:rsidRPr="0074355E">
              <w:t>R5-245738</w:t>
            </w:r>
          </w:p>
        </w:tc>
        <w:tc>
          <w:tcPr>
            <w:tcW w:w="3006" w:type="dxa"/>
            <w:noWrap/>
            <w:hideMark/>
          </w:tcPr>
          <w:p w14:paraId="138B1677" w14:textId="77777777" w:rsidR="0074355E" w:rsidRPr="0074355E" w:rsidRDefault="0074355E">
            <w:r w:rsidRPr="0074355E">
              <w:t>Addition of TT analysis grouping for RRM test cases 5.7.9.1 and 7.7.9.1</w:t>
            </w:r>
          </w:p>
        </w:tc>
        <w:tc>
          <w:tcPr>
            <w:tcW w:w="1788" w:type="dxa"/>
            <w:noWrap/>
            <w:hideMark/>
          </w:tcPr>
          <w:p w14:paraId="59E97D90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6D82EF3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1F7B53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79CB0C7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AA5851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B0B1E08" w14:textId="77777777" w:rsidR="0074355E" w:rsidRPr="0074355E" w:rsidRDefault="0074355E">
            <w:r w:rsidRPr="0074355E">
              <w:t>0835</w:t>
            </w:r>
          </w:p>
        </w:tc>
        <w:tc>
          <w:tcPr>
            <w:tcW w:w="425" w:type="dxa"/>
            <w:noWrap/>
            <w:hideMark/>
          </w:tcPr>
          <w:p w14:paraId="448BBD1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FE237A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47DFE1F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342BB3E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C5F96D" w14:textId="77777777" w:rsidR="0074355E" w:rsidRPr="0074355E" w:rsidRDefault="0074355E">
            <w:r w:rsidRPr="0074355E">
              <w:t>R5-245739</w:t>
            </w:r>
          </w:p>
        </w:tc>
        <w:tc>
          <w:tcPr>
            <w:tcW w:w="3006" w:type="dxa"/>
            <w:noWrap/>
            <w:hideMark/>
          </w:tcPr>
          <w:p w14:paraId="17FED2D2" w14:textId="77777777" w:rsidR="0074355E" w:rsidRPr="0074355E" w:rsidRDefault="0074355E">
            <w:r w:rsidRPr="0074355E">
              <w:t>Addition of TT analysis grouping for RRM test cases 5.7.9.2 and 7.7.9.2</w:t>
            </w:r>
          </w:p>
        </w:tc>
        <w:tc>
          <w:tcPr>
            <w:tcW w:w="1788" w:type="dxa"/>
            <w:noWrap/>
            <w:hideMark/>
          </w:tcPr>
          <w:p w14:paraId="25EA7E75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300222E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D00B314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7EE2FFF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581E684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3753CAE" w14:textId="77777777" w:rsidR="0074355E" w:rsidRPr="0074355E" w:rsidRDefault="0074355E">
            <w:r w:rsidRPr="0074355E">
              <w:t>0836</w:t>
            </w:r>
          </w:p>
        </w:tc>
        <w:tc>
          <w:tcPr>
            <w:tcW w:w="425" w:type="dxa"/>
            <w:noWrap/>
            <w:hideMark/>
          </w:tcPr>
          <w:p w14:paraId="03A5BA2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7E4177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64A571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104E83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A13BD9" w14:textId="77777777" w:rsidR="0074355E" w:rsidRPr="0074355E" w:rsidRDefault="0074355E">
            <w:r w:rsidRPr="0074355E">
              <w:t>R5-245740</w:t>
            </w:r>
          </w:p>
        </w:tc>
        <w:tc>
          <w:tcPr>
            <w:tcW w:w="3006" w:type="dxa"/>
            <w:noWrap/>
            <w:hideMark/>
          </w:tcPr>
          <w:p w14:paraId="4381BDA3" w14:textId="77777777" w:rsidR="0074355E" w:rsidRPr="0074355E" w:rsidRDefault="0074355E">
            <w:r w:rsidRPr="0074355E">
              <w:t>Update for Additional PDSCH Reference Channel for PDCCH test cases</w:t>
            </w:r>
          </w:p>
        </w:tc>
        <w:tc>
          <w:tcPr>
            <w:tcW w:w="1788" w:type="dxa"/>
            <w:noWrap/>
            <w:hideMark/>
          </w:tcPr>
          <w:p w14:paraId="6354ECD5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4C0E805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35D9491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1819632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0FDBF4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19F3CFD" w14:textId="77777777" w:rsidR="0074355E" w:rsidRPr="0074355E" w:rsidRDefault="0074355E">
            <w:r w:rsidRPr="0074355E">
              <w:t>0884</w:t>
            </w:r>
          </w:p>
        </w:tc>
        <w:tc>
          <w:tcPr>
            <w:tcW w:w="425" w:type="dxa"/>
            <w:noWrap/>
            <w:hideMark/>
          </w:tcPr>
          <w:p w14:paraId="14F392F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F5A24D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44F3ED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47915F4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071751" w14:textId="77777777" w:rsidR="0074355E" w:rsidRPr="0074355E" w:rsidRDefault="0074355E">
            <w:r w:rsidRPr="0074355E">
              <w:t>R5-245741</w:t>
            </w:r>
          </w:p>
        </w:tc>
        <w:tc>
          <w:tcPr>
            <w:tcW w:w="3006" w:type="dxa"/>
            <w:noWrap/>
            <w:hideMark/>
          </w:tcPr>
          <w:p w14:paraId="3E1646BB" w14:textId="77777777" w:rsidR="0074355E" w:rsidRPr="0074355E" w:rsidRDefault="0074355E">
            <w:r w:rsidRPr="0074355E">
              <w:t>Correction to RMC for PMI reporting test cases</w:t>
            </w:r>
          </w:p>
        </w:tc>
        <w:tc>
          <w:tcPr>
            <w:tcW w:w="1788" w:type="dxa"/>
            <w:noWrap/>
            <w:hideMark/>
          </w:tcPr>
          <w:p w14:paraId="77A458A2" w14:textId="77777777" w:rsidR="0074355E" w:rsidRPr="0074355E" w:rsidRDefault="0074355E">
            <w:r w:rsidRPr="0074355E">
              <w:t>QUALCOMM Europe Inc. - Italy</w:t>
            </w:r>
          </w:p>
        </w:tc>
        <w:tc>
          <w:tcPr>
            <w:tcW w:w="861" w:type="dxa"/>
            <w:noWrap/>
            <w:hideMark/>
          </w:tcPr>
          <w:p w14:paraId="76E943D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DDCC58E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4993BDD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3E5BDB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FAADCB5" w14:textId="77777777" w:rsidR="0074355E" w:rsidRPr="0074355E" w:rsidRDefault="0074355E">
            <w:r w:rsidRPr="0074355E">
              <w:t>0885</w:t>
            </w:r>
          </w:p>
        </w:tc>
        <w:tc>
          <w:tcPr>
            <w:tcW w:w="425" w:type="dxa"/>
            <w:noWrap/>
            <w:hideMark/>
          </w:tcPr>
          <w:p w14:paraId="38E1E871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4D9F04F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88EC110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4FF0C5E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00DFD1" w14:textId="77777777" w:rsidR="0074355E" w:rsidRPr="0074355E" w:rsidRDefault="0074355E">
            <w:r w:rsidRPr="0074355E">
              <w:lastRenderedPageBreak/>
              <w:t>R5-245742</w:t>
            </w:r>
          </w:p>
        </w:tc>
        <w:tc>
          <w:tcPr>
            <w:tcW w:w="3006" w:type="dxa"/>
            <w:noWrap/>
            <w:hideMark/>
          </w:tcPr>
          <w:p w14:paraId="4F97112B" w14:textId="77777777" w:rsidR="0074355E" w:rsidRPr="0074355E" w:rsidRDefault="0074355E">
            <w:r w:rsidRPr="0074355E">
              <w:t>Correction to FR2 RRM - 5.5.5.5 test case</w:t>
            </w:r>
          </w:p>
        </w:tc>
        <w:tc>
          <w:tcPr>
            <w:tcW w:w="1788" w:type="dxa"/>
            <w:noWrap/>
            <w:hideMark/>
          </w:tcPr>
          <w:p w14:paraId="717A79F5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2A595F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76857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EEBC9B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6A5DF33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4707514" w14:textId="77777777" w:rsidR="0074355E" w:rsidRPr="0074355E" w:rsidRDefault="0074355E">
            <w:r w:rsidRPr="0074355E">
              <w:t>3262</w:t>
            </w:r>
          </w:p>
        </w:tc>
        <w:tc>
          <w:tcPr>
            <w:tcW w:w="425" w:type="dxa"/>
            <w:noWrap/>
            <w:hideMark/>
          </w:tcPr>
          <w:p w14:paraId="49485A0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7B2AF9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07D12F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52B0394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E5E45F" w14:textId="77777777" w:rsidR="0074355E" w:rsidRPr="0074355E" w:rsidRDefault="0074355E">
            <w:r w:rsidRPr="0074355E">
              <w:t>R5-245743</w:t>
            </w:r>
          </w:p>
        </w:tc>
        <w:tc>
          <w:tcPr>
            <w:tcW w:w="3006" w:type="dxa"/>
            <w:noWrap/>
            <w:hideMark/>
          </w:tcPr>
          <w:p w14:paraId="2876F119" w14:textId="77777777" w:rsidR="0074355E" w:rsidRPr="0074355E" w:rsidRDefault="0074355E">
            <w:r w:rsidRPr="0074355E">
              <w:t>Correction to FR2 RRM - 7.5.5.5 test case</w:t>
            </w:r>
          </w:p>
        </w:tc>
        <w:tc>
          <w:tcPr>
            <w:tcW w:w="1788" w:type="dxa"/>
            <w:noWrap/>
            <w:hideMark/>
          </w:tcPr>
          <w:p w14:paraId="760C04BA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61E39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9851A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E826F4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CF2F1CC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F32E923" w14:textId="77777777" w:rsidR="0074355E" w:rsidRPr="0074355E" w:rsidRDefault="0074355E">
            <w:r w:rsidRPr="0074355E">
              <w:t>3263</w:t>
            </w:r>
          </w:p>
        </w:tc>
        <w:tc>
          <w:tcPr>
            <w:tcW w:w="425" w:type="dxa"/>
            <w:noWrap/>
            <w:hideMark/>
          </w:tcPr>
          <w:p w14:paraId="5F26CF3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EE923C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10FB570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7CF391D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91CCA8" w14:textId="77777777" w:rsidR="0074355E" w:rsidRPr="0074355E" w:rsidRDefault="0074355E">
            <w:r w:rsidRPr="0074355E">
              <w:t>R5-245744</w:t>
            </w:r>
          </w:p>
        </w:tc>
        <w:tc>
          <w:tcPr>
            <w:tcW w:w="3006" w:type="dxa"/>
            <w:noWrap/>
            <w:hideMark/>
          </w:tcPr>
          <w:p w14:paraId="6D651DFF" w14:textId="77777777" w:rsidR="0074355E" w:rsidRPr="0074355E" w:rsidRDefault="0074355E">
            <w:r w:rsidRPr="0074355E">
              <w:t>Clarification of voltage environmental requirement</w:t>
            </w:r>
          </w:p>
        </w:tc>
        <w:tc>
          <w:tcPr>
            <w:tcW w:w="1788" w:type="dxa"/>
            <w:noWrap/>
            <w:hideMark/>
          </w:tcPr>
          <w:p w14:paraId="5B3CBF17" w14:textId="77777777" w:rsidR="0074355E" w:rsidRPr="0074355E" w:rsidRDefault="0074355E">
            <w:r w:rsidRPr="0074355E">
              <w:t>Keysight Technologies UK Ltd, MVG, Rohde &amp; Schwarz, ETS-Lindgren</w:t>
            </w:r>
          </w:p>
        </w:tc>
        <w:tc>
          <w:tcPr>
            <w:tcW w:w="861" w:type="dxa"/>
            <w:noWrap/>
            <w:hideMark/>
          </w:tcPr>
          <w:p w14:paraId="447BAE2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7D4A4A5" w14:textId="77777777" w:rsidR="0074355E" w:rsidRPr="0074355E" w:rsidRDefault="0074355E">
            <w:r w:rsidRPr="0074355E">
              <w:t>38.561</w:t>
            </w:r>
          </w:p>
        </w:tc>
        <w:tc>
          <w:tcPr>
            <w:tcW w:w="851" w:type="dxa"/>
            <w:noWrap/>
            <w:hideMark/>
          </w:tcPr>
          <w:p w14:paraId="13BD3AAA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5D8054BD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F3FAD5B" w14:textId="77777777" w:rsidR="0074355E" w:rsidRPr="0074355E" w:rsidRDefault="0074355E">
            <w:r w:rsidRPr="0074355E">
              <w:t>0012</w:t>
            </w:r>
          </w:p>
        </w:tc>
        <w:tc>
          <w:tcPr>
            <w:tcW w:w="425" w:type="dxa"/>
            <w:noWrap/>
            <w:hideMark/>
          </w:tcPr>
          <w:p w14:paraId="68EA359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C1741F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4A8596" w14:textId="77777777" w:rsidR="0074355E" w:rsidRPr="0074355E" w:rsidRDefault="0074355E">
            <w:r w:rsidRPr="0074355E">
              <w:t>RP-242254</w:t>
            </w:r>
          </w:p>
        </w:tc>
      </w:tr>
      <w:tr w:rsidR="0074355E" w:rsidRPr="0074355E" w14:paraId="03BC744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2F212D" w14:textId="77777777" w:rsidR="0074355E" w:rsidRPr="0074355E" w:rsidRDefault="0074355E">
            <w:r w:rsidRPr="0074355E">
              <w:t>R5-245745</w:t>
            </w:r>
          </w:p>
        </w:tc>
        <w:tc>
          <w:tcPr>
            <w:tcW w:w="3006" w:type="dxa"/>
            <w:noWrap/>
            <w:hideMark/>
          </w:tcPr>
          <w:p w14:paraId="56189230" w14:textId="77777777" w:rsidR="0074355E" w:rsidRPr="0074355E" w:rsidRDefault="0074355E">
            <w:r w:rsidRPr="0074355E">
              <w:t>SIB31 update for RF and DEMOD test cases</w:t>
            </w:r>
          </w:p>
        </w:tc>
        <w:tc>
          <w:tcPr>
            <w:tcW w:w="1788" w:type="dxa"/>
            <w:noWrap/>
            <w:hideMark/>
          </w:tcPr>
          <w:p w14:paraId="07AD2949" w14:textId="77777777" w:rsidR="0074355E" w:rsidRPr="0074355E" w:rsidRDefault="0074355E">
            <w:r w:rsidRPr="0074355E">
              <w:t xml:space="preserve">Qualcomm Inc, </w:t>
            </w:r>
            <w:proofErr w:type="spellStart"/>
            <w:r w:rsidRPr="0074355E">
              <w:t>Mediatek</w:t>
            </w:r>
            <w:proofErr w:type="spellEnd"/>
          </w:p>
        </w:tc>
        <w:tc>
          <w:tcPr>
            <w:tcW w:w="861" w:type="dxa"/>
            <w:noWrap/>
            <w:hideMark/>
          </w:tcPr>
          <w:p w14:paraId="191593F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BD91D6D" w14:textId="77777777" w:rsidR="0074355E" w:rsidRPr="0074355E" w:rsidRDefault="0074355E">
            <w:r w:rsidRPr="0074355E">
              <w:t>36.508</w:t>
            </w:r>
          </w:p>
        </w:tc>
        <w:tc>
          <w:tcPr>
            <w:tcW w:w="851" w:type="dxa"/>
            <w:noWrap/>
            <w:hideMark/>
          </w:tcPr>
          <w:p w14:paraId="034AC421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6652DE42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142573A1" w14:textId="77777777" w:rsidR="0074355E" w:rsidRPr="0074355E" w:rsidRDefault="0074355E">
            <w:r w:rsidRPr="0074355E">
              <w:t>1485</w:t>
            </w:r>
          </w:p>
        </w:tc>
        <w:tc>
          <w:tcPr>
            <w:tcW w:w="425" w:type="dxa"/>
            <w:noWrap/>
            <w:hideMark/>
          </w:tcPr>
          <w:p w14:paraId="7BD1B64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74BF83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87D8DF9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2D44A6D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FC6AF12" w14:textId="77777777" w:rsidR="0074355E" w:rsidRPr="0074355E" w:rsidRDefault="0074355E">
            <w:r w:rsidRPr="0074355E">
              <w:t>R5-245746</w:t>
            </w:r>
          </w:p>
        </w:tc>
        <w:tc>
          <w:tcPr>
            <w:tcW w:w="3006" w:type="dxa"/>
            <w:noWrap/>
            <w:hideMark/>
          </w:tcPr>
          <w:p w14:paraId="34374478" w14:textId="77777777" w:rsidR="0074355E" w:rsidRPr="0074355E" w:rsidRDefault="0074355E">
            <w:r w:rsidRPr="0074355E">
              <w:t xml:space="preserve">Update of TT in NTN </w:t>
            </w:r>
            <w:proofErr w:type="spellStart"/>
            <w:r w:rsidRPr="0074355E">
              <w:t>demod</w:t>
            </w:r>
            <w:proofErr w:type="spellEnd"/>
            <w:r w:rsidRPr="0074355E">
              <w:t xml:space="preserve"> case</w:t>
            </w:r>
          </w:p>
        </w:tc>
        <w:tc>
          <w:tcPr>
            <w:tcW w:w="1788" w:type="dxa"/>
            <w:noWrap/>
            <w:hideMark/>
          </w:tcPr>
          <w:p w14:paraId="474A7E0B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  <w:r w:rsidRPr="0074355E">
              <w:t>, ROHDE &amp; SCHWARZ</w:t>
            </w:r>
          </w:p>
        </w:tc>
        <w:tc>
          <w:tcPr>
            <w:tcW w:w="861" w:type="dxa"/>
            <w:noWrap/>
            <w:hideMark/>
          </w:tcPr>
          <w:p w14:paraId="0FD24CA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1D388A6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7B2E03F2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2F5A4B3C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3604FB10" w14:textId="77777777" w:rsidR="0074355E" w:rsidRPr="0074355E" w:rsidRDefault="0074355E">
            <w:r w:rsidRPr="0074355E">
              <w:t>0041</w:t>
            </w:r>
          </w:p>
        </w:tc>
        <w:tc>
          <w:tcPr>
            <w:tcW w:w="425" w:type="dxa"/>
            <w:noWrap/>
            <w:hideMark/>
          </w:tcPr>
          <w:p w14:paraId="78206C7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EEE721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9BBA3D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574FED1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C1DA3A" w14:textId="77777777" w:rsidR="0074355E" w:rsidRPr="0074355E" w:rsidRDefault="0074355E">
            <w:r w:rsidRPr="0074355E">
              <w:t>R5-245748</w:t>
            </w:r>
          </w:p>
        </w:tc>
        <w:tc>
          <w:tcPr>
            <w:tcW w:w="3006" w:type="dxa"/>
            <w:noWrap/>
            <w:hideMark/>
          </w:tcPr>
          <w:p w14:paraId="50DDC586" w14:textId="77777777" w:rsidR="0074355E" w:rsidRPr="0074355E" w:rsidRDefault="0074355E">
            <w:r w:rsidRPr="0074355E">
              <w:t xml:space="preserve">min test time update for </w:t>
            </w:r>
            <w:proofErr w:type="spellStart"/>
            <w:r w:rsidRPr="0074355E">
              <w:t>nb-ntn</w:t>
            </w:r>
            <w:proofErr w:type="spellEnd"/>
            <w:r w:rsidRPr="0074355E">
              <w:t xml:space="preserve"> </w:t>
            </w:r>
            <w:proofErr w:type="spellStart"/>
            <w:r w:rsidRPr="0074355E">
              <w:t>demod</w:t>
            </w:r>
            <w:proofErr w:type="spellEnd"/>
            <w:r w:rsidRPr="0074355E">
              <w:t xml:space="preserve"> test cases</w:t>
            </w:r>
          </w:p>
        </w:tc>
        <w:tc>
          <w:tcPr>
            <w:tcW w:w="1788" w:type="dxa"/>
            <w:noWrap/>
            <w:hideMark/>
          </w:tcPr>
          <w:p w14:paraId="66EF9971" w14:textId="77777777" w:rsidR="0074355E" w:rsidRPr="0074355E" w:rsidRDefault="0074355E">
            <w:r w:rsidRPr="0074355E">
              <w:t>Qualcomm Inc, MediaTek</w:t>
            </w:r>
          </w:p>
        </w:tc>
        <w:tc>
          <w:tcPr>
            <w:tcW w:w="861" w:type="dxa"/>
            <w:noWrap/>
            <w:hideMark/>
          </w:tcPr>
          <w:p w14:paraId="10DE763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16AFB78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403E075B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26AD02F4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56571CC3" w14:textId="77777777" w:rsidR="0074355E" w:rsidRPr="0074355E" w:rsidRDefault="0074355E">
            <w:r w:rsidRPr="0074355E">
              <w:t>0047</w:t>
            </w:r>
          </w:p>
        </w:tc>
        <w:tc>
          <w:tcPr>
            <w:tcW w:w="425" w:type="dxa"/>
            <w:noWrap/>
            <w:hideMark/>
          </w:tcPr>
          <w:p w14:paraId="66F741A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69F65B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0DC51F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4E5B5D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0482383" w14:textId="77777777" w:rsidR="0074355E" w:rsidRPr="0074355E" w:rsidRDefault="0074355E">
            <w:r w:rsidRPr="0074355E">
              <w:t>R5-245749</w:t>
            </w:r>
          </w:p>
        </w:tc>
        <w:tc>
          <w:tcPr>
            <w:tcW w:w="3006" w:type="dxa"/>
            <w:noWrap/>
            <w:hideMark/>
          </w:tcPr>
          <w:p w14:paraId="5A873859" w14:textId="77777777" w:rsidR="0074355E" w:rsidRPr="0074355E" w:rsidRDefault="0074355E">
            <w:r w:rsidRPr="0074355E">
              <w:t>Add a new R18 MUSIM test case 8.1.1.2.5</w:t>
            </w:r>
          </w:p>
        </w:tc>
        <w:tc>
          <w:tcPr>
            <w:tcW w:w="1788" w:type="dxa"/>
            <w:noWrap/>
            <w:hideMark/>
          </w:tcPr>
          <w:p w14:paraId="10898D6B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0803089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76DE7C4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4E6132A7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01E1129A" w14:textId="77777777" w:rsidR="0074355E" w:rsidRPr="0074355E" w:rsidRDefault="0074355E">
            <w:proofErr w:type="spellStart"/>
            <w:r w:rsidRPr="0074355E">
              <w:t>NR_DualTxRx_MUSIM-UEConTest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29360EF" w14:textId="77777777" w:rsidR="0074355E" w:rsidRPr="0074355E" w:rsidRDefault="0074355E">
            <w:r w:rsidRPr="0074355E">
              <w:t>4563</w:t>
            </w:r>
          </w:p>
        </w:tc>
        <w:tc>
          <w:tcPr>
            <w:tcW w:w="425" w:type="dxa"/>
            <w:noWrap/>
            <w:hideMark/>
          </w:tcPr>
          <w:p w14:paraId="5AFA7323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551FED0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4D584FB" w14:textId="77777777" w:rsidR="0074355E" w:rsidRPr="0074355E" w:rsidRDefault="0074355E">
            <w:r w:rsidRPr="0074355E">
              <w:t>RP-242317</w:t>
            </w:r>
          </w:p>
        </w:tc>
      </w:tr>
      <w:tr w:rsidR="0074355E" w:rsidRPr="0074355E" w14:paraId="2EF5DC8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25EDE0" w14:textId="77777777" w:rsidR="0074355E" w:rsidRPr="0074355E" w:rsidRDefault="0074355E">
            <w:r w:rsidRPr="0074355E">
              <w:t>R5-245750</w:t>
            </w:r>
          </w:p>
        </w:tc>
        <w:tc>
          <w:tcPr>
            <w:tcW w:w="3006" w:type="dxa"/>
            <w:noWrap/>
            <w:hideMark/>
          </w:tcPr>
          <w:p w14:paraId="2423620C" w14:textId="77777777" w:rsidR="0074355E" w:rsidRPr="0074355E" w:rsidRDefault="0074355E">
            <w:r w:rsidRPr="0074355E">
              <w:t>Addition of 2Rx XR MAC test case for Refined BSR</w:t>
            </w:r>
          </w:p>
        </w:tc>
        <w:tc>
          <w:tcPr>
            <w:tcW w:w="1788" w:type="dxa"/>
            <w:noWrap/>
            <w:hideMark/>
          </w:tcPr>
          <w:p w14:paraId="7C753E9F" w14:textId="77777777" w:rsidR="0074355E" w:rsidRPr="0074355E" w:rsidRDefault="0074355E">
            <w:r w:rsidRPr="0074355E">
              <w:t>Lenovo</w:t>
            </w:r>
          </w:p>
        </w:tc>
        <w:tc>
          <w:tcPr>
            <w:tcW w:w="861" w:type="dxa"/>
            <w:noWrap/>
            <w:hideMark/>
          </w:tcPr>
          <w:p w14:paraId="38F058E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78FEC49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6768A035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33D6FC7A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59A0AB63" w14:textId="77777777" w:rsidR="0074355E" w:rsidRPr="0074355E" w:rsidRDefault="0074355E">
            <w:r w:rsidRPr="0074355E">
              <w:t>4644</w:t>
            </w:r>
          </w:p>
        </w:tc>
        <w:tc>
          <w:tcPr>
            <w:tcW w:w="425" w:type="dxa"/>
            <w:noWrap/>
            <w:hideMark/>
          </w:tcPr>
          <w:p w14:paraId="03DBD15B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22FB421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C2412E7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40BE6B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919A16D" w14:textId="77777777" w:rsidR="0074355E" w:rsidRPr="0074355E" w:rsidRDefault="0074355E">
            <w:r w:rsidRPr="0074355E">
              <w:t>R5-245751</w:t>
            </w:r>
          </w:p>
        </w:tc>
        <w:tc>
          <w:tcPr>
            <w:tcW w:w="3006" w:type="dxa"/>
            <w:noWrap/>
            <w:hideMark/>
          </w:tcPr>
          <w:p w14:paraId="57529489" w14:textId="77777777" w:rsidR="0074355E" w:rsidRPr="0074355E" w:rsidRDefault="0074355E">
            <w:r w:rsidRPr="0074355E">
              <w:t>Addition of 2Rx XR MAC test case for Refined BSR / Padding BSR</w:t>
            </w:r>
          </w:p>
        </w:tc>
        <w:tc>
          <w:tcPr>
            <w:tcW w:w="1788" w:type="dxa"/>
            <w:noWrap/>
            <w:hideMark/>
          </w:tcPr>
          <w:p w14:paraId="16191F9E" w14:textId="77777777" w:rsidR="0074355E" w:rsidRPr="0074355E" w:rsidRDefault="0074355E">
            <w:r w:rsidRPr="0074355E">
              <w:t>Lenovo</w:t>
            </w:r>
          </w:p>
        </w:tc>
        <w:tc>
          <w:tcPr>
            <w:tcW w:w="861" w:type="dxa"/>
            <w:noWrap/>
            <w:hideMark/>
          </w:tcPr>
          <w:p w14:paraId="5CDEADB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5BA291A" w14:textId="77777777" w:rsidR="0074355E" w:rsidRPr="0074355E" w:rsidRDefault="0074355E">
            <w:r w:rsidRPr="0074355E">
              <w:t>38.523-1</w:t>
            </w:r>
          </w:p>
        </w:tc>
        <w:tc>
          <w:tcPr>
            <w:tcW w:w="851" w:type="dxa"/>
            <w:noWrap/>
            <w:hideMark/>
          </w:tcPr>
          <w:p w14:paraId="31C7C76D" w14:textId="77777777" w:rsidR="0074355E" w:rsidRPr="0074355E" w:rsidRDefault="0074355E">
            <w:r w:rsidRPr="0074355E">
              <w:t>17.7.0</w:t>
            </w:r>
          </w:p>
        </w:tc>
        <w:tc>
          <w:tcPr>
            <w:tcW w:w="4396" w:type="dxa"/>
            <w:noWrap/>
            <w:hideMark/>
          </w:tcPr>
          <w:p w14:paraId="583A7989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56556DE9" w14:textId="77777777" w:rsidR="0074355E" w:rsidRPr="0074355E" w:rsidRDefault="0074355E">
            <w:r w:rsidRPr="0074355E">
              <w:t>4657</w:t>
            </w:r>
          </w:p>
        </w:tc>
        <w:tc>
          <w:tcPr>
            <w:tcW w:w="425" w:type="dxa"/>
            <w:noWrap/>
            <w:hideMark/>
          </w:tcPr>
          <w:p w14:paraId="2666682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1B55D5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CB3BB5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0720BE6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43AFB54" w14:textId="77777777" w:rsidR="0074355E" w:rsidRPr="0074355E" w:rsidRDefault="0074355E">
            <w:r w:rsidRPr="0074355E">
              <w:t>R5-245753</w:t>
            </w:r>
          </w:p>
        </w:tc>
        <w:tc>
          <w:tcPr>
            <w:tcW w:w="3006" w:type="dxa"/>
            <w:noWrap/>
            <w:hideMark/>
          </w:tcPr>
          <w:p w14:paraId="45C8AD84" w14:textId="77777777" w:rsidR="0074355E" w:rsidRPr="0074355E" w:rsidRDefault="0074355E">
            <w:r w:rsidRPr="0074355E">
              <w:t>Correction to HTTP messages</w:t>
            </w:r>
          </w:p>
        </w:tc>
        <w:tc>
          <w:tcPr>
            <w:tcW w:w="1788" w:type="dxa"/>
            <w:noWrap/>
            <w:hideMark/>
          </w:tcPr>
          <w:p w14:paraId="3EB57F4A" w14:textId="77777777" w:rsidR="0074355E" w:rsidRPr="0074355E" w:rsidRDefault="0074355E">
            <w:r w:rsidRPr="0074355E">
              <w:t>Keysight Technologies UK</w:t>
            </w:r>
          </w:p>
        </w:tc>
        <w:tc>
          <w:tcPr>
            <w:tcW w:w="861" w:type="dxa"/>
            <w:noWrap/>
            <w:hideMark/>
          </w:tcPr>
          <w:p w14:paraId="53E107A8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7AEFA6B2" w14:textId="77777777" w:rsidR="0074355E" w:rsidRPr="0074355E" w:rsidRDefault="0074355E">
            <w:r w:rsidRPr="0074355E">
              <w:t>36.579-1</w:t>
            </w:r>
          </w:p>
        </w:tc>
        <w:tc>
          <w:tcPr>
            <w:tcW w:w="851" w:type="dxa"/>
            <w:noWrap/>
            <w:hideMark/>
          </w:tcPr>
          <w:p w14:paraId="56DB05BB" w14:textId="77777777" w:rsidR="0074355E" w:rsidRPr="0074355E" w:rsidRDefault="0074355E">
            <w:r w:rsidRPr="0074355E">
              <w:t>16.5.0</w:t>
            </w:r>
          </w:p>
        </w:tc>
        <w:tc>
          <w:tcPr>
            <w:tcW w:w="4396" w:type="dxa"/>
            <w:noWrap/>
            <w:hideMark/>
          </w:tcPr>
          <w:p w14:paraId="2B77B592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2A7D6554" w14:textId="77777777" w:rsidR="0074355E" w:rsidRPr="0074355E" w:rsidRDefault="0074355E">
            <w:r w:rsidRPr="0074355E">
              <w:t>0373</w:t>
            </w:r>
          </w:p>
        </w:tc>
        <w:tc>
          <w:tcPr>
            <w:tcW w:w="425" w:type="dxa"/>
            <w:noWrap/>
            <w:hideMark/>
          </w:tcPr>
          <w:p w14:paraId="27A4FF5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FE46C7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2121F5" w14:textId="77777777" w:rsidR="0074355E" w:rsidRPr="0074355E" w:rsidRDefault="0074355E">
            <w:r w:rsidRPr="0074355E">
              <w:t>RP-242262</w:t>
            </w:r>
          </w:p>
        </w:tc>
      </w:tr>
      <w:tr w:rsidR="0074355E" w:rsidRPr="0074355E" w14:paraId="12C3FC8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35156A" w14:textId="77777777" w:rsidR="0074355E" w:rsidRPr="0074355E" w:rsidRDefault="0074355E">
            <w:r w:rsidRPr="0074355E">
              <w:t>R5-245801</w:t>
            </w:r>
          </w:p>
        </w:tc>
        <w:tc>
          <w:tcPr>
            <w:tcW w:w="3006" w:type="dxa"/>
            <w:noWrap/>
            <w:hideMark/>
          </w:tcPr>
          <w:p w14:paraId="25834C7D" w14:textId="77777777" w:rsidR="0074355E" w:rsidRPr="0074355E" w:rsidRDefault="0074355E">
            <w:r w:rsidRPr="0074355E">
              <w:t>Addition of Test frequencies for CA_n28A-n41C</w:t>
            </w:r>
          </w:p>
        </w:tc>
        <w:tc>
          <w:tcPr>
            <w:tcW w:w="1788" w:type="dxa"/>
            <w:noWrap/>
            <w:hideMark/>
          </w:tcPr>
          <w:p w14:paraId="391A2E1A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3C677B5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F418B7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7765095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A23EE72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4F7F9342" w14:textId="77777777" w:rsidR="0074355E" w:rsidRPr="0074355E" w:rsidRDefault="0074355E">
            <w:r w:rsidRPr="0074355E">
              <w:t>3269</w:t>
            </w:r>
          </w:p>
        </w:tc>
        <w:tc>
          <w:tcPr>
            <w:tcW w:w="425" w:type="dxa"/>
            <w:noWrap/>
            <w:hideMark/>
          </w:tcPr>
          <w:p w14:paraId="6C4130F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BFFE2A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A6C442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189C55E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BBBE1C" w14:textId="77777777" w:rsidR="0074355E" w:rsidRPr="0074355E" w:rsidRDefault="0074355E">
            <w:r w:rsidRPr="0074355E">
              <w:lastRenderedPageBreak/>
              <w:t>R5-245802</w:t>
            </w:r>
          </w:p>
        </w:tc>
        <w:tc>
          <w:tcPr>
            <w:tcW w:w="3006" w:type="dxa"/>
            <w:noWrap/>
            <w:hideMark/>
          </w:tcPr>
          <w:p w14:paraId="5478DD56" w14:textId="77777777" w:rsidR="0074355E" w:rsidRPr="0074355E" w:rsidRDefault="0074355E">
            <w:r w:rsidRPr="0074355E">
              <w:t>Addition of Test frequencies for CA_n41A-n79C</w:t>
            </w:r>
          </w:p>
        </w:tc>
        <w:tc>
          <w:tcPr>
            <w:tcW w:w="1788" w:type="dxa"/>
            <w:noWrap/>
            <w:hideMark/>
          </w:tcPr>
          <w:p w14:paraId="3BD009AE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37101F1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085AF1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239BCBB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AE41A8F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0BDB9976" w14:textId="77777777" w:rsidR="0074355E" w:rsidRPr="0074355E" w:rsidRDefault="0074355E">
            <w:r w:rsidRPr="0074355E">
              <w:t>3270</w:t>
            </w:r>
          </w:p>
        </w:tc>
        <w:tc>
          <w:tcPr>
            <w:tcW w:w="425" w:type="dxa"/>
            <w:noWrap/>
            <w:hideMark/>
          </w:tcPr>
          <w:p w14:paraId="029AF3D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D8A12A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FA7D0F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06A7B4F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97FF2E" w14:textId="77777777" w:rsidR="0074355E" w:rsidRPr="0074355E" w:rsidRDefault="0074355E">
            <w:r w:rsidRPr="0074355E">
              <w:t>R5-245803</w:t>
            </w:r>
          </w:p>
        </w:tc>
        <w:tc>
          <w:tcPr>
            <w:tcW w:w="3006" w:type="dxa"/>
            <w:noWrap/>
            <w:hideMark/>
          </w:tcPr>
          <w:p w14:paraId="222566C2" w14:textId="77777777" w:rsidR="0074355E" w:rsidRPr="0074355E" w:rsidRDefault="0074355E">
            <w:r w:rsidRPr="0074355E">
              <w:t xml:space="preserve">Updates for a few section headings format and an </w:t>
            </w:r>
            <w:proofErr w:type="spellStart"/>
            <w:r w:rsidRPr="0074355E">
              <w:t>Editors</w:t>
            </w:r>
            <w:proofErr w:type="spellEnd"/>
            <w:r w:rsidRPr="0074355E">
              <w:t xml:space="preserve"> Note</w:t>
            </w:r>
          </w:p>
        </w:tc>
        <w:tc>
          <w:tcPr>
            <w:tcW w:w="1788" w:type="dxa"/>
            <w:noWrap/>
            <w:hideMark/>
          </w:tcPr>
          <w:p w14:paraId="0FE3F6F2" w14:textId="77777777" w:rsidR="0074355E" w:rsidRPr="0074355E" w:rsidRDefault="0074355E">
            <w:r w:rsidRPr="0074355E">
              <w:t>Verizon France</w:t>
            </w:r>
          </w:p>
        </w:tc>
        <w:tc>
          <w:tcPr>
            <w:tcW w:w="861" w:type="dxa"/>
            <w:noWrap/>
            <w:hideMark/>
          </w:tcPr>
          <w:p w14:paraId="37856CE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4B0466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9894E0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3846639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79526B33" w14:textId="77777777" w:rsidR="0074355E" w:rsidRPr="0074355E" w:rsidRDefault="0074355E">
            <w:r w:rsidRPr="0074355E">
              <w:t>3246</w:t>
            </w:r>
          </w:p>
        </w:tc>
        <w:tc>
          <w:tcPr>
            <w:tcW w:w="425" w:type="dxa"/>
            <w:noWrap/>
            <w:hideMark/>
          </w:tcPr>
          <w:p w14:paraId="69E7833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1A14F8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742476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7013201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AD6F386" w14:textId="77777777" w:rsidR="0074355E" w:rsidRPr="0074355E" w:rsidRDefault="0074355E">
            <w:r w:rsidRPr="0074355E">
              <w:t>R5-245804</w:t>
            </w:r>
          </w:p>
        </w:tc>
        <w:tc>
          <w:tcPr>
            <w:tcW w:w="3006" w:type="dxa"/>
            <w:noWrap/>
            <w:hideMark/>
          </w:tcPr>
          <w:p w14:paraId="53493C90" w14:textId="77777777" w:rsidR="0074355E" w:rsidRPr="0074355E" w:rsidRDefault="0074355E">
            <w:r w:rsidRPr="0074355E">
              <w:t>Addition to A.4.3.9 for band n25 for 4Rx antenna ports capabilities</w:t>
            </w:r>
          </w:p>
        </w:tc>
        <w:tc>
          <w:tcPr>
            <w:tcW w:w="1788" w:type="dxa"/>
            <w:noWrap/>
            <w:hideMark/>
          </w:tcPr>
          <w:p w14:paraId="3BA534E8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4BEB84E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560C27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711CE82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0395B4" w14:textId="77777777" w:rsidR="0074355E" w:rsidRPr="0074355E" w:rsidRDefault="0074355E">
            <w:r w:rsidRPr="0074355E">
              <w:t>4Rx_NR_bands_R18-UEConTest</w:t>
            </w:r>
          </w:p>
        </w:tc>
        <w:tc>
          <w:tcPr>
            <w:tcW w:w="707" w:type="dxa"/>
            <w:noWrap/>
            <w:hideMark/>
          </w:tcPr>
          <w:p w14:paraId="0D9323BD" w14:textId="77777777" w:rsidR="0074355E" w:rsidRPr="0074355E" w:rsidRDefault="0074355E">
            <w:r w:rsidRPr="0074355E">
              <w:t>0689</w:t>
            </w:r>
          </w:p>
        </w:tc>
        <w:tc>
          <w:tcPr>
            <w:tcW w:w="425" w:type="dxa"/>
            <w:noWrap/>
            <w:hideMark/>
          </w:tcPr>
          <w:p w14:paraId="60CEBB3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5EFFCB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C02333" w14:textId="77777777" w:rsidR="0074355E" w:rsidRPr="0074355E" w:rsidRDefault="0074355E">
            <w:r w:rsidRPr="0074355E">
              <w:t>RP-242321</w:t>
            </w:r>
          </w:p>
        </w:tc>
      </w:tr>
      <w:tr w:rsidR="0074355E" w:rsidRPr="0074355E" w14:paraId="19F4C6F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8C2CD8D" w14:textId="77777777" w:rsidR="0074355E" w:rsidRPr="0074355E" w:rsidRDefault="0074355E">
            <w:r w:rsidRPr="0074355E">
              <w:t>R5-245805</w:t>
            </w:r>
          </w:p>
        </w:tc>
        <w:tc>
          <w:tcPr>
            <w:tcW w:w="3006" w:type="dxa"/>
            <w:noWrap/>
            <w:hideMark/>
          </w:tcPr>
          <w:p w14:paraId="545460E1" w14:textId="77777777" w:rsidR="0074355E" w:rsidRPr="0074355E" w:rsidRDefault="0074355E">
            <w:r w:rsidRPr="0074355E">
              <w:t>Addition of 8Rx PICS</w:t>
            </w:r>
          </w:p>
        </w:tc>
        <w:tc>
          <w:tcPr>
            <w:tcW w:w="1788" w:type="dxa"/>
            <w:noWrap/>
            <w:hideMark/>
          </w:tcPr>
          <w:p w14:paraId="44157C98" w14:textId="77777777" w:rsidR="0074355E" w:rsidRPr="0074355E" w:rsidRDefault="0074355E">
            <w:r w:rsidRPr="0074355E">
              <w:t>Qualcomm Inc</w:t>
            </w:r>
          </w:p>
        </w:tc>
        <w:tc>
          <w:tcPr>
            <w:tcW w:w="861" w:type="dxa"/>
            <w:noWrap/>
            <w:hideMark/>
          </w:tcPr>
          <w:p w14:paraId="0759996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5FCC02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5D22214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1643FC6" w14:textId="77777777" w:rsidR="0074355E" w:rsidRPr="0074355E" w:rsidRDefault="0074355E">
            <w:r w:rsidRPr="0074355E">
              <w:t>NR_ENDC_RF_FR1_enh2-UEConTest</w:t>
            </w:r>
          </w:p>
        </w:tc>
        <w:tc>
          <w:tcPr>
            <w:tcW w:w="707" w:type="dxa"/>
            <w:noWrap/>
            <w:hideMark/>
          </w:tcPr>
          <w:p w14:paraId="7DEF3643" w14:textId="77777777" w:rsidR="0074355E" w:rsidRPr="0074355E" w:rsidRDefault="0074355E">
            <w:r w:rsidRPr="0074355E">
              <w:t>0698</w:t>
            </w:r>
          </w:p>
        </w:tc>
        <w:tc>
          <w:tcPr>
            <w:tcW w:w="425" w:type="dxa"/>
            <w:noWrap/>
            <w:hideMark/>
          </w:tcPr>
          <w:p w14:paraId="5D01B66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5BF81C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EE2B2DE" w14:textId="77777777" w:rsidR="0074355E" w:rsidRPr="0074355E" w:rsidRDefault="0074355E">
            <w:r w:rsidRPr="0074355E">
              <w:t>RP-242305</w:t>
            </w:r>
          </w:p>
        </w:tc>
      </w:tr>
      <w:tr w:rsidR="0074355E" w:rsidRPr="0074355E" w14:paraId="2E458F5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E82B7AB" w14:textId="77777777" w:rsidR="0074355E" w:rsidRPr="0074355E" w:rsidRDefault="0074355E">
            <w:r w:rsidRPr="0074355E">
              <w:t>R5-245806</w:t>
            </w:r>
          </w:p>
        </w:tc>
        <w:tc>
          <w:tcPr>
            <w:tcW w:w="3006" w:type="dxa"/>
            <w:noWrap/>
            <w:hideMark/>
          </w:tcPr>
          <w:p w14:paraId="57CCFA34" w14:textId="77777777" w:rsidR="0074355E" w:rsidRPr="0074355E" w:rsidRDefault="0074355E">
            <w:r w:rsidRPr="0074355E">
              <w:t>Addition of new PC6 UE capability for Rel-18 HST FR2 test cases</w:t>
            </w:r>
          </w:p>
        </w:tc>
        <w:tc>
          <w:tcPr>
            <w:tcW w:w="1788" w:type="dxa"/>
            <w:noWrap/>
            <w:hideMark/>
          </w:tcPr>
          <w:p w14:paraId="6DA789FC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4F65745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22E22AD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3EF5093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9701A17" w14:textId="77777777" w:rsidR="0074355E" w:rsidRPr="0074355E" w:rsidRDefault="0074355E">
            <w:r w:rsidRPr="0074355E">
              <w:t>NR_HST_FR2_enh-UEConTest</w:t>
            </w:r>
          </w:p>
        </w:tc>
        <w:tc>
          <w:tcPr>
            <w:tcW w:w="707" w:type="dxa"/>
            <w:noWrap/>
            <w:hideMark/>
          </w:tcPr>
          <w:p w14:paraId="3CA5C64A" w14:textId="77777777" w:rsidR="0074355E" w:rsidRPr="0074355E" w:rsidRDefault="0074355E">
            <w:r w:rsidRPr="0074355E">
              <w:t>0670</w:t>
            </w:r>
          </w:p>
        </w:tc>
        <w:tc>
          <w:tcPr>
            <w:tcW w:w="425" w:type="dxa"/>
            <w:noWrap/>
            <w:hideMark/>
          </w:tcPr>
          <w:p w14:paraId="3EB4C7D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864785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168D87B" w14:textId="77777777" w:rsidR="0074355E" w:rsidRPr="0074355E" w:rsidRDefault="0074355E">
            <w:r w:rsidRPr="0074355E">
              <w:t>RP-242307</w:t>
            </w:r>
          </w:p>
        </w:tc>
      </w:tr>
      <w:tr w:rsidR="0074355E" w:rsidRPr="0074355E" w14:paraId="4A6FC6D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99FB31" w14:textId="77777777" w:rsidR="0074355E" w:rsidRPr="0074355E" w:rsidRDefault="0074355E">
            <w:r w:rsidRPr="0074355E">
              <w:t>R5-245807</w:t>
            </w:r>
          </w:p>
        </w:tc>
        <w:tc>
          <w:tcPr>
            <w:tcW w:w="3006" w:type="dxa"/>
            <w:noWrap/>
            <w:hideMark/>
          </w:tcPr>
          <w:p w14:paraId="5746574F" w14:textId="77777777" w:rsidR="0074355E" w:rsidRPr="0074355E" w:rsidRDefault="0074355E">
            <w:r w:rsidRPr="0074355E">
              <w:t>Updating PICS for R18 dynamic UL Tx switching across up to 4 bands</w:t>
            </w:r>
          </w:p>
        </w:tc>
        <w:tc>
          <w:tcPr>
            <w:tcW w:w="1788" w:type="dxa"/>
            <w:noWrap/>
            <w:hideMark/>
          </w:tcPr>
          <w:p w14:paraId="40906564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E8E722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9BF7281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00989B6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98E7E67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A943A44" w14:textId="77777777" w:rsidR="0074355E" w:rsidRPr="0074355E" w:rsidRDefault="0074355E">
            <w:r w:rsidRPr="0074355E">
              <w:t>0688</w:t>
            </w:r>
          </w:p>
        </w:tc>
        <w:tc>
          <w:tcPr>
            <w:tcW w:w="425" w:type="dxa"/>
            <w:noWrap/>
            <w:hideMark/>
          </w:tcPr>
          <w:p w14:paraId="538C2A0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3353AE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210954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798D279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2AF799" w14:textId="77777777" w:rsidR="0074355E" w:rsidRPr="0074355E" w:rsidRDefault="0074355E">
            <w:r w:rsidRPr="0074355E">
              <w:t>R5-245808</w:t>
            </w:r>
          </w:p>
        </w:tc>
        <w:tc>
          <w:tcPr>
            <w:tcW w:w="3006" w:type="dxa"/>
            <w:noWrap/>
            <w:hideMark/>
          </w:tcPr>
          <w:p w14:paraId="346980D9" w14:textId="77777777" w:rsidR="0074355E" w:rsidRPr="0074355E" w:rsidRDefault="0074355E">
            <w:r w:rsidRPr="0074355E">
              <w:t>Addition of ICS for enhanced DMRS capability</w:t>
            </w:r>
          </w:p>
        </w:tc>
        <w:tc>
          <w:tcPr>
            <w:tcW w:w="1788" w:type="dxa"/>
            <w:noWrap/>
            <w:hideMark/>
          </w:tcPr>
          <w:p w14:paraId="4E80DD9F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40C2FFF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E29374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763F921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D585F3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D80C1A0" w14:textId="77777777" w:rsidR="0074355E" w:rsidRPr="0074355E" w:rsidRDefault="0074355E">
            <w:r w:rsidRPr="0074355E">
              <w:t>0653</w:t>
            </w:r>
          </w:p>
        </w:tc>
        <w:tc>
          <w:tcPr>
            <w:tcW w:w="425" w:type="dxa"/>
            <w:noWrap/>
            <w:hideMark/>
          </w:tcPr>
          <w:p w14:paraId="0F90E4D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4A75A5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421785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0F0D6F6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7341F93" w14:textId="77777777" w:rsidR="0074355E" w:rsidRPr="0074355E" w:rsidRDefault="0074355E">
            <w:r w:rsidRPr="0074355E">
              <w:t>R5-245809</w:t>
            </w:r>
          </w:p>
        </w:tc>
        <w:tc>
          <w:tcPr>
            <w:tcW w:w="3006" w:type="dxa"/>
            <w:noWrap/>
            <w:hideMark/>
          </w:tcPr>
          <w:p w14:paraId="65AC16E7" w14:textId="77777777" w:rsidR="0074355E" w:rsidRPr="0074355E" w:rsidRDefault="0074355E">
            <w:r w:rsidRPr="0074355E">
              <w:t>Addition of new capabilities for adding DL and UL MIMO evolution test cases</w:t>
            </w:r>
          </w:p>
        </w:tc>
        <w:tc>
          <w:tcPr>
            <w:tcW w:w="1788" w:type="dxa"/>
            <w:noWrap/>
            <w:hideMark/>
          </w:tcPr>
          <w:p w14:paraId="15F78738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540B270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E49CB8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3F5D17A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160850E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EDD56CF" w14:textId="77777777" w:rsidR="0074355E" w:rsidRPr="0074355E" w:rsidRDefault="0074355E">
            <w:r w:rsidRPr="0074355E">
              <w:t>0672</w:t>
            </w:r>
          </w:p>
        </w:tc>
        <w:tc>
          <w:tcPr>
            <w:tcW w:w="425" w:type="dxa"/>
            <w:noWrap/>
            <w:hideMark/>
          </w:tcPr>
          <w:p w14:paraId="2C580C4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8DAF74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4D1438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0717818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769736" w14:textId="77777777" w:rsidR="0074355E" w:rsidRPr="0074355E" w:rsidRDefault="0074355E">
            <w:r w:rsidRPr="0074355E">
              <w:t>R5-245810</w:t>
            </w:r>
          </w:p>
        </w:tc>
        <w:tc>
          <w:tcPr>
            <w:tcW w:w="3006" w:type="dxa"/>
            <w:noWrap/>
            <w:hideMark/>
          </w:tcPr>
          <w:p w14:paraId="0D93A439" w14:textId="77777777" w:rsidR="0074355E" w:rsidRPr="0074355E" w:rsidRDefault="0074355E">
            <w:r w:rsidRPr="0074355E">
              <w:t>Addition of RF PICS for Further NR mobility enhancements</w:t>
            </w:r>
          </w:p>
        </w:tc>
        <w:tc>
          <w:tcPr>
            <w:tcW w:w="1788" w:type="dxa"/>
            <w:noWrap/>
            <w:hideMark/>
          </w:tcPr>
          <w:p w14:paraId="740FDB9F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F69567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266500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06FD881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759D090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5BA2FCBA" w14:textId="77777777" w:rsidR="0074355E" w:rsidRPr="0074355E" w:rsidRDefault="0074355E">
            <w:r w:rsidRPr="0074355E">
              <w:t>0684</w:t>
            </w:r>
          </w:p>
        </w:tc>
        <w:tc>
          <w:tcPr>
            <w:tcW w:w="425" w:type="dxa"/>
            <w:noWrap/>
            <w:hideMark/>
          </w:tcPr>
          <w:p w14:paraId="16C6524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150089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65B683" w14:textId="77777777" w:rsidR="0074355E" w:rsidRPr="0074355E" w:rsidRDefault="0074355E">
            <w:r w:rsidRPr="0074355E">
              <w:t>RP-242278</w:t>
            </w:r>
          </w:p>
        </w:tc>
      </w:tr>
      <w:tr w:rsidR="0074355E" w:rsidRPr="0074355E" w14:paraId="7D6A05A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BD0EBE4" w14:textId="77777777" w:rsidR="0074355E" w:rsidRPr="0074355E" w:rsidRDefault="0074355E">
            <w:r w:rsidRPr="0074355E">
              <w:t>R5-245811</w:t>
            </w:r>
          </w:p>
        </w:tc>
        <w:tc>
          <w:tcPr>
            <w:tcW w:w="3006" w:type="dxa"/>
            <w:noWrap/>
            <w:hideMark/>
          </w:tcPr>
          <w:p w14:paraId="08F64720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capabilities</w:t>
            </w:r>
          </w:p>
        </w:tc>
        <w:tc>
          <w:tcPr>
            <w:tcW w:w="1788" w:type="dxa"/>
            <w:noWrap/>
            <w:hideMark/>
          </w:tcPr>
          <w:p w14:paraId="6B133A10" w14:textId="77777777" w:rsidR="0074355E" w:rsidRPr="0074355E" w:rsidRDefault="0074355E">
            <w:r w:rsidRPr="0074355E">
              <w:t>China Unicom</w:t>
            </w:r>
          </w:p>
        </w:tc>
        <w:tc>
          <w:tcPr>
            <w:tcW w:w="861" w:type="dxa"/>
            <w:noWrap/>
            <w:hideMark/>
          </w:tcPr>
          <w:p w14:paraId="5BA774C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23868B0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0914F2B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3B03AF7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1AD2B919" w14:textId="77777777" w:rsidR="0074355E" w:rsidRPr="0074355E" w:rsidRDefault="0074355E">
            <w:r w:rsidRPr="0074355E">
              <w:t>0699</w:t>
            </w:r>
          </w:p>
        </w:tc>
        <w:tc>
          <w:tcPr>
            <w:tcW w:w="425" w:type="dxa"/>
            <w:noWrap/>
            <w:hideMark/>
          </w:tcPr>
          <w:p w14:paraId="2113C3B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E48B9F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714360B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4B4788E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66F62F" w14:textId="77777777" w:rsidR="0074355E" w:rsidRPr="0074355E" w:rsidRDefault="0074355E">
            <w:r w:rsidRPr="0074355E">
              <w:t>R5-245815</w:t>
            </w:r>
          </w:p>
        </w:tc>
        <w:tc>
          <w:tcPr>
            <w:tcW w:w="3006" w:type="dxa"/>
            <w:noWrap/>
            <w:hideMark/>
          </w:tcPr>
          <w:p w14:paraId="73FF5D49" w14:textId="77777777" w:rsidR="0074355E" w:rsidRPr="0074355E" w:rsidRDefault="0074355E">
            <w:r w:rsidRPr="0074355E">
              <w:t>Addition of Annex F for spurious emissions test cases for inter-band EN-DC with 3Tx</w:t>
            </w:r>
          </w:p>
        </w:tc>
        <w:tc>
          <w:tcPr>
            <w:tcW w:w="1788" w:type="dxa"/>
            <w:noWrap/>
            <w:hideMark/>
          </w:tcPr>
          <w:p w14:paraId="26AAAF29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D0E724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426149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439B0B8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E171EDA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480769FC" w14:textId="77777777" w:rsidR="0074355E" w:rsidRPr="0074355E" w:rsidRDefault="0074355E">
            <w:r w:rsidRPr="0074355E">
              <w:t>1830</w:t>
            </w:r>
          </w:p>
        </w:tc>
        <w:tc>
          <w:tcPr>
            <w:tcW w:w="425" w:type="dxa"/>
            <w:noWrap/>
            <w:hideMark/>
          </w:tcPr>
          <w:p w14:paraId="5F79CBC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E8A717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2FF7F1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01163D7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5AFFA7" w14:textId="77777777" w:rsidR="0074355E" w:rsidRPr="0074355E" w:rsidRDefault="0074355E">
            <w:r w:rsidRPr="0074355E">
              <w:t>R5-245817</w:t>
            </w:r>
          </w:p>
        </w:tc>
        <w:tc>
          <w:tcPr>
            <w:tcW w:w="3006" w:type="dxa"/>
            <w:noWrap/>
            <w:hideMark/>
          </w:tcPr>
          <w:p w14:paraId="480E5859" w14:textId="77777777" w:rsidR="0074355E" w:rsidRPr="0074355E" w:rsidRDefault="0074355E">
            <w:r w:rsidRPr="0074355E">
              <w:t>Addition of reference sensitivity for PC2 CA_n3A-n77A</w:t>
            </w:r>
          </w:p>
        </w:tc>
        <w:tc>
          <w:tcPr>
            <w:tcW w:w="1788" w:type="dxa"/>
            <w:noWrap/>
            <w:hideMark/>
          </w:tcPr>
          <w:p w14:paraId="69602E63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29E086E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A4E85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272654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9A4A23F" w14:textId="77777777" w:rsidR="0074355E" w:rsidRPr="0074355E" w:rsidRDefault="0074355E">
            <w:r w:rsidRPr="0074355E">
              <w:t>HPUE_NR_CADC_NR_LTE_DC_R18-UEConTest</w:t>
            </w:r>
          </w:p>
        </w:tc>
        <w:tc>
          <w:tcPr>
            <w:tcW w:w="707" w:type="dxa"/>
            <w:noWrap/>
            <w:hideMark/>
          </w:tcPr>
          <w:p w14:paraId="7BF126F8" w14:textId="77777777" w:rsidR="0074355E" w:rsidRPr="0074355E" w:rsidRDefault="0074355E">
            <w:r w:rsidRPr="0074355E">
              <w:t>2861</w:t>
            </w:r>
          </w:p>
        </w:tc>
        <w:tc>
          <w:tcPr>
            <w:tcW w:w="425" w:type="dxa"/>
            <w:noWrap/>
            <w:hideMark/>
          </w:tcPr>
          <w:p w14:paraId="6D71015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34E1DA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D3A965" w14:textId="77777777" w:rsidR="0074355E" w:rsidRPr="0074355E" w:rsidRDefault="0074355E">
            <w:r w:rsidRPr="0074355E">
              <w:t>RP-242304</w:t>
            </w:r>
          </w:p>
        </w:tc>
      </w:tr>
      <w:tr w:rsidR="0074355E" w:rsidRPr="0074355E" w14:paraId="3D6B78B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41CE49" w14:textId="77777777" w:rsidR="0074355E" w:rsidRPr="0074355E" w:rsidRDefault="0074355E">
            <w:r w:rsidRPr="0074355E">
              <w:lastRenderedPageBreak/>
              <w:t>R5-245818</w:t>
            </w:r>
          </w:p>
        </w:tc>
        <w:tc>
          <w:tcPr>
            <w:tcW w:w="3006" w:type="dxa"/>
            <w:noWrap/>
            <w:hideMark/>
          </w:tcPr>
          <w:p w14:paraId="7093933F" w14:textId="77777777" w:rsidR="0074355E" w:rsidRPr="0074355E" w:rsidRDefault="0074355E">
            <w:r w:rsidRPr="0074355E">
              <w:t>Addition of reference sensitivity for new PC2 2CC and 3CC EN-DC combs within FR1</w:t>
            </w:r>
          </w:p>
        </w:tc>
        <w:tc>
          <w:tcPr>
            <w:tcW w:w="1788" w:type="dxa"/>
            <w:noWrap/>
            <w:hideMark/>
          </w:tcPr>
          <w:p w14:paraId="6884BD30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475ACA7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115B330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3887F34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28BF502" w14:textId="77777777" w:rsidR="0074355E" w:rsidRPr="0074355E" w:rsidRDefault="0074355E">
            <w:r w:rsidRPr="0074355E">
              <w:t>HPUE_NR_CADC_NR_LTE_DC_R18-UEConTest</w:t>
            </w:r>
          </w:p>
        </w:tc>
        <w:tc>
          <w:tcPr>
            <w:tcW w:w="707" w:type="dxa"/>
            <w:noWrap/>
            <w:hideMark/>
          </w:tcPr>
          <w:p w14:paraId="5E431E59" w14:textId="77777777" w:rsidR="0074355E" w:rsidRPr="0074355E" w:rsidRDefault="0074355E">
            <w:r w:rsidRPr="0074355E">
              <w:t>1798</w:t>
            </w:r>
          </w:p>
        </w:tc>
        <w:tc>
          <w:tcPr>
            <w:tcW w:w="425" w:type="dxa"/>
            <w:noWrap/>
            <w:hideMark/>
          </w:tcPr>
          <w:p w14:paraId="4FF0274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B1ECA2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73EC07D" w14:textId="77777777" w:rsidR="0074355E" w:rsidRPr="0074355E" w:rsidRDefault="0074355E">
            <w:r w:rsidRPr="0074355E">
              <w:t>RP-242304</w:t>
            </w:r>
          </w:p>
        </w:tc>
      </w:tr>
      <w:tr w:rsidR="0074355E" w:rsidRPr="0074355E" w14:paraId="5A6344A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01ECC0" w14:textId="77777777" w:rsidR="0074355E" w:rsidRPr="0074355E" w:rsidRDefault="0074355E">
            <w:r w:rsidRPr="0074355E">
              <w:t>R5-245819</w:t>
            </w:r>
          </w:p>
        </w:tc>
        <w:tc>
          <w:tcPr>
            <w:tcW w:w="3006" w:type="dxa"/>
            <w:noWrap/>
            <w:hideMark/>
          </w:tcPr>
          <w:p w14:paraId="67E46268" w14:textId="77777777" w:rsidR="0074355E" w:rsidRPr="0074355E" w:rsidRDefault="0074355E">
            <w:r w:rsidRPr="0074355E">
              <w:t>REFSENS testing corrections for CA n39A-n41A</w:t>
            </w:r>
          </w:p>
        </w:tc>
        <w:tc>
          <w:tcPr>
            <w:tcW w:w="1788" w:type="dxa"/>
            <w:noWrap/>
            <w:hideMark/>
          </w:tcPr>
          <w:p w14:paraId="3FA015C2" w14:textId="77777777" w:rsidR="0074355E" w:rsidRPr="0074355E" w:rsidRDefault="0074355E">
            <w:r w:rsidRPr="0074355E">
              <w:t>Keysight Technologies, CMCC</w:t>
            </w:r>
          </w:p>
        </w:tc>
        <w:tc>
          <w:tcPr>
            <w:tcW w:w="861" w:type="dxa"/>
            <w:noWrap/>
            <w:hideMark/>
          </w:tcPr>
          <w:p w14:paraId="7B6F957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2C6800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42964A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3064C29" w14:textId="77777777" w:rsidR="0074355E" w:rsidRPr="0074355E" w:rsidRDefault="0074355E">
            <w:r w:rsidRPr="0074355E">
              <w:t>LTE_NR_Simult_RxTx_R18-UEConTest</w:t>
            </w:r>
          </w:p>
        </w:tc>
        <w:tc>
          <w:tcPr>
            <w:tcW w:w="707" w:type="dxa"/>
            <w:noWrap/>
            <w:hideMark/>
          </w:tcPr>
          <w:p w14:paraId="73A478F0" w14:textId="77777777" w:rsidR="0074355E" w:rsidRPr="0074355E" w:rsidRDefault="0074355E">
            <w:r w:rsidRPr="0074355E">
              <w:t>2871</w:t>
            </w:r>
          </w:p>
        </w:tc>
        <w:tc>
          <w:tcPr>
            <w:tcW w:w="425" w:type="dxa"/>
            <w:noWrap/>
            <w:hideMark/>
          </w:tcPr>
          <w:p w14:paraId="07C08A4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08649E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ACCB5B2" w14:textId="77777777" w:rsidR="0074355E" w:rsidRPr="0074355E" w:rsidRDefault="0074355E">
            <w:r w:rsidRPr="0074355E">
              <w:t>RP-242308</w:t>
            </w:r>
          </w:p>
        </w:tc>
      </w:tr>
      <w:tr w:rsidR="0074355E" w:rsidRPr="0074355E" w14:paraId="5750CE7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D4DC1EA" w14:textId="77777777" w:rsidR="0074355E" w:rsidRPr="0074355E" w:rsidRDefault="0074355E">
            <w:r w:rsidRPr="0074355E">
              <w:t>R5-245820</w:t>
            </w:r>
          </w:p>
        </w:tc>
        <w:tc>
          <w:tcPr>
            <w:tcW w:w="3006" w:type="dxa"/>
            <w:noWrap/>
            <w:hideMark/>
          </w:tcPr>
          <w:p w14:paraId="1B150288" w14:textId="77777777" w:rsidR="0074355E" w:rsidRPr="0074355E" w:rsidRDefault="0074355E">
            <w:r w:rsidRPr="0074355E">
              <w:t>Corrections on 6.2D for UL MIMO transmitter power for HPUE</w:t>
            </w:r>
          </w:p>
        </w:tc>
        <w:tc>
          <w:tcPr>
            <w:tcW w:w="1788" w:type="dxa"/>
            <w:noWrap/>
            <w:hideMark/>
          </w:tcPr>
          <w:p w14:paraId="100ECAB0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22828D0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68AC72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BAC4AA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B9068B" w14:textId="77777777" w:rsidR="0074355E" w:rsidRPr="0074355E" w:rsidRDefault="0074355E">
            <w:r w:rsidRPr="0074355E">
              <w:t>NR_bands_UL_MIMO_R18-UEConTest</w:t>
            </w:r>
          </w:p>
        </w:tc>
        <w:tc>
          <w:tcPr>
            <w:tcW w:w="707" w:type="dxa"/>
            <w:noWrap/>
            <w:hideMark/>
          </w:tcPr>
          <w:p w14:paraId="443CD178" w14:textId="77777777" w:rsidR="0074355E" w:rsidRPr="0074355E" w:rsidRDefault="0074355E">
            <w:r w:rsidRPr="0074355E">
              <w:t>2945</w:t>
            </w:r>
          </w:p>
        </w:tc>
        <w:tc>
          <w:tcPr>
            <w:tcW w:w="425" w:type="dxa"/>
            <w:noWrap/>
            <w:hideMark/>
          </w:tcPr>
          <w:p w14:paraId="6C3CD3A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491104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C294BE0" w14:textId="77777777" w:rsidR="0074355E" w:rsidRPr="0074355E" w:rsidRDefault="0074355E">
            <w:r w:rsidRPr="0074355E">
              <w:t>RP-242319</w:t>
            </w:r>
          </w:p>
        </w:tc>
      </w:tr>
      <w:tr w:rsidR="0074355E" w:rsidRPr="0074355E" w14:paraId="72A55D4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0E1322" w14:textId="77777777" w:rsidR="0074355E" w:rsidRPr="0074355E" w:rsidRDefault="0074355E">
            <w:r w:rsidRPr="0074355E">
              <w:t>R5-245821</w:t>
            </w:r>
          </w:p>
        </w:tc>
        <w:tc>
          <w:tcPr>
            <w:tcW w:w="3006" w:type="dxa"/>
            <w:noWrap/>
            <w:hideMark/>
          </w:tcPr>
          <w:p w14:paraId="0100E003" w14:textId="77777777" w:rsidR="0074355E" w:rsidRPr="0074355E" w:rsidRDefault="0074355E">
            <w:r w:rsidRPr="0074355E">
              <w:t>Clean up of test configuration table and editorial corrections in 6.5A.3.2</w:t>
            </w:r>
          </w:p>
        </w:tc>
        <w:tc>
          <w:tcPr>
            <w:tcW w:w="1788" w:type="dxa"/>
            <w:noWrap/>
            <w:hideMark/>
          </w:tcPr>
          <w:p w14:paraId="199E92B5" w14:textId="77777777" w:rsidR="0074355E" w:rsidRPr="0074355E" w:rsidRDefault="0074355E">
            <w:r w:rsidRPr="0074355E">
              <w:t xml:space="preserve">Anritsu, 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36EE56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0634F84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CEE218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68999E1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77E1206E" w14:textId="77777777" w:rsidR="0074355E" w:rsidRPr="0074355E" w:rsidRDefault="0074355E">
            <w:r w:rsidRPr="0074355E">
              <w:t>2908</w:t>
            </w:r>
          </w:p>
        </w:tc>
        <w:tc>
          <w:tcPr>
            <w:tcW w:w="425" w:type="dxa"/>
            <w:noWrap/>
            <w:hideMark/>
          </w:tcPr>
          <w:p w14:paraId="12A6180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8F5300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40EBDD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17B6A5B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CF7EDB1" w14:textId="77777777" w:rsidR="0074355E" w:rsidRPr="0074355E" w:rsidRDefault="0074355E">
            <w:r w:rsidRPr="0074355E">
              <w:t>R5-245824</w:t>
            </w:r>
          </w:p>
        </w:tc>
        <w:tc>
          <w:tcPr>
            <w:tcW w:w="3006" w:type="dxa"/>
            <w:noWrap/>
            <w:hideMark/>
          </w:tcPr>
          <w:p w14:paraId="5E668008" w14:textId="77777777" w:rsidR="0074355E" w:rsidRPr="0074355E" w:rsidRDefault="0074355E">
            <w:r w:rsidRPr="0074355E">
              <w:t>Correction to test requirement table of 7.3A.1_1 for Release 16 CA configurations</w:t>
            </w:r>
          </w:p>
        </w:tc>
        <w:tc>
          <w:tcPr>
            <w:tcW w:w="1788" w:type="dxa"/>
            <w:noWrap/>
            <w:hideMark/>
          </w:tcPr>
          <w:p w14:paraId="1D4A9FDB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52E34C1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4EA8BF4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508170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6896CE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016E0AD9" w14:textId="77777777" w:rsidR="0074355E" w:rsidRPr="0074355E" w:rsidRDefault="0074355E">
            <w:r w:rsidRPr="0074355E">
              <w:t>2917</w:t>
            </w:r>
          </w:p>
        </w:tc>
        <w:tc>
          <w:tcPr>
            <w:tcW w:w="425" w:type="dxa"/>
            <w:noWrap/>
            <w:hideMark/>
          </w:tcPr>
          <w:p w14:paraId="75A2C82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0E650A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EB16D31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5E263B1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4FFB282" w14:textId="77777777" w:rsidR="0074355E" w:rsidRPr="0074355E" w:rsidRDefault="0074355E">
            <w:r w:rsidRPr="0074355E">
              <w:t>R5-245825</w:t>
            </w:r>
          </w:p>
        </w:tc>
        <w:tc>
          <w:tcPr>
            <w:tcW w:w="3006" w:type="dxa"/>
            <w:noWrap/>
            <w:hideMark/>
          </w:tcPr>
          <w:p w14:paraId="70700BB0" w14:textId="77777777" w:rsidR="0074355E" w:rsidRPr="0074355E" w:rsidRDefault="0074355E">
            <w:r w:rsidRPr="0074355E">
              <w:t>Correction of reference sensitivity for PC3 CA_n41A-n77A</w:t>
            </w:r>
          </w:p>
        </w:tc>
        <w:tc>
          <w:tcPr>
            <w:tcW w:w="1788" w:type="dxa"/>
            <w:noWrap/>
            <w:hideMark/>
          </w:tcPr>
          <w:p w14:paraId="157D5B06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0519A0D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3D1427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93AFC2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6E831CC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14CB197B" w14:textId="77777777" w:rsidR="0074355E" w:rsidRPr="0074355E" w:rsidRDefault="0074355E">
            <w:r w:rsidRPr="0074355E">
              <w:t>2868</w:t>
            </w:r>
          </w:p>
        </w:tc>
        <w:tc>
          <w:tcPr>
            <w:tcW w:w="425" w:type="dxa"/>
            <w:noWrap/>
            <w:hideMark/>
          </w:tcPr>
          <w:p w14:paraId="4E9D4A4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336F09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B89B2F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187C8D3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B67444" w14:textId="77777777" w:rsidR="0074355E" w:rsidRPr="0074355E" w:rsidRDefault="0074355E">
            <w:r w:rsidRPr="0074355E">
              <w:t>R5-245826</w:t>
            </w:r>
          </w:p>
        </w:tc>
        <w:tc>
          <w:tcPr>
            <w:tcW w:w="3006" w:type="dxa"/>
            <w:noWrap/>
            <w:hideMark/>
          </w:tcPr>
          <w:p w14:paraId="21973F67" w14:textId="77777777" w:rsidR="0074355E" w:rsidRPr="0074355E" w:rsidRDefault="0074355E">
            <w:r w:rsidRPr="0074355E">
              <w:t>Correction to test requirement table of 7.3A.1_1 for Release 17 CA configurations</w:t>
            </w:r>
          </w:p>
        </w:tc>
        <w:tc>
          <w:tcPr>
            <w:tcW w:w="1788" w:type="dxa"/>
            <w:noWrap/>
            <w:hideMark/>
          </w:tcPr>
          <w:p w14:paraId="42681F12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2F7CC86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2139F0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2B8853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BDAEDA4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68DB6692" w14:textId="77777777" w:rsidR="0074355E" w:rsidRPr="0074355E" w:rsidRDefault="0074355E">
            <w:r w:rsidRPr="0074355E">
              <w:t>2918</w:t>
            </w:r>
          </w:p>
        </w:tc>
        <w:tc>
          <w:tcPr>
            <w:tcW w:w="425" w:type="dxa"/>
            <w:noWrap/>
            <w:hideMark/>
          </w:tcPr>
          <w:p w14:paraId="43FADF8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A5D4A5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FA4D84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56F2929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42E6D3" w14:textId="77777777" w:rsidR="0074355E" w:rsidRPr="0074355E" w:rsidRDefault="0074355E">
            <w:r w:rsidRPr="0074355E">
              <w:t>R5-245827</w:t>
            </w:r>
          </w:p>
        </w:tc>
        <w:tc>
          <w:tcPr>
            <w:tcW w:w="3006" w:type="dxa"/>
            <w:noWrap/>
            <w:hideMark/>
          </w:tcPr>
          <w:p w14:paraId="0A9E170E" w14:textId="77777777" w:rsidR="0074355E" w:rsidRPr="0074355E" w:rsidRDefault="0074355E">
            <w:r w:rsidRPr="0074355E">
              <w:t>General updates of TS 38.521-1 clause 5 for R18 CA configurations</w:t>
            </w:r>
          </w:p>
        </w:tc>
        <w:tc>
          <w:tcPr>
            <w:tcW w:w="1788" w:type="dxa"/>
            <w:noWrap/>
            <w:hideMark/>
          </w:tcPr>
          <w:p w14:paraId="6DE724DD" w14:textId="77777777" w:rsidR="0074355E" w:rsidRPr="0074355E" w:rsidRDefault="0074355E">
            <w:r w:rsidRPr="0074355E">
              <w:t>China Unicom, Verizon, CMCC, Huawei</w:t>
            </w:r>
          </w:p>
        </w:tc>
        <w:tc>
          <w:tcPr>
            <w:tcW w:w="861" w:type="dxa"/>
            <w:noWrap/>
            <w:hideMark/>
          </w:tcPr>
          <w:p w14:paraId="577E15A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B110906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793F9D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E515C3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29808D2B" w14:textId="77777777" w:rsidR="0074355E" w:rsidRPr="0074355E" w:rsidRDefault="0074355E">
            <w:r w:rsidRPr="0074355E">
              <w:t>2881</w:t>
            </w:r>
          </w:p>
        </w:tc>
        <w:tc>
          <w:tcPr>
            <w:tcW w:w="425" w:type="dxa"/>
            <w:noWrap/>
            <w:hideMark/>
          </w:tcPr>
          <w:p w14:paraId="43B46E5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BFA91B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B41E13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59F1238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2EECD4D" w14:textId="77777777" w:rsidR="0074355E" w:rsidRPr="0074355E" w:rsidRDefault="0074355E">
            <w:r w:rsidRPr="0074355E">
              <w:t>R5-245828</w:t>
            </w:r>
          </w:p>
        </w:tc>
        <w:tc>
          <w:tcPr>
            <w:tcW w:w="3006" w:type="dxa"/>
            <w:noWrap/>
            <w:hideMark/>
          </w:tcPr>
          <w:p w14:paraId="0E46D506" w14:textId="77777777" w:rsidR="0074355E" w:rsidRPr="0074355E" w:rsidRDefault="0074355E">
            <w:r w:rsidRPr="0074355E">
              <w:t>General updates of clause 5 for R18 new CBW configurations</w:t>
            </w:r>
          </w:p>
        </w:tc>
        <w:tc>
          <w:tcPr>
            <w:tcW w:w="1788" w:type="dxa"/>
            <w:noWrap/>
            <w:hideMark/>
          </w:tcPr>
          <w:p w14:paraId="4E66F6AF" w14:textId="77777777" w:rsidR="0074355E" w:rsidRPr="0074355E" w:rsidRDefault="0074355E">
            <w:r w:rsidRPr="0074355E">
              <w:t>China Unicom, Nokia, China Telecom</w:t>
            </w:r>
          </w:p>
        </w:tc>
        <w:tc>
          <w:tcPr>
            <w:tcW w:w="861" w:type="dxa"/>
            <w:noWrap/>
            <w:hideMark/>
          </w:tcPr>
          <w:p w14:paraId="5F12778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281769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BAEC62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AF3F34D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1BC9887F" w14:textId="77777777" w:rsidR="0074355E" w:rsidRPr="0074355E" w:rsidRDefault="0074355E">
            <w:r w:rsidRPr="0074355E">
              <w:t>2882</w:t>
            </w:r>
          </w:p>
        </w:tc>
        <w:tc>
          <w:tcPr>
            <w:tcW w:w="425" w:type="dxa"/>
            <w:noWrap/>
            <w:hideMark/>
          </w:tcPr>
          <w:p w14:paraId="1D863A7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17DC84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17894CC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0ED8411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EC246C" w14:textId="77777777" w:rsidR="0074355E" w:rsidRPr="0074355E" w:rsidRDefault="0074355E">
            <w:r w:rsidRPr="0074355E">
              <w:t>R5-245829</w:t>
            </w:r>
          </w:p>
        </w:tc>
        <w:tc>
          <w:tcPr>
            <w:tcW w:w="3006" w:type="dxa"/>
            <w:noWrap/>
            <w:hideMark/>
          </w:tcPr>
          <w:p w14:paraId="083DEFD2" w14:textId="77777777" w:rsidR="0074355E" w:rsidRPr="0074355E" w:rsidRDefault="0074355E">
            <w:r w:rsidRPr="0074355E">
              <w:t>Addition of RX tests for several EN-DC 3 band combos</w:t>
            </w:r>
          </w:p>
        </w:tc>
        <w:tc>
          <w:tcPr>
            <w:tcW w:w="1788" w:type="dxa"/>
            <w:noWrap/>
            <w:hideMark/>
          </w:tcPr>
          <w:p w14:paraId="4B2601B0" w14:textId="77777777" w:rsidR="0074355E" w:rsidRPr="0074355E" w:rsidRDefault="0074355E">
            <w:r w:rsidRPr="0074355E">
              <w:t>WE Certification Oy, AT&amp;T, FirstNet</w:t>
            </w:r>
          </w:p>
        </w:tc>
        <w:tc>
          <w:tcPr>
            <w:tcW w:w="861" w:type="dxa"/>
            <w:noWrap/>
            <w:hideMark/>
          </w:tcPr>
          <w:p w14:paraId="0C1B91D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B66A81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29208D5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0DAF81A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4B6CF1CF" w14:textId="77777777" w:rsidR="0074355E" w:rsidRPr="0074355E" w:rsidRDefault="0074355E">
            <w:r w:rsidRPr="0074355E">
              <w:t>1836</w:t>
            </w:r>
          </w:p>
        </w:tc>
        <w:tc>
          <w:tcPr>
            <w:tcW w:w="425" w:type="dxa"/>
            <w:noWrap/>
            <w:hideMark/>
          </w:tcPr>
          <w:p w14:paraId="2D856F69" w14:textId="77777777" w:rsidR="0074355E" w:rsidRPr="0074355E" w:rsidRDefault="0074355E">
            <w:r w:rsidRPr="0074355E">
              <w:t> </w:t>
            </w:r>
          </w:p>
        </w:tc>
        <w:tc>
          <w:tcPr>
            <w:tcW w:w="567" w:type="dxa"/>
            <w:noWrap/>
            <w:hideMark/>
          </w:tcPr>
          <w:p w14:paraId="730FE77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4305FCE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5CFC16A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9452436" w14:textId="77777777" w:rsidR="0074355E" w:rsidRPr="0074355E" w:rsidRDefault="0074355E">
            <w:r w:rsidRPr="0074355E">
              <w:lastRenderedPageBreak/>
              <w:t>R5-245830</w:t>
            </w:r>
          </w:p>
        </w:tc>
        <w:tc>
          <w:tcPr>
            <w:tcW w:w="3006" w:type="dxa"/>
            <w:noWrap/>
            <w:hideMark/>
          </w:tcPr>
          <w:p w14:paraId="0C8AE8D6" w14:textId="77777777" w:rsidR="0074355E" w:rsidRPr="0074355E" w:rsidRDefault="0074355E">
            <w:r w:rsidRPr="0074355E">
              <w:t xml:space="preserve">Addition of MOP TC for </w:t>
            </w:r>
            <w:proofErr w:type="spellStart"/>
            <w:r w:rsidRPr="0074355E">
              <w:t>eRedCap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8131C94" w14:textId="77777777" w:rsidR="0074355E" w:rsidRPr="0074355E" w:rsidRDefault="0074355E">
            <w:r w:rsidRPr="0074355E">
              <w:t>China Unicom, Huawei, Ericsson</w:t>
            </w:r>
          </w:p>
        </w:tc>
        <w:tc>
          <w:tcPr>
            <w:tcW w:w="861" w:type="dxa"/>
            <w:noWrap/>
            <w:hideMark/>
          </w:tcPr>
          <w:p w14:paraId="203C348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0B7116E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A24774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00180F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42A7E5AB" w14:textId="77777777" w:rsidR="0074355E" w:rsidRPr="0074355E" w:rsidRDefault="0074355E">
            <w:r w:rsidRPr="0074355E">
              <w:t>2985</w:t>
            </w:r>
          </w:p>
        </w:tc>
        <w:tc>
          <w:tcPr>
            <w:tcW w:w="425" w:type="dxa"/>
            <w:noWrap/>
            <w:hideMark/>
          </w:tcPr>
          <w:p w14:paraId="3E22B27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424E41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4FC317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22A3523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DFEFC6F" w14:textId="77777777" w:rsidR="0074355E" w:rsidRPr="0074355E" w:rsidRDefault="0074355E">
            <w:r w:rsidRPr="0074355E">
              <w:t>R5-245831</w:t>
            </w:r>
          </w:p>
        </w:tc>
        <w:tc>
          <w:tcPr>
            <w:tcW w:w="3006" w:type="dxa"/>
            <w:noWrap/>
            <w:hideMark/>
          </w:tcPr>
          <w:p w14:paraId="4A270564" w14:textId="77777777" w:rsidR="0074355E" w:rsidRPr="0074355E" w:rsidRDefault="0074355E">
            <w:r w:rsidRPr="0074355E">
              <w:t xml:space="preserve">Introduction of Reference sensitivity power level for </w:t>
            </w:r>
            <w:proofErr w:type="spellStart"/>
            <w:r w:rsidRPr="0074355E">
              <w:t>eRedCap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5606A9B7" w14:textId="77777777" w:rsidR="0074355E" w:rsidRPr="0074355E" w:rsidRDefault="0074355E">
            <w:r w:rsidRPr="0074355E">
              <w:t>China Unicom, Huawei, Ericsson</w:t>
            </w:r>
          </w:p>
        </w:tc>
        <w:tc>
          <w:tcPr>
            <w:tcW w:w="861" w:type="dxa"/>
            <w:noWrap/>
            <w:hideMark/>
          </w:tcPr>
          <w:p w14:paraId="58A9A9E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E79CE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37BBE5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D41B07F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0C1CEE74" w14:textId="77777777" w:rsidR="0074355E" w:rsidRPr="0074355E" w:rsidRDefault="0074355E">
            <w:r w:rsidRPr="0074355E">
              <w:t>2983</w:t>
            </w:r>
          </w:p>
        </w:tc>
        <w:tc>
          <w:tcPr>
            <w:tcW w:w="425" w:type="dxa"/>
            <w:noWrap/>
            <w:hideMark/>
          </w:tcPr>
          <w:p w14:paraId="4CF4846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B890A7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641C6D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2B9E6BC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E961944" w14:textId="77777777" w:rsidR="0074355E" w:rsidRPr="0074355E" w:rsidRDefault="0074355E">
            <w:r w:rsidRPr="0074355E">
              <w:t>R5-245832</w:t>
            </w:r>
          </w:p>
        </w:tc>
        <w:tc>
          <w:tcPr>
            <w:tcW w:w="3006" w:type="dxa"/>
            <w:noWrap/>
            <w:hideMark/>
          </w:tcPr>
          <w:p w14:paraId="0F542743" w14:textId="77777777" w:rsidR="0074355E" w:rsidRPr="0074355E" w:rsidRDefault="0074355E">
            <w:r w:rsidRPr="0074355E">
              <w:t xml:space="preserve">Update to Annex F for R17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enhancement</w:t>
            </w:r>
          </w:p>
        </w:tc>
        <w:tc>
          <w:tcPr>
            <w:tcW w:w="1788" w:type="dxa"/>
            <w:noWrap/>
            <w:hideMark/>
          </w:tcPr>
          <w:p w14:paraId="2A72FC0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83A4A7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4889F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CE2439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F47D6CA" w14:textId="77777777" w:rsidR="0074355E" w:rsidRPr="0074355E" w:rsidRDefault="0074355E">
            <w:proofErr w:type="spellStart"/>
            <w:r w:rsidRPr="0074355E">
              <w:t>NR_SL_enh-UEConTest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207E29E" w14:textId="77777777" w:rsidR="0074355E" w:rsidRPr="0074355E" w:rsidRDefault="0074355E">
            <w:r w:rsidRPr="0074355E">
              <w:t>2959</w:t>
            </w:r>
          </w:p>
        </w:tc>
        <w:tc>
          <w:tcPr>
            <w:tcW w:w="425" w:type="dxa"/>
            <w:noWrap/>
            <w:hideMark/>
          </w:tcPr>
          <w:p w14:paraId="438D9C1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AA91BC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9AA450" w14:textId="77777777" w:rsidR="0074355E" w:rsidRPr="0074355E" w:rsidRDefault="0074355E">
            <w:r w:rsidRPr="0074355E">
              <w:t>RP-242306</w:t>
            </w:r>
          </w:p>
        </w:tc>
      </w:tr>
      <w:tr w:rsidR="0074355E" w:rsidRPr="0074355E" w14:paraId="6084DE8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79A7009" w14:textId="77777777" w:rsidR="0074355E" w:rsidRPr="0074355E" w:rsidRDefault="0074355E">
            <w:r w:rsidRPr="0074355E">
              <w:t>R5-245833</w:t>
            </w:r>
          </w:p>
        </w:tc>
        <w:tc>
          <w:tcPr>
            <w:tcW w:w="3006" w:type="dxa"/>
            <w:noWrap/>
            <w:hideMark/>
          </w:tcPr>
          <w:p w14:paraId="7AC8FDEE" w14:textId="77777777" w:rsidR="0074355E" w:rsidRPr="0074355E" w:rsidRDefault="0074355E">
            <w:r w:rsidRPr="0074355E">
              <w:t>Addition of reference sensitivity for PC2 CA_n41A-n77A</w:t>
            </w:r>
          </w:p>
        </w:tc>
        <w:tc>
          <w:tcPr>
            <w:tcW w:w="1788" w:type="dxa"/>
            <w:noWrap/>
            <w:hideMark/>
          </w:tcPr>
          <w:p w14:paraId="0BC28CA0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41997EA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89CFD80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9B5E4B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2157E0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D8FC7B4" w14:textId="77777777" w:rsidR="0074355E" w:rsidRPr="0074355E" w:rsidRDefault="0074355E">
            <w:r w:rsidRPr="0074355E">
              <w:t>2862</w:t>
            </w:r>
          </w:p>
        </w:tc>
        <w:tc>
          <w:tcPr>
            <w:tcW w:w="425" w:type="dxa"/>
            <w:noWrap/>
            <w:hideMark/>
          </w:tcPr>
          <w:p w14:paraId="2FED07F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357D5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A6FEAC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522F75B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459DD46" w14:textId="77777777" w:rsidR="0074355E" w:rsidRPr="0074355E" w:rsidRDefault="0074355E">
            <w:r w:rsidRPr="0074355E">
              <w:t>R5-245834</w:t>
            </w:r>
          </w:p>
        </w:tc>
        <w:tc>
          <w:tcPr>
            <w:tcW w:w="3006" w:type="dxa"/>
            <w:noWrap/>
            <w:hideMark/>
          </w:tcPr>
          <w:p w14:paraId="668AA669" w14:textId="77777777" w:rsidR="0074355E" w:rsidRPr="0074355E" w:rsidRDefault="0074355E">
            <w:r w:rsidRPr="0074355E">
              <w:t>Correction of reference sensitivity for PC3 DC_18A_n77A and DC_18A_n78A</w:t>
            </w:r>
          </w:p>
        </w:tc>
        <w:tc>
          <w:tcPr>
            <w:tcW w:w="1788" w:type="dxa"/>
            <w:noWrap/>
            <w:hideMark/>
          </w:tcPr>
          <w:p w14:paraId="701EFE22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70083F1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768F5A7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60A4C63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C55B8F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FA605BD" w14:textId="77777777" w:rsidR="0074355E" w:rsidRPr="0074355E" w:rsidRDefault="0074355E">
            <w:r w:rsidRPr="0074355E">
              <w:t>1796</w:t>
            </w:r>
          </w:p>
        </w:tc>
        <w:tc>
          <w:tcPr>
            <w:tcW w:w="425" w:type="dxa"/>
            <w:noWrap/>
            <w:hideMark/>
          </w:tcPr>
          <w:p w14:paraId="4F37295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2397D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911069" w14:textId="77777777" w:rsidR="0074355E" w:rsidRPr="0074355E" w:rsidRDefault="0074355E">
            <w:r w:rsidRPr="0074355E">
              <w:t>RP-242246</w:t>
            </w:r>
          </w:p>
        </w:tc>
      </w:tr>
      <w:tr w:rsidR="0074355E" w:rsidRPr="0074355E" w14:paraId="202C764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1C3EB10" w14:textId="77777777" w:rsidR="0074355E" w:rsidRPr="0074355E" w:rsidRDefault="0074355E">
            <w:r w:rsidRPr="0074355E">
              <w:t>R5-245835</w:t>
            </w:r>
          </w:p>
        </w:tc>
        <w:tc>
          <w:tcPr>
            <w:tcW w:w="3006" w:type="dxa"/>
            <w:noWrap/>
            <w:hideMark/>
          </w:tcPr>
          <w:p w14:paraId="541D88C6" w14:textId="77777777" w:rsidR="0074355E" w:rsidRPr="0074355E" w:rsidRDefault="0074355E">
            <w:r w:rsidRPr="0074355E">
              <w:t>Test point analysis for FR2 frequency error with UL MIMO</w:t>
            </w:r>
          </w:p>
        </w:tc>
        <w:tc>
          <w:tcPr>
            <w:tcW w:w="1788" w:type="dxa"/>
            <w:noWrap/>
            <w:hideMark/>
          </w:tcPr>
          <w:p w14:paraId="0C14E41C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187FB7E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6BFC9F3" w14:textId="77777777" w:rsidR="0074355E" w:rsidRPr="0074355E" w:rsidRDefault="0074355E">
            <w:r w:rsidRPr="0074355E">
              <w:t>38.905</w:t>
            </w:r>
          </w:p>
        </w:tc>
        <w:tc>
          <w:tcPr>
            <w:tcW w:w="851" w:type="dxa"/>
            <w:noWrap/>
            <w:hideMark/>
          </w:tcPr>
          <w:p w14:paraId="36B35AB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9AC5755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39F0F7B" w14:textId="77777777" w:rsidR="0074355E" w:rsidRPr="0074355E" w:rsidRDefault="0074355E">
            <w:r w:rsidRPr="0074355E">
              <w:t>0934</w:t>
            </w:r>
          </w:p>
        </w:tc>
        <w:tc>
          <w:tcPr>
            <w:tcW w:w="425" w:type="dxa"/>
            <w:noWrap/>
            <w:hideMark/>
          </w:tcPr>
          <w:p w14:paraId="08218C9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A1C665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8DC787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6C8FC12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4C2AC41" w14:textId="77777777" w:rsidR="0074355E" w:rsidRPr="0074355E" w:rsidRDefault="0074355E">
            <w:r w:rsidRPr="0074355E">
              <w:t>R5-245836</w:t>
            </w:r>
          </w:p>
        </w:tc>
        <w:tc>
          <w:tcPr>
            <w:tcW w:w="3006" w:type="dxa"/>
            <w:noWrap/>
            <w:hideMark/>
          </w:tcPr>
          <w:p w14:paraId="1B571C5F" w14:textId="77777777" w:rsidR="0074355E" w:rsidRPr="0074355E" w:rsidRDefault="0074355E">
            <w:r w:rsidRPr="0074355E">
              <w:t>Update to test configuration of NS_17</w:t>
            </w:r>
          </w:p>
        </w:tc>
        <w:tc>
          <w:tcPr>
            <w:tcW w:w="1788" w:type="dxa"/>
            <w:noWrap/>
            <w:hideMark/>
          </w:tcPr>
          <w:p w14:paraId="77E82B6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0D6AFF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72884FE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882F95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3A34142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590B80F4" w14:textId="77777777" w:rsidR="0074355E" w:rsidRPr="0074355E" w:rsidRDefault="0074355E">
            <w:r w:rsidRPr="0074355E">
              <w:t>2961</w:t>
            </w:r>
          </w:p>
        </w:tc>
        <w:tc>
          <w:tcPr>
            <w:tcW w:w="425" w:type="dxa"/>
            <w:noWrap/>
            <w:hideMark/>
          </w:tcPr>
          <w:p w14:paraId="295EF3C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ABAB25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57C0E4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6537301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F18BDF" w14:textId="77777777" w:rsidR="0074355E" w:rsidRPr="0074355E" w:rsidRDefault="0074355E">
            <w:r w:rsidRPr="0074355E">
              <w:t>R5-245837</w:t>
            </w:r>
          </w:p>
        </w:tc>
        <w:tc>
          <w:tcPr>
            <w:tcW w:w="3006" w:type="dxa"/>
            <w:noWrap/>
            <w:hideMark/>
          </w:tcPr>
          <w:p w14:paraId="0A8FC55A" w14:textId="77777777" w:rsidR="0074355E" w:rsidRPr="0074355E" w:rsidRDefault="0074355E">
            <w:r w:rsidRPr="0074355E">
              <w:t>SUL ON-OFF power test case - k2 correction if mixing SCS</w:t>
            </w:r>
          </w:p>
        </w:tc>
        <w:tc>
          <w:tcPr>
            <w:tcW w:w="1788" w:type="dxa"/>
            <w:noWrap/>
            <w:hideMark/>
          </w:tcPr>
          <w:p w14:paraId="4892D148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43738AD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2A2A2E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450BD0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87197F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8DF4BC7" w14:textId="77777777" w:rsidR="0074355E" w:rsidRPr="0074355E" w:rsidRDefault="0074355E">
            <w:r w:rsidRPr="0074355E">
              <w:t>2873</w:t>
            </w:r>
          </w:p>
        </w:tc>
        <w:tc>
          <w:tcPr>
            <w:tcW w:w="425" w:type="dxa"/>
            <w:noWrap/>
            <w:hideMark/>
          </w:tcPr>
          <w:p w14:paraId="496AC67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04DA84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3D0009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3BC34F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3D9005" w14:textId="77777777" w:rsidR="0074355E" w:rsidRPr="0074355E" w:rsidRDefault="0074355E">
            <w:r w:rsidRPr="0074355E">
              <w:t>R5-245838</w:t>
            </w:r>
          </w:p>
        </w:tc>
        <w:tc>
          <w:tcPr>
            <w:tcW w:w="3006" w:type="dxa"/>
            <w:noWrap/>
            <w:hideMark/>
          </w:tcPr>
          <w:p w14:paraId="01CACE3C" w14:textId="77777777" w:rsidR="0074355E" w:rsidRPr="0074355E" w:rsidRDefault="0074355E">
            <w:r w:rsidRPr="0074355E">
              <w:t>Remove TT in Table 6.5A.3.2.1.5-1</w:t>
            </w:r>
          </w:p>
        </w:tc>
        <w:tc>
          <w:tcPr>
            <w:tcW w:w="1788" w:type="dxa"/>
            <w:noWrap/>
            <w:hideMark/>
          </w:tcPr>
          <w:p w14:paraId="5C569309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0053A5C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40C78AD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0D7E381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E3B089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9C5B689" w14:textId="77777777" w:rsidR="0074355E" w:rsidRPr="0074355E" w:rsidRDefault="0074355E">
            <w:r w:rsidRPr="0074355E">
              <w:t>2987</w:t>
            </w:r>
          </w:p>
        </w:tc>
        <w:tc>
          <w:tcPr>
            <w:tcW w:w="425" w:type="dxa"/>
            <w:noWrap/>
            <w:hideMark/>
          </w:tcPr>
          <w:p w14:paraId="30F8A79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E43505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76EABD9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40CE97F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D9D04E" w14:textId="77777777" w:rsidR="0074355E" w:rsidRPr="0074355E" w:rsidRDefault="0074355E">
            <w:r w:rsidRPr="0074355E">
              <w:t>R5-245839</w:t>
            </w:r>
          </w:p>
        </w:tc>
        <w:tc>
          <w:tcPr>
            <w:tcW w:w="3006" w:type="dxa"/>
            <w:noWrap/>
            <w:hideMark/>
          </w:tcPr>
          <w:p w14:paraId="15190FD6" w14:textId="77777777" w:rsidR="0074355E" w:rsidRPr="0074355E" w:rsidRDefault="0074355E">
            <w:r w:rsidRPr="0074355E">
              <w:t>Editorial update to 38.521-1 Annex H</w:t>
            </w:r>
          </w:p>
        </w:tc>
        <w:tc>
          <w:tcPr>
            <w:tcW w:w="1788" w:type="dxa"/>
            <w:noWrap/>
            <w:hideMark/>
          </w:tcPr>
          <w:p w14:paraId="7D8153DD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57B3E4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411AA9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4C98F6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38E957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008E19A" w14:textId="77777777" w:rsidR="0074355E" w:rsidRPr="0074355E" w:rsidRDefault="0074355E">
            <w:r w:rsidRPr="0074355E">
              <w:t>2920</w:t>
            </w:r>
          </w:p>
        </w:tc>
        <w:tc>
          <w:tcPr>
            <w:tcW w:w="425" w:type="dxa"/>
            <w:noWrap/>
            <w:hideMark/>
          </w:tcPr>
          <w:p w14:paraId="2FC3B60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22ADF4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1C5154A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327C76D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A7E426" w14:textId="77777777" w:rsidR="0074355E" w:rsidRPr="0074355E" w:rsidRDefault="0074355E">
            <w:r w:rsidRPr="0074355E">
              <w:t>R5-245840</w:t>
            </w:r>
          </w:p>
        </w:tc>
        <w:tc>
          <w:tcPr>
            <w:tcW w:w="3006" w:type="dxa"/>
            <w:noWrap/>
            <w:hideMark/>
          </w:tcPr>
          <w:p w14:paraId="53E85959" w14:textId="77777777" w:rsidR="0074355E" w:rsidRPr="0074355E" w:rsidRDefault="0074355E">
            <w:r w:rsidRPr="0074355E">
              <w:t>introduction of 2AoA spherical coverage requirement for PC6 UE</w:t>
            </w:r>
          </w:p>
        </w:tc>
        <w:tc>
          <w:tcPr>
            <w:tcW w:w="1788" w:type="dxa"/>
            <w:noWrap/>
            <w:hideMark/>
          </w:tcPr>
          <w:p w14:paraId="13B8997B" w14:textId="77777777" w:rsidR="0074355E" w:rsidRPr="0074355E" w:rsidRDefault="0074355E">
            <w:r w:rsidRPr="0074355E">
              <w:t>Apple Benelux B.V. - Belgium</w:t>
            </w:r>
          </w:p>
        </w:tc>
        <w:tc>
          <w:tcPr>
            <w:tcW w:w="861" w:type="dxa"/>
            <w:noWrap/>
            <w:hideMark/>
          </w:tcPr>
          <w:p w14:paraId="2BE4B79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064B0CB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31DF1C6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751B89E" w14:textId="77777777" w:rsidR="0074355E" w:rsidRPr="0074355E" w:rsidRDefault="0074355E">
            <w:r w:rsidRPr="0074355E">
              <w:t>NR_HST_FR2_enh-UEConTest</w:t>
            </w:r>
          </w:p>
        </w:tc>
        <w:tc>
          <w:tcPr>
            <w:tcW w:w="707" w:type="dxa"/>
            <w:noWrap/>
            <w:hideMark/>
          </w:tcPr>
          <w:p w14:paraId="752470C5" w14:textId="77777777" w:rsidR="0074355E" w:rsidRPr="0074355E" w:rsidRDefault="0074355E">
            <w:r w:rsidRPr="0074355E">
              <w:t>1092</w:t>
            </w:r>
          </w:p>
        </w:tc>
        <w:tc>
          <w:tcPr>
            <w:tcW w:w="425" w:type="dxa"/>
            <w:noWrap/>
            <w:hideMark/>
          </w:tcPr>
          <w:p w14:paraId="12071A9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593272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9530F3D" w14:textId="77777777" w:rsidR="0074355E" w:rsidRPr="0074355E" w:rsidRDefault="0074355E">
            <w:r w:rsidRPr="0074355E">
              <w:t>RP-242307</w:t>
            </w:r>
          </w:p>
        </w:tc>
      </w:tr>
      <w:tr w:rsidR="0074355E" w:rsidRPr="0074355E" w14:paraId="1FCB8F5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BE81495" w14:textId="77777777" w:rsidR="0074355E" w:rsidRPr="0074355E" w:rsidRDefault="0074355E">
            <w:r w:rsidRPr="0074355E">
              <w:t>R5-245841</w:t>
            </w:r>
          </w:p>
        </w:tc>
        <w:tc>
          <w:tcPr>
            <w:tcW w:w="3006" w:type="dxa"/>
            <w:noWrap/>
            <w:hideMark/>
          </w:tcPr>
          <w:p w14:paraId="416A8959" w14:textId="77777777" w:rsidR="0074355E" w:rsidRPr="0074355E" w:rsidRDefault="0074355E">
            <w:r w:rsidRPr="0074355E">
              <w:t>Update of test case 6.4A.1.4 Frequency Error for NR CA for 5CCs</w:t>
            </w:r>
          </w:p>
        </w:tc>
        <w:tc>
          <w:tcPr>
            <w:tcW w:w="1788" w:type="dxa"/>
            <w:noWrap/>
            <w:hideMark/>
          </w:tcPr>
          <w:p w14:paraId="2F23E07E" w14:textId="77777777" w:rsidR="0074355E" w:rsidRPr="0074355E" w:rsidRDefault="0074355E">
            <w:r w:rsidRPr="0074355E">
              <w:t>NTT DOCOMO INC.</w:t>
            </w:r>
          </w:p>
        </w:tc>
        <w:tc>
          <w:tcPr>
            <w:tcW w:w="861" w:type="dxa"/>
            <w:noWrap/>
            <w:hideMark/>
          </w:tcPr>
          <w:p w14:paraId="0E680E5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FB5E99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6E68ED7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A6BF9C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B5A1CA3" w14:textId="77777777" w:rsidR="0074355E" w:rsidRPr="0074355E" w:rsidRDefault="0074355E">
            <w:r w:rsidRPr="0074355E">
              <w:t>1070</w:t>
            </w:r>
          </w:p>
        </w:tc>
        <w:tc>
          <w:tcPr>
            <w:tcW w:w="425" w:type="dxa"/>
            <w:noWrap/>
            <w:hideMark/>
          </w:tcPr>
          <w:p w14:paraId="3B096EC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3EBD92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F5A519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35F72E4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45EB18" w14:textId="77777777" w:rsidR="0074355E" w:rsidRPr="0074355E" w:rsidRDefault="0074355E">
            <w:r w:rsidRPr="0074355E">
              <w:lastRenderedPageBreak/>
              <w:t>R5-245842</w:t>
            </w:r>
          </w:p>
        </w:tc>
        <w:tc>
          <w:tcPr>
            <w:tcW w:w="3006" w:type="dxa"/>
            <w:noWrap/>
            <w:hideMark/>
          </w:tcPr>
          <w:p w14:paraId="1858DB4D" w14:textId="77777777" w:rsidR="0074355E" w:rsidRPr="0074355E" w:rsidRDefault="0074355E">
            <w:r w:rsidRPr="0074355E">
              <w:t>Update of test case 6.4A.1.5 Frequency Error for NR CA for 6CCs</w:t>
            </w:r>
          </w:p>
        </w:tc>
        <w:tc>
          <w:tcPr>
            <w:tcW w:w="1788" w:type="dxa"/>
            <w:noWrap/>
            <w:hideMark/>
          </w:tcPr>
          <w:p w14:paraId="23E1DBD0" w14:textId="77777777" w:rsidR="0074355E" w:rsidRPr="0074355E" w:rsidRDefault="0074355E">
            <w:r w:rsidRPr="0074355E">
              <w:t>NTT DOCOMO INC.</w:t>
            </w:r>
          </w:p>
        </w:tc>
        <w:tc>
          <w:tcPr>
            <w:tcW w:w="861" w:type="dxa"/>
            <w:noWrap/>
            <w:hideMark/>
          </w:tcPr>
          <w:p w14:paraId="2ABA6EF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3EC5C1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7C354B6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39AF43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A98434B" w14:textId="77777777" w:rsidR="0074355E" w:rsidRPr="0074355E" w:rsidRDefault="0074355E">
            <w:r w:rsidRPr="0074355E">
              <w:t>1071</w:t>
            </w:r>
          </w:p>
        </w:tc>
        <w:tc>
          <w:tcPr>
            <w:tcW w:w="425" w:type="dxa"/>
            <w:noWrap/>
            <w:hideMark/>
          </w:tcPr>
          <w:p w14:paraId="0E5A4F2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9AE91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6EC654F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1F3F245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6B79543" w14:textId="77777777" w:rsidR="0074355E" w:rsidRPr="0074355E" w:rsidRDefault="0074355E">
            <w:r w:rsidRPr="0074355E">
              <w:t>R5-245843</w:t>
            </w:r>
          </w:p>
        </w:tc>
        <w:tc>
          <w:tcPr>
            <w:tcW w:w="3006" w:type="dxa"/>
            <w:noWrap/>
            <w:hideMark/>
          </w:tcPr>
          <w:p w14:paraId="2BE61703" w14:textId="77777777" w:rsidR="0074355E" w:rsidRPr="0074355E" w:rsidRDefault="0074355E">
            <w:r w:rsidRPr="0074355E">
              <w:t>Update of test case 6.4A.1.6 Frequency Error for NR CA for 7CCs</w:t>
            </w:r>
          </w:p>
        </w:tc>
        <w:tc>
          <w:tcPr>
            <w:tcW w:w="1788" w:type="dxa"/>
            <w:noWrap/>
            <w:hideMark/>
          </w:tcPr>
          <w:p w14:paraId="350DA89B" w14:textId="77777777" w:rsidR="0074355E" w:rsidRPr="0074355E" w:rsidRDefault="0074355E">
            <w:r w:rsidRPr="0074355E">
              <w:t>NTT DOCOMO INC.</w:t>
            </w:r>
          </w:p>
        </w:tc>
        <w:tc>
          <w:tcPr>
            <w:tcW w:w="861" w:type="dxa"/>
            <w:noWrap/>
            <w:hideMark/>
          </w:tcPr>
          <w:p w14:paraId="680A05F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393D5C1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397C451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72BC5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FAF8E80" w14:textId="77777777" w:rsidR="0074355E" w:rsidRPr="0074355E" w:rsidRDefault="0074355E">
            <w:r w:rsidRPr="0074355E">
              <w:t>1072</w:t>
            </w:r>
          </w:p>
        </w:tc>
        <w:tc>
          <w:tcPr>
            <w:tcW w:w="425" w:type="dxa"/>
            <w:noWrap/>
            <w:hideMark/>
          </w:tcPr>
          <w:p w14:paraId="2CFA8FF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3715A1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E9AAF2D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3B0A3EB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4630DE1" w14:textId="77777777" w:rsidR="0074355E" w:rsidRPr="0074355E" w:rsidRDefault="0074355E">
            <w:r w:rsidRPr="0074355E">
              <w:t>R5-245844</w:t>
            </w:r>
          </w:p>
        </w:tc>
        <w:tc>
          <w:tcPr>
            <w:tcW w:w="3006" w:type="dxa"/>
            <w:noWrap/>
            <w:hideMark/>
          </w:tcPr>
          <w:p w14:paraId="77184182" w14:textId="77777777" w:rsidR="0074355E" w:rsidRPr="0074355E" w:rsidRDefault="0074355E">
            <w:r w:rsidRPr="0074355E">
              <w:t>Update of test case 6.4A.1.7 Frequency Error for NR CA for 8CCs</w:t>
            </w:r>
          </w:p>
        </w:tc>
        <w:tc>
          <w:tcPr>
            <w:tcW w:w="1788" w:type="dxa"/>
            <w:noWrap/>
            <w:hideMark/>
          </w:tcPr>
          <w:p w14:paraId="78961115" w14:textId="77777777" w:rsidR="0074355E" w:rsidRPr="0074355E" w:rsidRDefault="0074355E">
            <w:r w:rsidRPr="0074355E">
              <w:t>NTT DOCOMO INC.</w:t>
            </w:r>
          </w:p>
        </w:tc>
        <w:tc>
          <w:tcPr>
            <w:tcW w:w="861" w:type="dxa"/>
            <w:noWrap/>
            <w:hideMark/>
          </w:tcPr>
          <w:p w14:paraId="301A5262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CD747E6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69EE3BA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372CA6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5CCE596" w14:textId="77777777" w:rsidR="0074355E" w:rsidRPr="0074355E" w:rsidRDefault="0074355E">
            <w:r w:rsidRPr="0074355E">
              <w:t>1073</w:t>
            </w:r>
          </w:p>
        </w:tc>
        <w:tc>
          <w:tcPr>
            <w:tcW w:w="425" w:type="dxa"/>
            <w:noWrap/>
            <w:hideMark/>
          </w:tcPr>
          <w:p w14:paraId="7090564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C4AB0C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86C3A6E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195C718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15BC05" w14:textId="77777777" w:rsidR="0074355E" w:rsidRPr="0074355E" w:rsidRDefault="0074355E">
            <w:r w:rsidRPr="0074355E">
              <w:t>R5-245845</w:t>
            </w:r>
          </w:p>
        </w:tc>
        <w:tc>
          <w:tcPr>
            <w:tcW w:w="3006" w:type="dxa"/>
            <w:noWrap/>
            <w:hideMark/>
          </w:tcPr>
          <w:p w14:paraId="43DAB9BF" w14:textId="77777777" w:rsidR="0074355E" w:rsidRPr="0074355E" w:rsidRDefault="0074355E">
            <w:r w:rsidRPr="0074355E">
              <w:t>Updates to message contents of FR2 RF phase continuity test</w:t>
            </w:r>
          </w:p>
        </w:tc>
        <w:tc>
          <w:tcPr>
            <w:tcW w:w="1788" w:type="dxa"/>
            <w:noWrap/>
            <w:hideMark/>
          </w:tcPr>
          <w:p w14:paraId="3914BB7D" w14:textId="77777777" w:rsidR="0074355E" w:rsidRPr="0074355E" w:rsidRDefault="0074355E">
            <w:r w:rsidRPr="0074355E">
              <w:t>Apple Benelux B.V. - Belgium</w:t>
            </w:r>
          </w:p>
        </w:tc>
        <w:tc>
          <w:tcPr>
            <w:tcW w:w="861" w:type="dxa"/>
            <w:noWrap/>
            <w:hideMark/>
          </w:tcPr>
          <w:p w14:paraId="6B6981D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9A7610F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354366C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5CA8A1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620EEEB" w14:textId="77777777" w:rsidR="0074355E" w:rsidRPr="0074355E" w:rsidRDefault="0074355E">
            <w:r w:rsidRPr="0074355E">
              <w:t>1088</w:t>
            </w:r>
          </w:p>
        </w:tc>
        <w:tc>
          <w:tcPr>
            <w:tcW w:w="425" w:type="dxa"/>
            <w:noWrap/>
            <w:hideMark/>
          </w:tcPr>
          <w:p w14:paraId="687AA7B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4817C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87F8B1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4C0A810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A7CDA22" w14:textId="77777777" w:rsidR="0074355E" w:rsidRPr="0074355E" w:rsidRDefault="0074355E">
            <w:r w:rsidRPr="0074355E">
              <w:t>R5-245849</w:t>
            </w:r>
          </w:p>
        </w:tc>
        <w:tc>
          <w:tcPr>
            <w:tcW w:w="3006" w:type="dxa"/>
            <w:noWrap/>
            <w:hideMark/>
          </w:tcPr>
          <w:p w14:paraId="72C90EC2" w14:textId="77777777" w:rsidR="0074355E" w:rsidRPr="0074355E" w:rsidRDefault="0074355E">
            <w:r w:rsidRPr="0074355E">
              <w:t xml:space="preserve">Core spec alignment CR to clarify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applicability</w:t>
            </w:r>
          </w:p>
        </w:tc>
        <w:tc>
          <w:tcPr>
            <w:tcW w:w="1788" w:type="dxa"/>
            <w:noWrap/>
            <w:hideMark/>
          </w:tcPr>
          <w:p w14:paraId="26482276" w14:textId="77777777" w:rsidR="0074355E" w:rsidRPr="0074355E" w:rsidRDefault="0074355E">
            <w:r w:rsidRPr="0074355E">
              <w:t>Qualcomm Technologies Ireland</w:t>
            </w:r>
          </w:p>
        </w:tc>
        <w:tc>
          <w:tcPr>
            <w:tcW w:w="861" w:type="dxa"/>
            <w:noWrap/>
            <w:hideMark/>
          </w:tcPr>
          <w:p w14:paraId="385ED79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9829E91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1309F62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035B32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725B4DC" w14:textId="77777777" w:rsidR="0074355E" w:rsidRPr="0074355E" w:rsidRDefault="0074355E">
            <w:r w:rsidRPr="0074355E">
              <w:t>1083</w:t>
            </w:r>
          </w:p>
        </w:tc>
        <w:tc>
          <w:tcPr>
            <w:tcW w:w="425" w:type="dxa"/>
            <w:noWrap/>
            <w:hideMark/>
          </w:tcPr>
          <w:p w14:paraId="6C98146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154337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6468FE1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2E69105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A05D984" w14:textId="77777777" w:rsidR="0074355E" w:rsidRPr="0074355E" w:rsidRDefault="0074355E">
            <w:r w:rsidRPr="0074355E">
              <w:t>R5-245850</w:t>
            </w:r>
          </w:p>
        </w:tc>
        <w:tc>
          <w:tcPr>
            <w:tcW w:w="3006" w:type="dxa"/>
            <w:noWrap/>
            <w:hideMark/>
          </w:tcPr>
          <w:p w14:paraId="5D767837" w14:textId="77777777" w:rsidR="0074355E" w:rsidRPr="0074355E" w:rsidRDefault="0074355E">
            <w:r w:rsidRPr="0074355E">
              <w:t>Corrections on 7.3B.2.0.3 for harmonic mixing MSD valid test point notes</w:t>
            </w:r>
          </w:p>
        </w:tc>
        <w:tc>
          <w:tcPr>
            <w:tcW w:w="1788" w:type="dxa"/>
            <w:noWrap/>
            <w:hideMark/>
          </w:tcPr>
          <w:p w14:paraId="24EEB8F6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753A8D2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247196A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5CA6F38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BD8DA09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19313EE6" w14:textId="77777777" w:rsidR="0074355E" w:rsidRPr="0074355E" w:rsidRDefault="0074355E">
            <w:r w:rsidRPr="0074355E">
              <w:t>1819</w:t>
            </w:r>
          </w:p>
        </w:tc>
        <w:tc>
          <w:tcPr>
            <w:tcW w:w="425" w:type="dxa"/>
            <w:noWrap/>
            <w:hideMark/>
          </w:tcPr>
          <w:p w14:paraId="1146B6C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0DFA79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F2E4DBC" w14:textId="77777777" w:rsidR="0074355E" w:rsidRPr="0074355E" w:rsidRDefault="0074355E">
            <w:r w:rsidRPr="0074355E">
              <w:t>RP-242279</w:t>
            </w:r>
          </w:p>
        </w:tc>
      </w:tr>
      <w:tr w:rsidR="0074355E" w:rsidRPr="0074355E" w14:paraId="2DACE81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A5D5B8" w14:textId="77777777" w:rsidR="0074355E" w:rsidRPr="0074355E" w:rsidRDefault="0074355E">
            <w:r w:rsidRPr="0074355E">
              <w:t>R5-245851</w:t>
            </w:r>
          </w:p>
        </w:tc>
        <w:tc>
          <w:tcPr>
            <w:tcW w:w="3006" w:type="dxa"/>
            <w:noWrap/>
            <w:hideMark/>
          </w:tcPr>
          <w:p w14:paraId="6804B913" w14:textId="77777777" w:rsidR="0074355E" w:rsidRPr="0074355E" w:rsidRDefault="0074355E">
            <w:r w:rsidRPr="0074355E">
              <w:t>Addition of MSD test points for R16 inter-band EN-DC within FR1</w:t>
            </w:r>
          </w:p>
        </w:tc>
        <w:tc>
          <w:tcPr>
            <w:tcW w:w="1788" w:type="dxa"/>
            <w:noWrap/>
            <w:hideMark/>
          </w:tcPr>
          <w:p w14:paraId="183D07D0" w14:textId="77777777" w:rsidR="0074355E" w:rsidRPr="0074355E" w:rsidRDefault="0074355E">
            <w:r w:rsidRPr="0074355E">
              <w:t>KT Corp.</w:t>
            </w:r>
          </w:p>
        </w:tc>
        <w:tc>
          <w:tcPr>
            <w:tcW w:w="861" w:type="dxa"/>
            <w:noWrap/>
            <w:hideMark/>
          </w:tcPr>
          <w:p w14:paraId="78617E5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F38D042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519A492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6F5E49E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42504DC0" w14:textId="77777777" w:rsidR="0074355E" w:rsidRPr="0074355E" w:rsidRDefault="0074355E">
            <w:r w:rsidRPr="0074355E">
              <w:t>1822</w:t>
            </w:r>
          </w:p>
        </w:tc>
        <w:tc>
          <w:tcPr>
            <w:tcW w:w="425" w:type="dxa"/>
            <w:noWrap/>
            <w:hideMark/>
          </w:tcPr>
          <w:p w14:paraId="1DC39C1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448C47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A5474C" w14:textId="77777777" w:rsidR="0074355E" w:rsidRPr="0074355E" w:rsidRDefault="0074355E">
            <w:r w:rsidRPr="0074355E">
              <w:t>RP-242280</w:t>
            </w:r>
          </w:p>
        </w:tc>
      </w:tr>
      <w:tr w:rsidR="0074355E" w:rsidRPr="0074355E" w14:paraId="1CB876B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D502D51" w14:textId="77777777" w:rsidR="0074355E" w:rsidRPr="0074355E" w:rsidRDefault="0074355E">
            <w:r w:rsidRPr="0074355E">
              <w:t>R5-245852</w:t>
            </w:r>
          </w:p>
        </w:tc>
        <w:tc>
          <w:tcPr>
            <w:tcW w:w="3006" w:type="dxa"/>
            <w:noWrap/>
            <w:hideMark/>
          </w:tcPr>
          <w:p w14:paraId="67E76566" w14:textId="77777777" w:rsidR="0074355E" w:rsidRPr="0074355E" w:rsidRDefault="0074355E">
            <w:r w:rsidRPr="0074355E">
              <w:t xml:space="preserve">Remove </w:t>
            </w:r>
            <w:proofErr w:type="spellStart"/>
            <w:r w:rsidRPr="0074355E">
              <w:t>Editors</w:t>
            </w:r>
            <w:proofErr w:type="spellEnd"/>
            <w:r w:rsidRPr="0074355E">
              <w:t xml:space="preserve"> Note which is no longer needed</w:t>
            </w:r>
          </w:p>
        </w:tc>
        <w:tc>
          <w:tcPr>
            <w:tcW w:w="1788" w:type="dxa"/>
            <w:noWrap/>
            <w:hideMark/>
          </w:tcPr>
          <w:p w14:paraId="3329E641" w14:textId="77777777" w:rsidR="0074355E" w:rsidRPr="0074355E" w:rsidRDefault="0074355E">
            <w:r w:rsidRPr="0074355E">
              <w:t>Verizon</w:t>
            </w:r>
          </w:p>
        </w:tc>
        <w:tc>
          <w:tcPr>
            <w:tcW w:w="861" w:type="dxa"/>
            <w:noWrap/>
            <w:hideMark/>
          </w:tcPr>
          <w:p w14:paraId="69730A2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D5A53E2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0D5108C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C98D21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673833F5" w14:textId="77777777" w:rsidR="0074355E" w:rsidRPr="0074355E" w:rsidRDefault="0074355E">
            <w:r w:rsidRPr="0074355E">
              <w:t>1800</w:t>
            </w:r>
          </w:p>
        </w:tc>
        <w:tc>
          <w:tcPr>
            <w:tcW w:w="425" w:type="dxa"/>
            <w:noWrap/>
            <w:hideMark/>
          </w:tcPr>
          <w:p w14:paraId="722E195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D8F088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48036F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668E57A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BAE3512" w14:textId="77777777" w:rsidR="0074355E" w:rsidRPr="0074355E" w:rsidRDefault="0074355E">
            <w:r w:rsidRPr="0074355E">
              <w:t>R5-245853</w:t>
            </w:r>
          </w:p>
        </w:tc>
        <w:tc>
          <w:tcPr>
            <w:tcW w:w="3006" w:type="dxa"/>
            <w:noWrap/>
            <w:hideMark/>
          </w:tcPr>
          <w:p w14:paraId="1536EC67" w14:textId="77777777" w:rsidR="0074355E" w:rsidRPr="0074355E" w:rsidRDefault="0074355E">
            <w:r w:rsidRPr="0074355E">
              <w:t>Correction to note for 2UL intermodulation exception in 7.3B.2.3</w:t>
            </w:r>
          </w:p>
        </w:tc>
        <w:tc>
          <w:tcPr>
            <w:tcW w:w="1788" w:type="dxa"/>
            <w:noWrap/>
            <w:hideMark/>
          </w:tcPr>
          <w:p w14:paraId="7717DE71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69BD89A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562455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2EBC9CD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4DA5E7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865E993" w14:textId="77777777" w:rsidR="0074355E" w:rsidRPr="0074355E" w:rsidRDefault="0074355E">
            <w:r w:rsidRPr="0074355E">
              <w:t>1813</w:t>
            </w:r>
          </w:p>
        </w:tc>
        <w:tc>
          <w:tcPr>
            <w:tcW w:w="425" w:type="dxa"/>
            <w:noWrap/>
            <w:hideMark/>
          </w:tcPr>
          <w:p w14:paraId="18BE5BA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9D013A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E8EC7A9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41E565E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C4FFB9" w14:textId="77777777" w:rsidR="0074355E" w:rsidRPr="0074355E" w:rsidRDefault="0074355E">
            <w:r w:rsidRPr="0074355E">
              <w:t>R5-245854</w:t>
            </w:r>
          </w:p>
        </w:tc>
        <w:tc>
          <w:tcPr>
            <w:tcW w:w="3006" w:type="dxa"/>
            <w:noWrap/>
            <w:hideMark/>
          </w:tcPr>
          <w:p w14:paraId="0993518C" w14:textId="77777777" w:rsidR="0074355E" w:rsidRPr="0074355E" w:rsidRDefault="0074355E">
            <w:r w:rsidRPr="0074355E">
              <w:t>min test time update for nr-</w:t>
            </w:r>
            <w:proofErr w:type="spellStart"/>
            <w:r w:rsidRPr="0074355E">
              <w:t>ntn</w:t>
            </w:r>
            <w:proofErr w:type="spellEnd"/>
            <w:r w:rsidRPr="0074355E">
              <w:t xml:space="preserve"> </w:t>
            </w:r>
            <w:proofErr w:type="spellStart"/>
            <w:r w:rsidRPr="0074355E">
              <w:t>pdsch</w:t>
            </w:r>
            <w:proofErr w:type="spellEnd"/>
            <w:r w:rsidRPr="0074355E">
              <w:t xml:space="preserve"> </w:t>
            </w:r>
            <w:proofErr w:type="spellStart"/>
            <w:r w:rsidRPr="0074355E">
              <w:t>demod</w:t>
            </w:r>
            <w:proofErr w:type="spellEnd"/>
            <w:r w:rsidRPr="0074355E">
              <w:t xml:space="preserve"> test cases</w:t>
            </w:r>
          </w:p>
        </w:tc>
        <w:tc>
          <w:tcPr>
            <w:tcW w:w="1788" w:type="dxa"/>
            <w:noWrap/>
            <w:hideMark/>
          </w:tcPr>
          <w:p w14:paraId="73AC2CB7" w14:textId="77777777" w:rsidR="0074355E" w:rsidRPr="0074355E" w:rsidRDefault="0074355E">
            <w:r w:rsidRPr="0074355E">
              <w:t>Qualcomm Inc</w:t>
            </w:r>
          </w:p>
        </w:tc>
        <w:tc>
          <w:tcPr>
            <w:tcW w:w="861" w:type="dxa"/>
            <w:noWrap/>
            <w:hideMark/>
          </w:tcPr>
          <w:p w14:paraId="2F3C65E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1E782E" w14:textId="77777777" w:rsidR="0074355E" w:rsidRPr="0074355E" w:rsidRDefault="0074355E">
            <w:r w:rsidRPr="0074355E">
              <w:t>38.521-5</w:t>
            </w:r>
          </w:p>
        </w:tc>
        <w:tc>
          <w:tcPr>
            <w:tcW w:w="851" w:type="dxa"/>
            <w:noWrap/>
            <w:hideMark/>
          </w:tcPr>
          <w:p w14:paraId="1AF56311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52E63B4C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57DAE52" w14:textId="77777777" w:rsidR="0074355E" w:rsidRPr="0074355E" w:rsidRDefault="0074355E">
            <w:r w:rsidRPr="0074355E">
              <w:t>0071</w:t>
            </w:r>
          </w:p>
        </w:tc>
        <w:tc>
          <w:tcPr>
            <w:tcW w:w="425" w:type="dxa"/>
            <w:noWrap/>
            <w:hideMark/>
          </w:tcPr>
          <w:p w14:paraId="2195663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B7F316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9846EA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442796E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8827801" w14:textId="77777777" w:rsidR="0074355E" w:rsidRPr="0074355E" w:rsidRDefault="0074355E">
            <w:r w:rsidRPr="0074355E">
              <w:lastRenderedPageBreak/>
              <w:t>R5-245856</w:t>
            </w:r>
          </w:p>
        </w:tc>
        <w:tc>
          <w:tcPr>
            <w:tcW w:w="3006" w:type="dxa"/>
            <w:noWrap/>
            <w:hideMark/>
          </w:tcPr>
          <w:p w14:paraId="60427D3A" w14:textId="77777777" w:rsidR="0074355E" w:rsidRPr="0074355E" w:rsidRDefault="0074355E">
            <w:r w:rsidRPr="0074355E">
              <w:t>Update to Clause 7.6.2 In-band blocking</w:t>
            </w:r>
          </w:p>
        </w:tc>
        <w:tc>
          <w:tcPr>
            <w:tcW w:w="1788" w:type="dxa"/>
            <w:noWrap/>
            <w:hideMark/>
          </w:tcPr>
          <w:p w14:paraId="71CB031E" w14:textId="77777777" w:rsidR="0074355E" w:rsidRPr="0074355E" w:rsidRDefault="0074355E">
            <w:r w:rsidRPr="0074355E">
              <w:t>Apple, Qualcomm Technologies Ireland</w:t>
            </w:r>
          </w:p>
        </w:tc>
        <w:tc>
          <w:tcPr>
            <w:tcW w:w="861" w:type="dxa"/>
            <w:noWrap/>
            <w:hideMark/>
          </w:tcPr>
          <w:p w14:paraId="1443891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DEE0BB1" w14:textId="77777777" w:rsidR="0074355E" w:rsidRPr="0074355E" w:rsidRDefault="0074355E">
            <w:r w:rsidRPr="0074355E">
              <w:t>38.521-5</w:t>
            </w:r>
          </w:p>
        </w:tc>
        <w:tc>
          <w:tcPr>
            <w:tcW w:w="851" w:type="dxa"/>
            <w:noWrap/>
            <w:hideMark/>
          </w:tcPr>
          <w:p w14:paraId="3043802F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289960B8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F203DED" w14:textId="77777777" w:rsidR="0074355E" w:rsidRPr="0074355E" w:rsidRDefault="0074355E">
            <w:r w:rsidRPr="0074355E">
              <w:t>0073</w:t>
            </w:r>
          </w:p>
        </w:tc>
        <w:tc>
          <w:tcPr>
            <w:tcW w:w="425" w:type="dxa"/>
            <w:noWrap/>
            <w:hideMark/>
          </w:tcPr>
          <w:p w14:paraId="32F460B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42F78D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C3ABB14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0245161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D3FA73" w14:textId="77777777" w:rsidR="0074355E" w:rsidRPr="0074355E" w:rsidRDefault="0074355E">
            <w:r w:rsidRPr="0074355E">
              <w:t>R5-245857</w:t>
            </w:r>
          </w:p>
        </w:tc>
        <w:tc>
          <w:tcPr>
            <w:tcW w:w="3006" w:type="dxa"/>
            <w:noWrap/>
            <w:hideMark/>
          </w:tcPr>
          <w:p w14:paraId="083BD6E9" w14:textId="77777777" w:rsidR="0074355E" w:rsidRPr="0074355E" w:rsidRDefault="0074355E">
            <w:r w:rsidRPr="0074355E">
              <w:t>Update to Clause 7.6.4 Narrow band blocking</w:t>
            </w:r>
          </w:p>
        </w:tc>
        <w:tc>
          <w:tcPr>
            <w:tcW w:w="1788" w:type="dxa"/>
            <w:noWrap/>
            <w:hideMark/>
          </w:tcPr>
          <w:p w14:paraId="7AB066E8" w14:textId="77777777" w:rsidR="0074355E" w:rsidRPr="0074355E" w:rsidRDefault="0074355E">
            <w:r w:rsidRPr="0074355E">
              <w:t>Apple, Qualcomm Technologies Ireland</w:t>
            </w:r>
          </w:p>
        </w:tc>
        <w:tc>
          <w:tcPr>
            <w:tcW w:w="861" w:type="dxa"/>
            <w:noWrap/>
            <w:hideMark/>
          </w:tcPr>
          <w:p w14:paraId="5C68D04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C0C549F" w14:textId="77777777" w:rsidR="0074355E" w:rsidRPr="0074355E" w:rsidRDefault="0074355E">
            <w:r w:rsidRPr="0074355E">
              <w:t>38.521-5</w:t>
            </w:r>
          </w:p>
        </w:tc>
        <w:tc>
          <w:tcPr>
            <w:tcW w:w="851" w:type="dxa"/>
            <w:noWrap/>
            <w:hideMark/>
          </w:tcPr>
          <w:p w14:paraId="40171D25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51C5F5EC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27844A3" w14:textId="77777777" w:rsidR="0074355E" w:rsidRPr="0074355E" w:rsidRDefault="0074355E">
            <w:r w:rsidRPr="0074355E">
              <w:t>0074</w:t>
            </w:r>
          </w:p>
        </w:tc>
        <w:tc>
          <w:tcPr>
            <w:tcW w:w="425" w:type="dxa"/>
            <w:noWrap/>
            <w:hideMark/>
          </w:tcPr>
          <w:p w14:paraId="4AEDFC4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6F317B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E09F1E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3F77884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6E5D08" w14:textId="77777777" w:rsidR="0074355E" w:rsidRPr="0074355E" w:rsidRDefault="0074355E">
            <w:r w:rsidRPr="0074355E">
              <w:t>R5-245858</w:t>
            </w:r>
          </w:p>
        </w:tc>
        <w:tc>
          <w:tcPr>
            <w:tcW w:w="3006" w:type="dxa"/>
            <w:noWrap/>
            <w:hideMark/>
          </w:tcPr>
          <w:p w14:paraId="37F3D779" w14:textId="77777777" w:rsidR="0074355E" w:rsidRPr="0074355E" w:rsidRDefault="0074355E">
            <w:r w:rsidRPr="0074355E">
              <w:t>Updates to NTN Out of band blocking RF test</w:t>
            </w:r>
          </w:p>
        </w:tc>
        <w:tc>
          <w:tcPr>
            <w:tcW w:w="1788" w:type="dxa"/>
            <w:noWrap/>
            <w:hideMark/>
          </w:tcPr>
          <w:p w14:paraId="209E0617" w14:textId="77777777" w:rsidR="0074355E" w:rsidRPr="0074355E" w:rsidRDefault="0074355E">
            <w:r w:rsidRPr="0074355E">
              <w:t>Apple Benelux B.V. - Belgium, Qualcomm Technologies Ireland</w:t>
            </w:r>
          </w:p>
        </w:tc>
        <w:tc>
          <w:tcPr>
            <w:tcW w:w="861" w:type="dxa"/>
            <w:noWrap/>
            <w:hideMark/>
          </w:tcPr>
          <w:p w14:paraId="695C5E9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7A6D16E" w14:textId="77777777" w:rsidR="0074355E" w:rsidRPr="0074355E" w:rsidRDefault="0074355E">
            <w:r w:rsidRPr="0074355E">
              <w:t>38.521-5</w:t>
            </w:r>
          </w:p>
        </w:tc>
        <w:tc>
          <w:tcPr>
            <w:tcW w:w="851" w:type="dxa"/>
            <w:noWrap/>
            <w:hideMark/>
          </w:tcPr>
          <w:p w14:paraId="75BD305D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75F563F5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20897BA" w14:textId="77777777" w:rsidR="0074355E" w:rsidRPr="0074355E" w:rsidRDefault="0074355E">
            <w:r w:rsidRPr="0074355E">
              <w:t>0075</w:t>
            </w:r>
          </w:p>
        </w:tc>
        <w:tc>
          <w:tcPr>
            <w:tcW w:w="425" w:type="dxa"/>
            <w:noWrap/>
            <w:hideMark/>
          </w:tcPr>
          <w:p w14:paraId="7EB19FC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F4C3E2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AF977D9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0E3CBF7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7B44B28" w14:textId="77777777" w:rsidR="0074355E" w:rsidRPr="0074355E" w:rsidRDefault="0074355E">
            <w:r w:rsidRPr="0074355E">
              <w:t>R5-245859</w:t>
            </w:r>
          </w:p>
        </w:tc>
        <w:tc>
          <w:tcPr>
            <w:tcW w:w="3006" w:type="dxa"/>
            <w:noWrap/>
            <w:hideMark/>
          </w:tcPr>
          <w:p w14:paraId="0AB43A4A" w14:textId="77777777" w:rsidR="0074355E" w:rsidRPr="0074355E" w:rsidRDefault="0074355E">
            <w:r w:rsidRPr="0074355E">
              <w:t>Addition of NR-NTN RLM test cases 14.4.1.x</w:t>
            </w:r>
          </w:p>
        </w:tc>
        <w:tc>
          <w:tcPr>
            <w:tcW w:w="1788" w:type="dxa"/>
            <w:noWrap/>
            <w:hideMark/>
          </w:tcPr>
          <w:p w14:paraId="3F2CECEB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3989CA8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62AE6F1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6EAA63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2F7266E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E8A285E" w14:textId="77777777" w:rsidR="0074355E" w:rsidRPr="0074355E" w:rsidRDefault="0074355E">
            <w:r w:rsidRPr="0074355E">
              <w:t>3425</w:t>
            </w:r>
          </w:p>
        </w:tc>
        <w:tc>
          <w:tcPr>
            <w:tcW w:w="425" w:type="dxa"/>
            <w:noWrap/>
            <w:hideMark/>
          </w:tcPr>
          <w:p w14:paraId="453B994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A733D3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0112D8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6E0632B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B89E749" w14:textId="77777777" w:rsidR="0074355E" w:rsidRPr="0074355E" w:rsidRDefault="0074355E">
            <w:r w:rsidRPr="0074355E">
              <w:t>R5-245860</w:t>
            </w:r>
          </w:p>
        </w:tc>
        <w:tc>
          <w:tcPr>
            <w:tcW w:w="3006" w:type="dxa"/>
            <w:noWrap/>
            <w:hideMark/>
          </w:tcPr>
          <w:p w14:paraId="047AB80F" w14:textId="77777777" w:rsidR="0074355E" w:rsidRPr="0074355E" w:rsidRDefault="0074355E">
            <w:r w:rsidRPr="0074355E">
              <w:t>Addition of NR-NTN Re-establishment test cases 14.2.2.1.x</w:t>
            </w:r>
          </w:p>
        </w:tc>
        <w:tc>
          <w:tcPr>
            <w:tcW w:w="1788" w:type="dxa"/>
            <w:noWrap/>
            <w:hideMark/>
          </w:tcPr>
          <w:p w14:paraId="72F3D76F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0F9CC22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BD1EDC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F9B8BF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553DB3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A2CD3FF" w14:textId="77777777" w:rsidR="0074355E" w:rsidRPr="0074355E" w:rsidRDefault="0074355E">
            <w:r w:rsidRPr="0074355E">
              <w:t>3426</w:t>
            </w:r>
          </w:p>
        </w:tc>
        <w:tc>
          <w:tcPr>
            <w:tcW w:w="425" w:type="dxa"/>
            <w:noWrap/>
            <w:hideMark/>
          </w:tcPr>
          <w:p w14:paraId="14CD9A8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EAF06E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A903DF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3706373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ED472DD" w14:textId="77777777" w:rsidR="0074355E" w:rsidRPr="0074355E" w:rsidRDefault="0074355E">
            <w:r w:rsidRPr="0074355E">
              <w:t>R5-245861</w:t>
            </w:r>
          </w:p>
        </w:tc>
        <w:tc>
          <w:tcPr>
            <w:tcW w:w="3006" w:type="dxa"/>
            <w:noWrap/>
            <w:hideMark/>
          </w:tcPr>
          <w:p w14:paraId="37478724" w14:textId="77777777" w:rsidR="0074355E" w:rsidRPr="0074355E" w:rsidRDefault="0074355E">
            <w:r w:rsidRPr="0074355E">
              <w:t>Addition of band 254 into test case 7.3A Reference sensitivity power level for UE category M1</w:t>
            </w:r>
          </w:p>
        </w:tc>
        <w:tc>
          <w:tcPr>
            <w:tcW w:w="1788" w:type="dxa"/>
            <w:noWrap/>
            <w:hideMark/>
          </w:tcPr>
          <w:p w14:paraId="4E18377C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12156DD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245448" w14:textId="77777777" w:rsidR="0074355E" w:rsidRPr="0074355E" w:rsidRDefault="0074355E">
            <w:r w:rsidRPr="0074355E">
              <w:t>36.521-4</w:t>
            </w:r>
          </w:p>
        </w:tc>
        <w:tc>
          <w:tcPr>
            <w:tcW w:w="851" w:type="dxa"/>
            <w:noWrap/>
            <w:hideMark/>
          </w:tcPr>
          <w:p w14:paraId="1BC23350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04373FC9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696AC94" w14:textId="77777777" w:rsidR="0074355E" w:rsidRPr="0074355E" w:rsidRDefault="0074355E">
            <w:r w:rsidRPr="0074355E">
              <w:t>0035</w:t>
            </w:r>
          </w:p>
        </w:tc>
        <w:tc>
          <w:tcPr>
            <w:tcW w:w="425" w:type="dxa"/>
            <w:noWrap/>
            <w:hideMark/>
          </w:tcPr>
          <w:p w14:paraId="6D678A3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82D97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1DB71A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3D1E6E3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80F97F" w14:textId="77777777" w:rsidR="0074355E" w:rsidRPr="0074355E" w:rsidRDefault="0074355E">
            <w:r w:rsidRPr="0074355E">
              <w:t>R5-245862</w:t>
            </w:r>
          </w:p>
        </w:tc>
        <w:tc>
          <w:tcPr>
            <w:tcW w:w="3006" w:type="dxa"/>
            <w:noWrap/>
            <w:hideMark/>
          </w:tcPr>
          <w:p w14:paraId="62F03FAC" w14:textId="77777777" w:rsidR="0074355E" w:rsidRPr="0074355E" w:rsidRDefault="0074355E">
            <w:r w:rsidRPr="0074355E">
              <w:t>Addition of PICS for IoT NTN band 254</w:t>
            </w:r>
          </w:p>
        </w:tc>
        <w:tc>
          <w:tcPr>
            <w:tcW w:w="1788" w:type="dxa"/>
            <w:noWrap/>
            <w:hideMark/>
          </w:tcPr>
          <w:p w14:paraId="35C78EB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3BAC52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2ACF6C" w14:textId="77777777" w:rsidR="0074355E" w:rsidRPr="0074355E" w:rsidRDefault="0074355E">
            <w:r w:rsidRPr="0074355E">
              <w:t>36.521-2</w:t>
            </w:r>
          </w:p>
        </w:tc>
        <w:tc>
          <w:tcPr>
            <w:tcW w:w="851" w:type="dxa"/>
            <w:noWrap/>
            <w:hideMark/>
          </w:tcPr>
          <w:p w14:paraId="5864430A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96CCA8D" w14:textId="77777777" w:rsidR="0074355E" w:rsidRPr="0074355E" w:rsidRDefault="0074355E">
            <w:proofErr w:type="spellStart"/>
            <w:r w:rsidRPr="0074355E">
              <w:t>IoT_NTN_FDD_LS_band-UEConTest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DA3369F" w14:textId="77777777" w:rsidR="0074355E" w:rsidRPr="0074355E" w:rsidRDefault="0074355E">
            <w:r w:rsidRPr="0074355E">
              <w:t>1037</w:t>
            </w:r>
          </w:p>
        </w:tc>
        <w:tc>
          <w:tcPr>
            <w:tcW w:w="425" w:type="dxa"/>
            <w:noWrap/>
            <w:hideMark/>
          </w:tcPr>
          <w:p w14:paraId="797362D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AA33C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358B4D7" w14:textId="77777777" w:rsidR="0074355E" w:rsidRPr="0074355E" w:rsidRDefault="0074355E">
            <w:r w:rsidRPr="0074355E">
              <w:t>RP-242291</w:t>
            </w:r>
          </w:p>
        </w:tc>
      </w:tr>
      <w:tr w:rsidR="0074355E" w:rsidRPr="0074355E" w14:paraId="7784BC1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37783E8" w14:textId="77777777" w:rsidR="0074355E" w:rsidRPr="0074355E" w:rsidRDefault="0074355E">
            <w:r w:rsidRPr="0074355E">
              <w:t>R5-245863</w:t>
            </w:r>
          </w:p>
        </w:tc>
        <w:tc>
          <w:tcPr>
            <w:tcW w:w="3006" w:type="dxa"/>
            <w:noWrap/>
            <w:hideMark/>
          </w:tcPr>
          <w:p w14:paraId="2B0C3725" w14:textId="77777777" w:rsidR="0074355E" w:rsidRPr="0074355E" w:rsidRDefault="0074355E">
            <w:r w:rsidRPr="0074355E">
              <w:t>Common clause updates related to NTN band n254</w:t>
            </w:r>
          </w:p>
        </w:tc>
        <w:tc>
          <w:tcPr>
            <w:tcW w:w="1788" w:type="dxa"/>
            <w:noWrap/>
            <w:hideMark/>
          </w:tcPr>
          <w:p w14:paraId="0EAC5472" w14:textId="77777777" w:rsidR="0074355E" w:rsidRPr="0074355E" w:rsidRDefault="0074355E">
            <w:r w:rsidRPr="0074355E">
              <w:t>Apple Benelux B.V. - Belgium</w:t>
            </w:r>
          </w:p>
        </w:tc>
        <w:tc>
          <w:tcPr>
            <w:tcW w:w="861" w:type="dxa"/>
            <w:noWrap/>
            <w:hideMark/>
          </w:tcPr>
          <w:p w14:paraId="0430504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C83F2AE" w14:textId="77777777" w:rsidR="0074355E" w:rsidRPr="0074355E" w:rsidRDefault="0074355E">
            <w:r w:rsidRPr="0074355E">
              <w:t>38.521-5</w:t>
            </w:r>
          </w:p>
        </w:tc>
        <w:tc>
          <w:tcPr>
            <w:tcW w:w="851" w:type="dxa"/>
            <w:noWrap/>
            <w:hideMark/>
          </w:tcPr>
          <w:p w14:paraId="7D01DCF7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4B86F52D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1378AC85" w14:textId="77777777" w:rsidR="0074355E" w:rsidRPr="0074355E" w:rsidRDefault="0074355E">
            <w:r w:rsidRPr="0074355E">
              <w:t>0076</w:t>
            </w:r>
          </w:p>
        </w:tc>
        <w:tc>
          <w:tcPr>
            <w:tcW w:w="425" w:type="dxa"/>
            <w:noWrap/>
            <w:hideMark/>
          </w:tcPr>
          <w:p w14:paraId="177F36B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663FB5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4AE8DDA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2A865D2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A30744E" w14:textId="77777777" w:rsidR="0074355E" w:rsidRPr="0074355E" w:rsidRDefault="0074355E">
            <w:r w:rsidRPr="0074355E">
              <w:t>R5-245864</w:t>
            </w:r>
          </w:p>
        </w:tc>
        <w:tc>
          <w:tcPr>
            <w:tcW w:w="3006" w:type="dxa"/>
            <w:noWrap/>
            <w:hideMark/>
          </w:tcPr>
          <w:p w14:paraId="6FEAA5C8" w14:textId="77777777" w:rsidR="0074355E" w:rsidRPr="0074355E" w:rsidRDefault="0074355E">
            <w:r w:rsidRPr="0074355E">
              <w:t>A-MPR requirements updates related to NTN band n254</w:t>
            </w:r>
          </w:p>
        </w:tc>
        <w:tc>
          <w:tcPr>
            <w:tcW w:w="1788" w:type="dxa"/>
            <w:noWrap/>
            <w:hideMark/>
          </w:tcPr>
          <w:p w14:paraId="17E6D482" w14:textId="77777777" w:rsidR="0074355E" w:rsidRPr="0074355E" w:rsidRDefault="0074355E">
            <w:r w:rsidRPr="0074355E">
              <w:t>Apple Benelux B.V. - Belgium</w:t>
            </w:r>
          </w:p>
        </w:tc>
        <w:tc>
          <w:tcPr>
            <w:tcW w:w="861" w:type="dxa"/>
            <w:noWrap/>
            <w:hideMark/>
          </w:tcPr>
          <w:p w14:paraId="0D73339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78F7383" w14:textId="77777777" w:rsidR="0074355E" w:rsidRPr="0074355E" w:rsidRDefault="0074355E">
            <w:r w:rsidRPr="0074355E">
              <w:t>38.521-5</w:t>
            </w:r>
          </w:p>
        </w:tc>
        <w:tc>
          <w:tcPr>
            <w:tcW w:w="851" w:type="dxa"/>
            <w:noWrap/>
            <w:hideMark/>
          </w:tcPr>
          <w:p w14:paraId="754F36E3" w14:textId="77777777" w:rsidR="0074355E" w:rsidRPr="0074355E" w:rsidRDefault="0074355E">
            <w:r w:rsidRPr="0074355E">
              <w:t>18.2.0</w:t>
            </w:r>
          </w:p>
        </w:tc>
        <w:tc>
          <w:tcPr>
            <w:tcW w:w="4396" w:type="dxa"/>
            <w:noWrap/>
            <w:hideMark/>
          </w:tcPr>
          <w:p w14:paraId="7AF99B8C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54D13814" w14:textId="77777777" w:rsidR="0074355E" w:rsidRPr="0074355E" w:rsidRDefault="0074355E">
            <w:r w:rsidRPr="0074355E">
              <w:t>0077</w:t>
            </w:r>
          </w:p>
        </w:tc>
        <w:tc>
          <w:tcPr>
            <w:tcW w:w="425" w:type="dxa"/>
            <w:noWrap/>
            <w:hideMark/>
          </w:tcPr>
          <w:p w14:paraId="7961389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1C51D8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20B674B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24239C8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FB0376B" w14:textId="77777777" w:rsidR="0074355E" w:rsidRPr="0074355E" w:rsidRDefault="0074355E">
            <w:r w:rsidRPr="0074355E">
              <w:t>R5-245868</w:t>
            </w:r>
          </w:p>
        </w:tc>
        <w:tc>
          <w:tcPr>
            <w:tcW w:w="3006" w:type="dxa"/>
            <w:noWrap/>
            <w:hideMark/>
          </w:tcPr>
          <w:p w14:paraId="264B020D" w14:textId="77777777" w:rsidR="0074355E" w:rsidRPr="0074355E" w:rsidRDefault="0074355E">
            <w:r w:rsidRPr="0074355E">
              <w:t xml:space="preserve">Core spec alignment, new RMCs for </w:t>
            </w:r>
            <w:proofErr w:type="spellStart"/>
            <w:r w:rsidRPr="0074355E">
              <w:t>eRedCap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269A8211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107C9BB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76FB280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331F903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CEDA01E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232499EF" w14:textId="77777777" w:rsidR="0074355E" w:rsidRPr="0074355E" w:rsidRDefault="0074355E">
            <w:r w:rsidRPr="0074355E">
              <w:t>0873</w:t>
            </w:r>
          </w:p>
        </w:tc>
        <w:tc>
          <w:tcPr>
            <w:tcW w:w="425" w:type="dxa"/>
            <w:noWrap/>
            <w:hideMark/>
          </w:tcPr>
          <w:p w14:paraId="4E32230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4771FD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90D091F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1D4D900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5392F68" w14:textId="77777777" w:rsidR="0074355E" w:rsidRPr="0074355E" w:rsidRDefault="0074355E">
            <w:r w:rsidRPr="0074355E">
              <w:lastRenderedPageBreak/>
              <w:t>R5-245869</w:t>
            </w:r>
          </w:p>
        </w:tc>
        <w:tc>
          <w:tcPr>
            <w:tcW w:w="3006" w:type="dxa"/>
            <w:noWrap/>
            <w:hideMark/>
          </w:tcPr>
          <w:p w14:paraId="7DDC5104" w14:textId="77777777" w:rsidR="0074355E" w:rsidRPr="0074355E" w:rsidRDefault="0074355E">
            <w:r w:rsidRPr="0074355E">
              <w:t>Update Message exceptions for 32Tx PMI tests 6.3.2.1.4, 6.3.2.2.4, 6.3.3.1.4, 6.3.3.2.4 to add firstOFDMSymbolInTimeDomain2 IE</w:t>
            </w:r>
          </w:p>
        </w:tc>
        <w:tc>
          <w:tcPr>
            <w:tcW w:w="1788" w:type="dxa"/>
            <w:noWrap/>
            <w:hideMark/>
          </w:tcPr>
          <w:p w14:paraId="081CF50D" w14:textId="77777777" w:rsidR="0074355E" w:rsidRPr="0074355E" w:rsidRDefault="0074355E">
            <w:r w:rsidRPr="0074355E">
              <w:t>Qualcomm Inc</w:t>
            </w:r>
          </w:p>
        </w:tc>
        <w:tc>
          <w:tcPr>
            <w:tcW w:w="861" w:type="dxa"/>
            <w:noWrap/>
            <w:hideMark/>
          </w:tcPr>
          <w:p w14:paraId="59F1AB1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73D9A7A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015BFD3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10EA224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696F1385" w14:textId="77777777" w:rsidR="0074355E" w:rsidRPr="0074355E" w:rsidRDefault="0074355E">
            <w:r w:rsidRPr="0074355E">
              <w:t>0877</w:t>
            </w:r>
          </w:p>
        </w:tc>
        <w:tc>
          <w:tcPr>
            <w:tcW w:w="425" w:type="dxa"/>
            <w:noWrap/>
            <w:hideMark/>
          </w:tcPr>
          <w:p w14:paraId="654CD5D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FB3A07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9200ADD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0F02263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39A80C2" w14:textId="77777777" w:rsidR="0074355E" w:rsidRPr="0074355E" w:rsidRDefault="0074355E">
            <w:r w:rsidRPr="0074355E">
              <w:t>R5-245870</w:t>
            </w:r>
          </w:p>
        </w:tc>
        <w:tc>
          <w:tcPr>
            <w:tcW w:w="3006" w:type="dxa"/>
            <w:noWrap/>
            <w:hideMark/>
          </w:tcPr>
          <w:p w14:paraId="194A58C3" w14:textId="77777777" w:rsidR="0074355E" w:rsidRPr="0074355E" w:rsidRDefault="0074355E">
            <w:r w:rsidRPr="0074355E">
              <w:t xml:space="preserve">Update for PMI </w:t>
            </w:r>
            <w:proofErr w:type="spellStart"/>
            <w:r w:rsidRPr="0074355E">
              <w:t>eTypeII</w:t>
            </w:r>
            <w:proofErr w:type="spellEnd"/>
            <w:r w:rsidRPr="0074355E">
              <w:t xml:space="preserve"> codebook test cases</w:t>
            </w:r>
          </w:p>
        </w:tc>
        <w:tc>
          <w:tcPr>
            <w:tcW w:w="1788" w:type="dxa"/>
            <w:noWrap/>
            <w:hideMark/>
          </w:tcPr>
          <w:p w14:paraId="543BF2DA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1AE0700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F35DC43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404FC08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E998169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20683D7" w14:textId="77777777" w:rsidR="0074355E" w:rsidRPr="0074355E" w:rsidRDefault="0074355E">
            <w:r w:rsidRPr="0074355E">
              <w:t>0883</w:t>
            </w:r>
          </w:p>
        </w:tc>
        <w:tc>
          <w:tcPr>
            <w:tcW w:w="425" w:type="dxa"/>
            <w:noWrap/>
            <w:hideMark/>
          </w:tcPr>
          <w:p w14:paraId="7EFCC21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1AFF23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5EBB818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4FD0620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810058" w14:textId="77777777" w:rsidR="0074355E" w:rsidRPr="0074355E" w:rsidRDefault="0074355E">
            <w:r w:rsidRPr="0074355E">
              <w:t>R5-245871</w:t>
            </w:r>
          </w:p>
        </w:tc>
        <w:tc>
          <w:tcPr>
            <w:tcW w:w="3006" w:type="dxa"/>
            <w:noWrap/>
            <w:hideMark/>
          </w:tcPr>
          <w:p w14:paraId="4FF70D2E" w14:textId="77777777" w:rsidR="0074355E" w:rsidRPr="0074355E" w:rsidRDefault="0074355E">
            <w:r w:rsidRPr="0074355E">
              <w:t xml:space="preserve">correction of connection diagram references for 2x2 PDSCH </w:t>
            </w:r>
            <w:proofErr w:type="spellStart"/>
            <w:r w:rsidRPr="0074355E">
              <w:t>Demod</w:t>
            </w:r>
            <w:proofErr w:type="spellEnd"/>
            <w:r w:rsidRPr="0074355E">
              <w:t xml:space="preserve"> test cases</w:t>
            </w:r>
          </w:p>
        </w:tc>
        <w:tc>
          <w:tcPr>
            <w:tcW w:w="1788" w:type="dxa"/>
            <w:noWrap/>
            <w:hideMark/>
          </w:tcPr>
          <w:p w14:paraId="53C1760D" w14:textId="77777777" w:rsidR="0074355E" w:rsidRPr="0074355E" w:rsidRDefault="0074355E">
            <w:r w:rsidRPr="0074355E">
              <w:t>QUALCOMM Europe Inc. - Italy</w:t>
            </w:r>
          </w:p>
        </w:tc>
        <w:tc>
          <w:tcPr>
            <w:tcW w:w="861" w:type="dxa"/>
            <w:noWrap/>
            <w:hideMark/>
          </w:tcPr>
          <w:p w14:paraId="3FDAB07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B13DC5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019B754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3EFD06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21BF469" w14:textId="77777777" w:rsidR="0074355E" w:rsidRPr="0074355E" w:rsidRDefault="0074355E">
            <w:r w:rsidRPr="0074355E">
              <w:t>0886</w:t>
            </w:r>
          </w:p>
        </w:tc>
        <w:tc>
          <w:tcPr>
            <w:tcW w:w="425" w:type="dxa"/>
            <w:noWrap/>
            <w:hideMark/>
          </w:tcPr>
          <w:p w14:paraId="657C4D6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CB1C8B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B6E4169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0F3715E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4DEE15" w14:textId="77777777" w:rsidR="0074355E" w:rsidRPr="0074355E" w:rsidRDefault="0074355E">
            <w:r w:rsidRPr="0074355E">
              <w:t>R5-245872</w:t>
            </w:r>
          </w:p>
        </w:tc>
        <w:tc>
          <w:tcPr>
            <w:tcW w:w="3006" w:type="dxa"/>
            <w:noWrap/>
            <w:hideMark/>
          </w:tcPr>
          <w:p w14:paraId="30B343F1" w14:textId="77777777" w:rsidR="0074355E" w:rsidRPr="0074355E" w:rsidRDefault="0074355E">
            <w:r w:rsidRPr="0074355E">
              <w:t>Addition of DL RMC for R.PDSCH.2-3.5 TDD and R.PDSCH.2-4.3 TDD</w:t>
            </w:r>
          </w:p>
        </w:tc>
        <w:tc>
          <w:tcPr>
            <w:tcW w:w="1788" w:type="dxa"/>
            <w:noWrap/>
            <w:hideMark/>
          </w:tcPr>
          <w:p w14:paraId="684243BF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512DF65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B5130EA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24CE66C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D491418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7949A9D" w14:textId="77777777" w:rsidR="0074355E" w:rsidRPr="0074355E" w:rsidRDefault="0074355E">
            <w:r w:rsidRPr="0074355E">
              <w:t>0864</w:t>
            </w:r>
          </w:p>
        </w:tc>
        <w:tc>
          <w:tcPr>
            <w:tcW w:w="425" w:type="dxa"/>
            <w:noWrap/>
            <w:hideMark/>
          </w:tcPr>
          <w:p w14:paraId="3AFC2DD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7782CE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860A8C3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7339610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4F5F29" w14:textId="77777777" w:rsidR="0074355E" w:rsidRPr="0074355E" w:rsidRDefault="0074355E">
            <w:r w:rsidRPr="0074355E">
              <w:t>R5-245873</w:t>
            </w:r>
          </w:p>
        </w:tc>
        <w:tc>
          <w:tcPr>
            <w:tcW w:w="3006" w:type="dxa"/>
            <w:noWrap/>
            <w:hideMark/>
          </w:tcPr>
          <w:p w14:paraId="33027C7D" w14:textId="77777777" w:rsidR="0074355E" w:rsidRPr="0074355E" w:rsidRDefault="0074355E">
            <w:r w:rsidRPr="0074355E">
              <w:t xml:space="preserve">Addition of test case 5.2.1.1.2, 1Rx FDD FR1 PDSCH performance for </w:t>
            </w:r>
            <w:proofErr w:type="spellStart"/>
            <w:r w:rsidRPr="0074355E">
              <w:t>eRedCap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016EA407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C97412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1AAB615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2D1804D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7F10C1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5EB26702" w14:textId="77777777" w:rsidR="0074355E" w:rsidRPr="0074355E" w:rsidRDefault="0074355E">
            <w:r w:rsidRPr="0074355E">
              <w:t>0867</w:t>
            </w:r>
          </w:p>
        </w:tc>
        <w:tc>
          <w:tcPr>
            <w:tcW w:w="425" w:type="dxa"/>
            <w:noWrap/>
            <w:hideMark/>
          </w:tcPr>
          <w:p w14:paraId="7D26A45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E7B48E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A9128B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506C817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4BE6B0" w14:textId="77777777" w:rsidR="0074355E" w:rsidRPr="0074355E" w:rsidRDefault="0074355E">
            <w:r w:rsidRPr="0074355E">
              <w:t>R5-245874</w:t>
            </w:r>
          </w:p>
        </w:tc>
        <w:tc>
          <w:tcPr>
            <w:tcW w:w="3006" w:type="dxa"/>
            <w:noWrap/>
            <w:hideMark/>
          </w:tcPr>
          <w:p w14:paraId="29DDE11B" w14:textId="77777777" w:rsidR="0074355E" w:rsidRPr="0074355E" w:rsidRDefault="0074355E">
            <w:r w:rsidRPr="0074355E">
              <w:t xml:space="preserve">Addition of test case 5.2.1.2.2, 1Rx TDD FR1 PDSCH performance for </w:t>
            </w:r>
            <w:proofErr w:type="spellStart"/>
            <w:r w:rsidRPr="0074355E">
              <w:t>eRedCap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0118354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7AE8020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A2E8EA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51CE242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C4E19D9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0B429BB0" w14:textId="77777777" w:rsidR="0074355E" w:rsidRPr="0074355E" w:rsidRDefault="0074355E">
            <w:r w:rsidRPr="0074355E">
              <w:t>0868</w:t>
            </w:r>
          </w:p>
        </w:tc>
        <w:tc>
          <w:tcPr>
            <w:tcW w:w="425" w:type="dxa"/>
            <w:noWrap/>
            <w:hideMark/>
          </w:tcPr>
          <w:p w14:paraId="155B5A2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C9F1C6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F119421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671BBA8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AEA284" w14:textId="77777777" w:rsidR="0074355E" w:rsidRPr="0074355E" w:rsidRDefault="0074355E">
            <w:r w:rsidRPr="0074355E">
              <w:t>R5-245875</w:t>
            </w:r>
          </w:p>
        </w:tc>
        <w:tc>
          <w:tcPr>
            <w:tcW w:w="3006" w:type="dxa"/>
            <w:noWrap/>
            <w:hideMark/>
          </w:tcPr>
          <w:p w14:paraId="5F9D9351" w14:textId="77777777" w:rsidR="0074355E" w:rsidRPr="0074355E" w:rsidRDefault="0074355E">
            <w:r w:rsidRPr="0074355E">
              <w:t xml:space="preserve">Addition of test case 6.2.1.1.1.2, 1Rx FDD FR1 periodic CQI reporting under AWGN conditions for </w:t>
            </w:r>
            <w:proofErr w:type="spellStart"/>
            <w:r w:rsidRPr="0074355E">
              <w:t>eRedCap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3B2983E3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42B55FC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290820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1829868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C198BEF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4B1A027A" w14:textId="77777777" w:rsidR="0074355E" w:rsidRPr="0074355E" w:rsidRDefault="0074355E">
            <w:r w:rsidRPr="0074355E">
              <w:t>0869</w:t>
            </w:r>
          </w:p>
        </w:tc>
        <w:tc>
          <w:tcPr>
            <w:tcW w:w="425" w:type="dxa"/>
            <w:noWrap/>
            <w:hideMark/>
          </w:tcPr>
          <w:p w14:paraId="3FDDD41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1D708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07301DF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2F57FD8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DCEAF52" w14:textId="77777777" w:rsidR="0074355E" w:rsidRPr="0074355E" w:rsidRDefault="0074355E">
            <w:r w:rsidRPr="0074355E">
              <w:t>R5-245876</w:t>
            </w:r>
          </w:p>
        </w:tc>
        <w:tc>
          <w:tcPr>
            <w:tcW w:w="3006" w:type="dxa"/>
            <w:noWrap/>
            <w:hideMark/>
          </w:tcPr>
          <w:p w14:paraId="6D28A910" w14:textId="77777777" w:rsidR="0074355E" w:rsidRPr="0074355E" w:rsidRDefault="0074355E">
            <w:r w:rsidRPr="0074355E">
              <w:t xml:space="preserve">Core spec alignment, applicability of requirements for </w:t>
            </w:r>
            <w:proofErr w:type="spellStart"/>
            <w:r w:rsidRPr="0074355E">
              <w:t>eRedCap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BEAC791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08F6F02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467BFEB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1B3A533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7984632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17C9A962" w14:textId="77777777" w:rsidR="0074355E" w:rsidRPr="0074355E" w:rsidRDefault="0074355E">
            <w:r w:rsidRPr="0074355E">
              <w:t>0870</w:t>
            </w:r>
          </w:p>
        </w:tc>
        <w:tc>
          <w:tcPr>
            <w:tcW w:w="425" w:type="dxa"/>
            <w:noWrap/>
            <w:hideMark/>
          </w:tcPr>
          <w:p w14:paraId="2E73D77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D1CBE6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C2342A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212C1D0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DA729AB" w14:textId="77777777" w:rsidR="0074355E" w:rsidRPr="0074355E" w:rsidRDefault="0074355E">
            <w:r w:rsidRPr="0074355E">
              <w:t>R5-245877</w:t>
            </w:r>
          </w:p>
        </w:tc>
        <w:tc>
          <w:tcPr>
            <w:tcW w:w="3006" w:type="dxa"/>
            <w:noWrap/>
            <w:hideMark/>
          </w:tcPr>
          <w:p w14:paraId="70F67357" w14:textId="77777777" w:rsidR="0074355E" w:rsidRPr="0074355E" w:rsidRDefault="0074355E">
            <w:r w:rsidRPr="0074355E">
              <w:t xml:space="preserve">Addition of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to </w:t>
            </w:r>
            <w:proofErr w:type="spellStart"/>
            <w:r w:rsidRPr="0074355E">
              <w:t>defintions</w:t>
            </w:r>
            <w:proofErr w:type="spellEnd"/>
          </w:p>
        </w:tc>
        <w:tc>
          <w:tcPr>
            <w:tcW w:w="1788" w:type="dxa"/>
            <w:noWrap/>
            <w:hideMark/>
          </w:tcPr>
          <w:p w14:paraId="39B3B1DD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3DBB3C6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0A3D4C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4ADE77A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3A23DB4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12260706" w14:textId="77777777" w:rsidR="0074355E" w:rsidRPr="0074355E" w:rsidRDefault="0074355E">
            <w:r w:rsidRPr="0074355E">
              <w:t>0871</w:t>
            </w:r>
          </w:p>
        </w:tc>
        <w:tc>
          <w:tcPr>
            <w:tcW w:w="425" w:type="dxa"/>
            <w:noWrap/>
            <w:hideMark/>
          </w:tcPr>
          <w:p w14:paraId="57E8227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F7FB67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1875DF3" w14:textId="77777777" w:rsidR="0074355E" w:rsidRPr="0074355E" w:rsidRDefault="0074355E">
            <w:r w:rsidRPr="0074355E">
              <w:t>RP-242285</w:t>
            </w:r>
          </w:p>
        </w:tc>
      </w:tr>
      <w:tr w:rsidR="0074355E" w:rsidRPr="0074355E" w14:paraId="560ED8A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616E27" w14:textId="77777777" w:rsidR="0074355E" w:rsidRPr="0074355E" w:rsidRDefault="0074355E">
            <w:r w:rsidRPr="0074355E">
              <w:lastRenderedPageBreak/>
              <w:t>R5-245878</w:t>
            </w:r>
          </w:p>
        </w:tc>
        <w:tc>
          <w:tcPr>
            <w:tcW w:w="3006" w:type="dxa"/>
            <w:noWrap/>
            <w:hideMark/>
          </w:tcPr>
          <w:p w14:paraId="18CBB040" w14:textId="77777777" w:rsidR="0074355E" w:rsidRPr="0074355E" w:rsidRDefault="0074355E">
            <w:r w:rsidRPr="0074355E">
              <w:t xml:space="preserve">Addition of MU and TT for new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test cases</w:t>
            </w:r>
          </w:p>
        </w:tc>
        <w:tc>
          <w:tcPr>
            <w:tcW w:w="1788" w:type="dxa"/>
            <w:noWrap/>
            <w:hideMark/>
          </w:tcPr>
          <w:p w14:paraId="5935582C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6E84706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9D989F1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598DD11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09A764F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30B97537" w14:textId="77777777" w:rsidR="0074355E" w:rsidRPr="0074355E" w:rsidRDefault="0074355E">
            <w:r w:rsidRPr="0074355E">
              <w:t>0872</w:t>
            </w:r>
          </w:p>
        </w:tc>
        <w:tc>
          <w:tcPr>
            <w:tcW w:w="425" w:type="dxa"/>
            <w:noWrap/>
            <w:hideMark/>
          </w:tcPr>
          <w:p w14:paraId="55D2818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7BF8A2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24EFC2" w14:textId="77777777" w:rsidR="0074355E" w:rsidRPr="0074355E" w:rsidRDefault="0074355E">
            <w:r w:rsidRPr="0074355E">
              <w:t>RP-242286</w:t>
            </w:r>
          </w:p>
        </w:tc>
      </w:tr>
      <w:tr w:rsidR="0074355E" w:rsidRPr="0074355E" w14:paraId="51B2538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299EC63" w14:textId="77777777" w:rsidR="0074355E" w:rsidRPr="0074355E" w:rsidRDefault="0074355E">
            <w:r w:rsidRPr="0074355E">
              <w:t>R5-245879</w:t>
            </w:r>
          </w:p>
        </w:tc>
        <w:tc>
          <w:tcPr>
            <w:tcW w:w="3006" w:type="dxa"/>
            <w:noWrap/>
            <w:hideMark/>
          </w:tcPr>
          <w:p w14:paraId="360E5F84" w14:textId="77777777" w:rsidR="0074355E" w:rsidRPr="0074355E" w:rsidRDefault="0074355E">
            <w:r w:rsidRPr="0074355E">
              <w:t>Applicability in test case 6.2A.4.1.1</w:t>
            </w:r>
          </w:p>
        </w:tc>
        <w:tc>
          <w:tcPr>
            <w:tcW w:w="1788" w:type="dxa"/>
            <w:noWrap/>
            <w:hideMark/>
          </w:tcPr>
          <w:p w14:paraId="607324B7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3C54718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E94E560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01303B5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2622E0F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B8DD608" w14:textId="77777777" w:rsidR="0074355E" w:rsidRPr="0074355E" w:rsidRDefault="0074355E">
            <w:r w:rsidRPr="0074355E">
              <w:t>0875</w:t>
            </w:r>
          </w:p>
        </w:tc>
        <w:tc>
          <w:tcPr>
            <w:tcW w:w="425" w:type="dxa"/>
            <w:noWrap/>
            <w:hideMark/>
          </w:tcPr>
          <w:p w14:paraId="0B58DB6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AE6665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F03873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78C5FD3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3BC513" w14:textId="77777777" w:rsidR="0074355E" w:rsidRPr="0074355E" w:rsidRDefault="0074355E">
            <w:r w:rsidRPr="0074355E">
              <w:t>R5-245880</w:t>
            </w:r>
          </w:p>
        </w:tc>
        <w:tc>
          <w:tcPr>
            <w:tcW w:w="3006" w:type="dxa"/>
            <w:noWrap/>
            <w:hideMark/>
          </w:tcPr>
          <w:p w14:paraId="2D0451FB" w14:textId="77777777" w:rsidR="0074355E" w:rsidRPr="0074355E" w:rsidRDefault="0074355E">
            <w:r w:rsidRPr="0074355E">
              <w:t xml:space="preserve">Addition of Test Case: NR SA FR1 SSB-less </w:t>
            </w:r>
            <w:proofErr w:type="spellStart"/>
            <w:r w:rsidRPr="0074355E">
              <w:t>SCell</w:t>
            </w:r>
            <w:proofErr w:type="spellEnd"/>
            <w:r w:rsidRPr="0074355E">
              <w:t xml:space="preserve"> Activation SSB-less inter-band CA based on A-TRS in non-DRX</w:t>
            </w:r>
          </w:p>
        </w:tc>
        <w:tc>
          <w:tcPr>
            <w:tcW w:w="1788" w:type="dxa"/>
            <w:noWrap/>
            <w:hideMark/>
          </w:tcPr>
          <w:p w14:paraId="19C9C920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6D359A4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C6C84D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A30E71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11D9BDF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7F176ED" w14:textId="77777777" w:rsidR="0074355E" w:rsidRPr="0074355E" w:rsidRDefault="0074355E">
            <w:r w:rsidRPr="0074355E">
              <w:t>3307</w:t>
            </w:r>
          </w:p>
        </w:tc>
        <w:tc>
          <w:tcPr>
            <w:tcW w:w="425" w:type="dxa"/>
            <w:noWrap/>
            <w:hideMark/>
          </w:tcPr>
          <w:p w14:paraId="656C55C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823EB3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5048097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5F1B8F0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E910BF0" w14:textId="77777777" w:rsidR="0074355E" w:rsidRPr="0074355E" w:rsidRDefault="0074355E">
            <w:r w:rsidRPr="0074355E">
              <w:t>R5-245881</w:t>
            </w:r>
          </w:p>
        </w:tc>
        <w:tc>
          <w:tcPr>
            <w:tcW w:w="3006" w:type="dxa"/>
            <w:noWrap/>
            <w:hideMark/>
          </w:tcPr>
          <w:p w14:paraId="7D83DCE9" w14:textId="77777777" w:rsidR="0074355E" w:rsidRPr="0074355E" w:rsidRDefault="0074355E">
            <w:r w:rsidRPr="0074355E">
              <w:t>Correction to Annex D for 8Rx capable UEs</w:t>
            </w:r>
          </w:p>
        </w:tc>
        <w:tc>
          <w:tcPr>
            <w:tcW w:w="1788" w:type="dxa"/>
            <w:noWrap/>
            <w:hideMark/>
          </w:tcPr>
          <w:p w14:paraId="46BED7F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27032B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556665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EA17CA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43843CD" w14:textId="77777777" w:rsidR="0074355E" w:rsidRPr="0074355E" w:rsidRDefault="0074355E">
            <w:r w:rsidRPr="0074355E">
              <w:t>NR_ENDC_RF_FR1_enh2-UEConTest</w:t>
            </w:r>
          </w:p>
        </w:tc>
        <w:tc>
          <w:tcPr>
            <w:tcW w:w="707" w:type="dxa"/>
            <w:noWrap/>
            <w:hideMark/>
          </w:tcPr>
          <w:p w14:paraId="6D8DD23B" w14:textId="77777777" w:rsidR="0074355E" w:rsidRPr="0074355E" w:rsidRDefault="0074355E">
            <w:r w:rsidRPr="0074355E">
              <w:t>3309</w:t>
            </w:r>
          </w:p>
        </w:tc>
        <w:tc>
          <w:tcPr>
            <w:tcW w:w="425" w:type="dxa"/>
            <w:noWrap/>
            <w:hideMark/>
          </w:tcPr>
          <w:p w14:paraId="74C71B9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57966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D5E8B86" w14:textId="77777777" w:rsidR="0074355E" w:rsidRPr="0074355E" w:rsidRDefault="0074355E">
            <w:r w:rsidRPr="0074355E">
              <w:t>RP-242305</w:t>
            </w:r>
          </w:p>
        </w:tc>
      </w:tr>
      <w:tr w:rsidR="0074355E" w:rsidRPr="0074355E" w14:paraId="6485503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4A3F54" w14:textId="77777777" w:rsidR="0074355E" w:rsidRPr="0074355E" w:rsidRDefault="0074355E">
            <w:r w:rsidRPr="0074355E">
              <w:t>R5-245882</w:t>
            </w:r>
          </w:p>
        </w:tc>
        <w:tc>
          <w:tcPr>
            <w:tcW w:w="3006" w:type="dxa"/>
            <w:noWrap/>
            <w:hideMark/>
          </w:tcPr>
          <w:p w14:paraId="1E6C602B" w14:textId="77777777" w:rsidR="0074355E" w:rsidRPr="0074355E" w:rsidRDefault="0074355E">
            <w:r w:rsidRPr="0074355E">
              <w:t>Addition of Test Case: Cell reselection to FR1 intra-frequency NR for UE operating on a cell with less than 5MHz BW</w:t>
            </w:r>
          </w:p>
        </w:tc>
        <w:tc>
          <w:tcPr>
            <w:tcW w:w="1788" w:type="dxa"/>
            <w:noWrap/>
            <w:hideMark/>
          </w:tcPr>
          <w:p w14:paraId="3EB2259E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5359E9A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B64870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A9DD51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404A541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3144768C" w14:textId="77777777" w:rsidR="0074355E" w:rsidRPr="0074355E" w:rsidRDefault="0074355E">
            <w:r w:rsidRPr="0074355E">
              <w:t>3298</w:t>
            </w:r>
          </w:p>
        </w:tc>
        <w:tc>
          <w:tcPr>
            <w:tcW w:w="425" w:type="dxa"/>
            <w:noWrap/>
            <w:hideMark/>
          </w:tcPr>
          <w:p w14:paraId="2A849AB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30781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A7BA568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42BA87F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96301C1" w14:textId="77777777" w:rsidR="0074355E" w:rsidRPr="0074355E" w:rsidRDefault="0074355E">
            <w:r w:rsidRPr="0074355E">
              <w:t>R5-245883</w:t>
            </w:r>
          </w:p>
        </w:tc>
        <w:tc>
          <w:tcPr>
            <w:tcW w:w="3006" w:type="dxa"/>
            <w:noWrap/>
            <w:hideMark/>
          </w:tcPr>
          <w:p w14:paraId="164736A9" w14:textId="77777777" w:rsidR="0074355E" w:rsidRPr="0074355E" w:rsidRDefault="0074355E">
            <w:r w:rsidRPr="0074355E">
              <w:t>Correction to Annex A for MCE RRM test cases</w:t>
            </w:r>
          </w:p>
        </w:tc>
        <w:tc>
          <w:tcPr>
            <w:tcW w:w="1788" w:type="dxa"/>
            <w:noWrap/>
            <w:hideMark/>
          </w:tcPr>
          <w:p w14:paraId="4508BA4D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ADFEBB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B61EFB1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735460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1CC1D3C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1E8A6489" w14:textId="77777777" w:rsidR="0074355E" w:rsidRPr="0074355E" w:rsidRDefault="0074355E">
            <w:r w:rsidRPr="0074355E">
              <w:t>3313</w:t>
            </w:r>
          </w:p>
        </w:tc>
        <w:tc>
          <w:tcPr>
            <w:tcW w:w="425" w:type="dxa"/>
            <w:noWrap/>
            <w:hideMark/>
          </w:tcPr>
          <w:p w14:paraId="3E3F982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8BD462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39C155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7FA75DB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FEB70C" w14:textId="77777777" w:rsidR="0074355E" w:rsidRPr="0074355E" w:rsidRDefault="0074355E">
            <w:r w:rsidRPr="0074355E">
              <w:t>R5-245884</w:t>
            </w:r>
          </w:p>
        </w:tc>
        <w:tc>
          <w:tcPr>
            <w:tcW w:w="3006" w:type="dxa"/>
            <w:noWrap/>
            <w:hideMark/>
          </w:tcPr>
          <w:p w14:paraId="2EC0FE95" w14:textId="77777777" w:rsidR="0074355E" w:rsidRPr="0074355E" w:rsidRDefault="0074355E">
            <w:r w:rsidRPr="0074355E">
              <w:t>Annexure A changes for adding SA FR2 UL TCI state switch test case</w:t>
            </w:r>
          </w:p>
        </w:tc>
        <w:tc>
          <w:tcPr>
            <w:tcW w:w="1788" w:type="dxa"/>
            <w:noWrap/>
            <w:hideMark/>
          </w:tcPr>
          <w:p w14:paraId="3CF36EF3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61F42B6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32FBE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1F741D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5A66685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BB7CEBC" w14:textId="77777777" w:rsidR="0074355E" w:rsidRPr="0074355E" w:rsidRDefault="0074355E">
            <w:r w:rsidRPr="0074355E">
              <w:t>3305</w:t>
            </w:r>
          </w:p>
        </w:tc>
        <w:tc>
          <w:tcPr>
            <w:tcW w:w="425" w:type="dxa"/>
            <w:noWrap/>
            <w:hideMark/>
          </w:tcPr>
          <w:p w14:paraId="0582FB0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CE4472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8B862E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0F1B585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C30880" w14:textId="77777777" w:rsidR="0074355E" w:rsidRPr="0074355E" w:rsidRDefault="0074355E">
            <w:r w:rsidRPr="0074355E">
              <w:t>R5-245885</w:t>
            </w:r>
          </w:p>
        </w:tc>
        <w:tc>
          <w:tcPr>
            <w:tcW w:w="3006" w:type="dxa"/>
            <w:noWrap/>
            <w:hideMark/>
          </w:tcPr>
          <w:p w14:paraId="1F29FA3B" w14:textId="77777777" w:rsidR="0074355E" w:rsidRPr="0074355E" w:rsidRDefault="0074355E">
            <w:r w:rsidRPr="0074355E">
              <w:t xml:space="preserve">Addition of NR SA FR2 </w:t>
            </w:r>
            <w:proofErr w:type="spellStart"/>
            <w:r w:rsidRPr="0074355E">
              <w:t>PCell</w:t>
            </w:r>
            <w:proofErr w:type="spellEnd"/>
            <w:r w:rsidRPr="0074355E">
              <w:t xml:space="preserve"> uplink TCI state switch for two known TCI states test case</w:t>
            </w:r>
          </w:p>
        </w:tc>
        <w:tc>
          <w:tcPr>
            <w:tcW w:w="1788" w:type="dxa"/>
            <w:noWrap/>
            <w:hideMark/>
          </w:tcPr>
          <w:p w14:paraId="28717A35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246A15C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4D14011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A93936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A8BD933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2184521" w14:textId="77777777" w:rsidR="0074355E" w:rsidRPr="0074355E" w:rsidRDefault="0074355E">
            <w:r w:rsidRPr="0074355E">
              <w:t>3304</w:t>
            </w:r>
          </w:p>
        </w:tc>
        <w:tc>
          <w:tcPr>
            <w:tcW w:w="425" w:type="dxa"/>
            <w:noWrap/>
            <w:hideMark/>
          </w:tcPr>
          <w:p w14:paraId="2820E76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159D07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D9EC5E9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74E9A66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71882CE" w14:textId="77777777" w:rsidR="0074355E" w:rsidRPr="0074355E" w:rsidRDefault="0074355E">
            <w:r w:rsidRPr="0074355E">
              <w:t>R5-245886</w:t>
            </w:r>
          </w:p>
        </w:tc>
        <w:tc>
          <w:tcPr>
            <w:tcW w:w="3006" w:type="dxa"/>
            <w:noWrap/>
            <w:hideMark/>
          </w:tcPr>
          <w:p w14:paraId="725EEF13" w14:textId="77777777" w:rsidR="0074355E" w:rsidRPr="0074355E" w:rsidRDefault="0074355E">
            <w:r w:rsidRPr="0074355E">
              <w:t>Addition of new test case 6.6.26.1 for FR1 LTM intra L1-RSRP measurement</w:t>
            </w:r>
          </w:p>
        </w:tc>
        <w:tc>
          <w:tcPr>
            <w:tcW w:w="1788" w:type="dxa"/>
            <w:noWrap/>
            <w:hideMark/>
          </w:tcPr>
          <w:p w14:paraId="3F06AEBA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7E69F51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1ECD6F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6007B2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B817FCD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4210C63F" w14:textId="77777777" w:rsidR="0074355E" w:rsidRPr="0074355E" w:rsidRDefault="0074355E">
            <w:r w:rsidRPr="0074355E">
              <w:t>3265</w:t>
            </w:r>
          </w:p>
        </w:tc>
        <w:tc>
          <w:tcPr>
            <w:tcW w:w="425" w:type="dxa"/>
            <w:noWrap/>
            <w:hideMark/>
          </w:tcPr>
          <w:p w14:paraId="1892328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BA873F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87613FD" w14:textId="77777777" w:rsidR="0074355E" w:rsidRPr="0074355E" w:rsidRDefault="0074355E">
            <w:r w:rsidRPr="0074355E">
              <w:t>RP-242278</w:t>
            </w:r>
          </w:p>
        </w:tc>
      </w:tr>
      <w:tr w:rsidR="0074355E" w:rsidRPr="0074355E" w14:paraId="4925AF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A1A0EC" w14:textId="77777777" w:rsidR="0074355E" w:rsidRPr="0074355E" w:rsidRDefault="0074355E">
            <w:r w:rsidRPr="0074355E">
              <w:t>R5-245887</w:t>
            </w:r>
          </w:p>
        </w:tc>
        <w:tc>
          <w:tcPr>
            <w:tcW w:w="3006" w:type="dxa"/>
            <w:noWrap/>
            <w:hideMark/>
          </w:tcPr>
          <w:p w14:paraId="4DA75FF7" w14:textId="77777777" w:rsidR="0074355E" w:rsidRPr="0074355E" w:rsidRDefault="0074355E">
            <w:r w:rsidRPr="0074355E">
              <w:t>Addition of new test case 6.6.27.1 for FR1 LTM inter L1-RSRP measurement with gap</w:t>
            </w:r>
          </w:p>
        </w:tc>
        <w:tc>
          <w:tcPr>
            <w:tcW w:w="1788" w:type="dxa"/>
            <w:noWrap/>
            <w:hideMark/>
          </w:tcPr>
          <w:p w14:paraId="29196597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4E5B2A0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A68E02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46D2C0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3F419E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34C516E7" w14:textId="77777777" w:rsidR="0074355E" w:rsidRPr="0074355E" w:rsidRDefault="0074355E">
            <w:r w:rsidRPr="0074355E">
              <w:t>3267</w:t>
            </w:r>
          </w:p>
        </w:tc>
        <w:tc>
          <w:tcPr>
            <w:tcW w:w="425" w:type="dxa"/>
            <w:noWrap/>
            <w:hideMark/>
          </w:tcPr>
          <w:p w14:paraId="080C60D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DEC693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18DD4B3" w14:textId="77777777" w:rsidR="0074355E" w:rsidRPr="0074355E" w:rsidRDefault="0074355E">
            <w:r w:rsidRPr="0074355E">
              <w:t>RP-242278</w:t>
            </w:r>
          </w:p>
        </w:tc>
      </w:tr>
      <w:tr w:rsidR="0074355E" w:rsidRPr="0074355E" w14:paraId="7626FB4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5D6C821" w14:textId="77777777" w:rsidR="0074355E" w:rsidRPr="0074355E" w:rsidRDefault="0074355E">
            <w:r w:rsidRPr="0074355E">
              <w:lastRenderedPageBreak/>
              <w:t>R5-245888</w:t>
            </w:r>
          </w:p>
        </w:tc>
        <w:tc>
          <w:tcPr>
            <w:tcW w:w="3006" w:type="dxa"/>
            <w:noWrap/>
            <w:hideMark/>
          </w:tcPr>
          <w:p w14:paraId="5BC886B5" w14:textId="77777777" w:rsidR="0074355E" w:rsidRPr="0074355E" w:rsidRDefault="0074355E">
            <w:r w:rsidRPr="0074355E">
              <w:t>Addition of new test case 6.6.28.1 for FR1 LTM inter L1-RSRP measurement without gap</w:t>
            </w:r>
          </w:p>
        </w:tc>
        <w:tc>
          <w:tcPr>
            <w:tcW w:w="1788" w:type="dxa"/>
            <w:noWrap/>
            <w:hideMark/>
          </w:tcPr>
          <w:p w14:paraId="36E4BD19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00373EC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27011D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0692BC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C0CB14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483BA60B" w14:textId="77777777" w:rsidR="0074355E" w:rsidRPr="0074355E" w:rsidRDefault="0074355E">
            <w:r w:rsidRPr="0074355E">
              <w:t>3269</w:t>
            </w:r>
          </w:p>
        </w:tc>
        <w:tc>
          <w:tcPr>
            <w:tcW w:w="425" w:type="dxa"/>
            <w:noWrap/>
            <w:hideMark/>
          </w:tcPr>
          <w:p w14:paraId="335DCBD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060BFE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AAEFCDA" w14:textId="77777777" w:rsidR="0074355E" w:rsidRPr="0074355E" w:rsidRDefault="0074355E">
            <w:r w:rsidRPr="0074355E">
              <w:t>RP-242278</w:t>
            </w:r>
          </w:p>
        </w:tc>
      </w:tr>
      <w:tr w:rsidR="0074355E" w:rsidRPr="0074355E" w14:paraId="0A5258D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83BD72" w14:textId="77777777" w:rsidR="0074355E" w:rsidRPr="0074355E" w:rsidRDefault="0074355E">
            <w:r w:rsidRPr="0074355E">
              <w:t>R5-245889</w:t>
            </w:r>
          </w:p>
        </w:tc>
        <w:tc>
          <w:tcPr>
            <w:tcW w:w="3006" w:type="dxa"/>
            <w:noWrap/>
            <w:hideMark/>
          </w:tcPr>
          <w:p w14:paraId="69079DA5" w14:textId="77777777" w:rsidR="0074355E" w:rsidRPr="0074355E" w:rsidRDefault="0074355E">
            <w:r w:rsidRPr="0074355E">
              <w:t>Addition of new test case 6.7.17.1.1 for FR1 LTM inter L1-RSRP absolute accuracy</w:t>
            </w:r>
          </w:p>
        </w:tc>
        <w:tc>
          <w:tcPr>
            <w:tcW w:w="1788" w:type="dxa"/>
            <w:noWrap/>
            <w:hideMark/>
          </w:tcPr>
          <w:p w14:paraId="6437BDF9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497FDD0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94F8B7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BA6555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7247673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1CE0C1B7" w14:textId="77777777" w:rsidR="0074355E" w:rsidRPr="0074355E" w:rsidRDefault="0074355E">
            <w:r w:rsidRPr="0074355E">
              <w:t>3271</w:t>
            </w:r>
          </w:p>
        </w:tc>
        <w:tc>
          <w:tcPr>
            <w:tcW w:w="425" w:type="dxa"/>
            <w:noWrap/>
            <w:hideMark/>
          </w:tcPr>
          <w:p w14:paraId="75745C3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C01FEC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396C6B8" w14:textId="77777777" w:rsidR="0074355E" w:rsidRPr="0074355E" w:rsidRDefault="0074355E">
            <w:r w:rsidRPr="0074355E">
              <w:t>RP-242278</w:t>
            </w:r>
          </w:p>
        </w:tc>
      </w:tr>
      <w:tr w:rsidR="0074355E" w:rsidRPr="0074355E" w14:paraId="3937AD8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425E07B" w14:textId="77777777" w:rsidR="0074355E" w:rsidRPr="0074355E" w:rsidRDefault="0074355E">
            <w:r w:rsidRPr="0074355E">
              <w:t>R5-245890</w:t>
            </w:r>
          </w:p>
        </w:tc>
        <w:tc>
          <w:tcPr>
            <w:tcW w:w="3006" w:type="dxa"/>
            <w:noWrap/>
            <w:hideMark/>
          </w:tcPr>
          <w:p w14:paraId="0C219C03" w14:textId="77777777" w:rsidR="0074355E" w:rsidRPr="0074355E" w:rsidRDefault="0074355E">
            <w:r w:rsidRPr="0074355E">
              <w:t>Addition of new test case 6.7.17.1.2 for FR1 LTM inter L1-RSRP relative accuracy</w:t>
            </w:r>
          </w:p>
        </w:tc>
        <w:tc>
          <w:tcPr>
            <w:tcW w:w="1788" w:type="dxa"/>
            <w:noWrap/>
            <w:hideMark/>
          </w:tcPr>
          <w:p w14:paraId="006AE3F4" w14:textId="77777777" w:rsidR="0074355E" w:rsidRPr="0074355E" w:rsidRDefault="0074355E">
            <w:r w:rsidRPr="0074355E">
              <w:t>MediaTek Beijing Inc.</w:t>
            </w:r>
          </w:p>
        </w:tc>
        <w:tc>
          <w:tcPr>
            <w:tcW w:w="861" w:type="dxa"/>
            <w:noWrap/>
            <w:hideMark/>
          </w:tcPr>
          <w:p w14:paraId="1FB7B85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627E45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3705AF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85EF7CC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5E5511D1" w14:textId="77777777" w:rsidR="0074355E" w:rsidRPr="0074355E" w:rsidRDefault="0074355E">
            <w:r w:rsidRPr="0074355E">
              <w:t>3272</w:t>
            </w:r>
          </w:p>
        </w:tc>
        <w:tc>
          <w:tcPr>
            <w:tcW w:w="425" w:type="dxa"/>
            <w:noWrap/>
            <w:hideMark/>
          </w:tcPr>
          <w:p w14:paraId="00996E6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92DE38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07D7D2C" w14:textId="77777777" w:rsidR="0074355E" w:rsidRPr="0074355E" w:rsidRDefault="0074355E">
            <w:r w:rsidRPr="0074355E">
              <w:t>RP-242278</w:t>
            </w:r>
          </w:p>
        </w:tc>
      </w:tr>
      <w:tr w:rsidR="0074355E" w:rsidRPr="0074355E" w14:paraId="7F1966D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8090081" w14:textId="77777777" w:rsidR="0074355E" w:rsidRPr="0074355E" w:rsidRDefault="0074355E">
            <w:r w:rsidRPr="0074355E">
              <w:t>R5-245891</w:t>
            </w:r>
          </w:p>
        </w:tc>
        <w:tc>
          <w:tcPr>
            <w:tcW w:w="3006" w:type="dxa"/>
            <w:noWrap/>
            <w:hideMark/>
          </w:tcPr>
          <w:p w14:paraId="7C651898" w14:textId="77777777" w:rsidR="0074355E" w:rsidRPr="0074355E" w:rsidRDefault="0074355E">
            <w:r w:rsidRPr="0074355E">
              <w:t xml:space="preserve">Addition of new test case 6.3.4.3 for FR1 LTM intra-f Rach-less </w:t>
            </w:r>
            <w:proofErr w:type="spellStart"/>
            <w:r w:rsidRPr="0074355E">
              <w:t>Pcell</w:t>
            </w:r>
            <w:proofErr w:type="spellEnd"/>
            <w:r w:rsidRPr="0074355E">
              <w:t xml:space="preserve"> switch</w:t>
            </w:r>
          </w:p>
        </w:tc>
        <w:tc>
          <w:tcPr>
            <w:tcW w:w="1788" w:type="dxa"/>
            <w:noWrap/>
            <w:hideMark/>
          </w:tcPr>
          <w:p w14:paraId="4D6D8737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7DE9168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212392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02817D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275843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4971F548" w14:textId="77777777" w:rsidR="0074355E" w:rsidRPr="0074355E" w:rsidRDefault="0074355E">
            <w:r w:rsidRPr="0074355E">
              <w:t>3279</w:t>
            </w:r>
          </w:p>
        </w:tc>
        <w:tc>
          <w:tcPr>
            <w:tcW w:w="425" w:type="dxa"/>
            <w:noWrap/>
            <w:hideMark/>
          </w:tcPr>
          <w:p w14:paraId="33DB970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A3EF45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316C6D" w14:textId="77777777" w:rsidR="0074355E" w:rsidRPr="0074355E" w:rsidRDefault="0074355E">
            <w:r w:rsidRPr="0074355E">
              <w:t>RP-242278</w:t>
            </w:r>
          </w:p>
        </w:tc>
      </w:tr>
      <w:tr w:rsidR="0074355E" w:rsidRPr="0074355E" w14:paraId="28587AD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C8C2140" w14:textId="77777777" w:rsidR="0074355E" w:rsidRPr="0074355E" w:rsidRDefault="0074355E">
            <w:r w:rsidRPr="0074355E">
              <w:t>R5-245892</w:t>
            </w:r>
          </w:p>
        </w:tc>
        <w:tc>
          <w:tcPr>
            <w:tcW w:w="3006" w:type="dxa"/>
            <w:noWrap/>
            <w:hideMark/>
          </w:tcPr>
          <w:p w14:paraId="76E45C8E" w14:textId="77777777" w:rsidR="0074355E" w:rsidRPr="0074355E" w:rsidRDefault="0074355E">
            <w:r w:rsidRPr="0074355E">
              <w:t xml:space="preserve">Update of FR1 and FR2 PRACH configurations to align with core </w:t>
            </w:r>
            <w:proofErr w:type="spellStart"/>
            <w:r w:rsidRPr="0074355E">
              <w:t>speces</w:t>
            </w:r>
            <w:proofErr w:type="spellEnd"/>
          </w:p>
        </w:tc>
        <w:tc>
          <w:tcPr>
            <w:tcW w:w="1788" w:type="dxa"/>
            <w:noWrap/>
            <w:hideMark/>
          </w:tcPr>
          <w:p w14:paraId="31BF984A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E422D8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BD90A9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078942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CD79C44" w14:textId="77777777" w:rsidR="0074355E" w:rsidRPr="0074355E" w:rsidRDefault="0074355E">
            <w:r w:rsidRPr="0074355E">
              <w:t>NR_Mob_enh2-UEConTest</w:t>
            </w:r>
          </w:p>
        </w:tc>
        <w:tc>
          <w:tcPr>
            <w:tcW w:w="707" w:type="dxa"/>
            <w:noWrap/>
            <w:hideMark/>
          </w:tcPr>
          <w:p w14:paraId="6692B438" w14:textId="77777777" w:rsidR="0074355E" w:rsidRPr="0074355E" w:rsidRDefault="0074355E">
            <w:r w:rsidRPr="0074355E">
              <w:t>3280</w:t>
            </w:r>
          </w:p>
        </w:tc>
        <w:tc>
          <w:tcPr>
            <w:tcW w:w="425" w:type="dxa"/>
            <w:noWrap/>
            <w:hideMark/>
          </w:tcPr>
          <w:p w14:paraId="2518B3A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FB1E89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349C2F" w14:textId="77777777" w:rsidR="0074355E" w:rsidRPr="0074355E" w:rsidRDefault="0074355E">
            <w:r w:rsidRPr="0074355E">
              <w:t>RP-242278</w:t>
            </w:r>
          </w:p>
        </w:tc>
      </w:tr>
      <w:tr w:rsidR="0074355E" w:rsidRPr="0074355E" w14:paraId="4595385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56C38D4" w14:textId="77777777" w:rsidR="0074355E" w:rsidRPr="0074355E" w:rsidRDefault="0074355E">
            <w:r w:rsidRPr="0074355E">
              <w:t>R5-245893</w:t>
            </w:r>
          </w:p>
        </w:tc>
        <w:tc>
          <w:tcPr>
            <w:tcW w:w="3006" w:type="dxa"/>
            <w:noWrap/>
            <w:hideMark/>
          </w:tcPr>
          <w:p w14:paraId="03CD10DC" w14:textId="77777777" w:rsidR="0074355E" w:rsidRPr="0074355E" w:rsidRDefault="0074355E">
            <w:r w:rsidRPr="0074355E">
              <w:t>Add CSI-RS.RRM profiles to 38.533</w:t>
            </w:r>
          </w:p>
        </w:tc>
        <w:tc>
          <w:tcPr>
            <w:tcW w:w="1788" w:type="dxa"/>
            <w:noWrap/>
            <w:hideMark/>
          </w:tcPr>
          <w:p w14:paraId="6D0C745A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11D895E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CFADC3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EDFE18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DDC0248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C50894E" w14:textId="77777777" w:rsidR="0074355E" w:rsidRPr="0074355E" w:rsidRDefault="0074355E">
            <w:r w:rsidRPr="0074355E">
              <w:t>3452</w:t>
            </w:r>
          </w:p>
        </w:tc>
        <w:tc>
          <w:tcPr>
            <w:tcW w:w="425" w:type="dxa"/>
            <w:noWrap/>
            <w:hideMark/>
          </w:tcPr>
          <w:p w14:paraId="28B046A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D9291C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AEEC8AB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675750B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A02560" w14:textId="77777777" w:rsidR="0074355E" w:rsidRPr="0074355E" w:rsidRDefault="0074355E">
            <w:r w:rsidRPr="0074355E">
              <w:t>R5-245894</w:t>
            </w:r>
          </w:p>
        </w:tc>
        <w:tc>
          <w:tcPr>
            <w:tcW w:w="3006" w:type="dxa"/>
            <w:noWrap/>
            <w:hideMark/>
          </w:tcPr>
          <w:p w14:paraId="02C68256" w14:textId="77777777" w:rsidR="0074355E" w:rsidRPr="0074355E" w:rsidRDefault="0074355E">
            <w:r w:rsidRPr="0074355E">
              <w:t>Introduction of new test case 6.7.10.1.1 CSI-RSRP Intra-frequency Absolute Measurement Accuracy</w:t>
            </w:r>
          </w:p>
        </w:tc>
        <w:tc>
          <w:tcPr>
            <w:tcW w:w="1788" w:type="dxa"/>
            <w:noWrap/>
            <w:hideMark/>
          </w:tcPr>
          <w:p w14:paraId="1482C209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775A8DD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0149C6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4781FC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F66D507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70743F0" w14:textId="77777777" w:rsidR="0074355E" w:rsidRPr="0074355E" w:rsidRDefault="0074355E">
            <w:r w:rsidRPr="0074355E">
              <w:t>3345</w:t>
            </w:r>
          </w:p>
        </w:tc>
        <w:tc>
          <w:tcPr>
            <w:tcW w:w="425" w:type="dxa"/>
            <w:noWrap/>
            <w:hideMark/>
          </w:tcPr>
          <w:p w14:paraId="3CC6123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5B5EBD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F25C72F" w14:textId="77777777" w:rsidR="0074355E" w:rsidRPr="0074355E" w:rsidRDefault="0074355E">
            <w:r w:rsidRPr="0074355E">
              <w:t>RP-242269</w:t>
            </w:r>
          </w:p>
        </w:tc>
      </w:tr>
      <w:tr w:rsidR="0074355E" w:rsidRPr="0074355E" w14:paraId="4AB4F1F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BC0FD1D" w14:textId="77777777" w:rsidR="0074355E" w:rsidRPr="0074355E" w:rsidRDefault="0074355E">
            <w:r w:rsidRPr="0074355E">
              <w:t>R5-245895</w:t>
            </w:r>
          </w:p>
        </w:tc>
        <w:tc>
          <w:tcPr>
            <w:tcW w:w="3006" w:type="dxa"/>
            <w:noWrap/>
            <w:hideMark/>
          </w:tcPr>
          <w:p w14:paraId="55BAF995" w14:textId="77777777" w:rsidR="0074355E" w:rsidRPr="0074355E" w:rsidRDefault="0074355E">
            <w:r w:rsidRPr="0074355E">
              <w:t>Introduction of new test case 6.7.10.1.2 CSI-RSRP Intra-frequency Relative Measurement Accuracy</w:t>
            </w:r>
          </w:p>
        </w:tc>
        <w:tc>
          <w:tcPr>
            <w:tcW w:w="1788" w:type="dxa"/>
            <w:noWrap/>
            <w:hideMark/>
          </w:tcPr>
          <w:p w14:paraId="01059DE1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4F865E8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0E6790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4BDE81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47EBA5E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CC0581A" w14:textId="77777777" w:rsidR="0074355E" w:rsidRPr="0074355E" w:rsidRDefault="0074355E">
            <w:r w:rsidRPr="0074355E">
              <w:t>3346</w:t>
            </w:r>
          </w:p>
        </w:tc>
        <w:tc>
          <w:tcPr>
            <w:tcW w:w="425" w:type="dxa"/>
            <w:noWrap/>
            <w:hideMark/>
          </w:tcPr>
          <w:p w14:paraId="5A00C0E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9F42CA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7614C32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520FD51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B3FF88" w14:textId="77777777" w:rsidR="0074355E" w:rsidRPr="0074355E" w:rsidRDefault="0074355E">
            <w:r w:rsidRPr="0074355E">
              <w:t>R5-245896</w:t>
            </w:r>
          </w:p>
        </w:tc>
        <w:tc>
          <w:tcPr>
            <w:tcW w:w="3006" w:type="dxa"/>
            <w:noWrap/>
            <w:hideMark/>
          </w:tcPr>
          <w:p w14:paraId="065EB39D" w14:textId="77777777" w:rsidR="0074355E" w:rsidRPr="0074355E" w:rsidRDefault="0074355E">
            <w:r w:rsidRPr="0074355E">
              <w:t>Introduction of new test case 6.7.10.2.1 CSI-RSRP Inter-</w:t>
            </w:r>
            <w:r w:rsidRPr="0074355E">
              <w:lastRenderedPageBreak/>
              <w:t>frequency Absolute Measurement Accuracy</w:t>
            </w:r>
          </w:p>
        </w:tc>
        <w:tc>
          <w:tcPr>
            <w:tcW w:w="1788" w:type="dxa"/>
            <w:noWrap/>
            <w:hideMark/>
          </w:tcPr>
          <w:p w14:paraId="7A1D5224" w14:textId="77777777" w:rsidR="0074355E" w:rsidRPr="0074355E" w:rsidRDefault="0074355E">
            <w:r w:rsidRPr="0074355E">
              <w:lastRenderedPageBreak/>
              <w:t>Ericsson</w:t>
            </w:r>
          </w:p>
        </w:tc>
        <w:tc>
          <w:tcPr>
            <w:tcW w:w="861" w:type="dxa"/>
            <w:noWrap/>
            <w:hideMark/>
          </w:tcPr>
          <w:p w14:paraId="51E5338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0F7877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314682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0ED4391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945D482" w14:textId="77777777" w:rsidR="0074355E" w:rsidRPr="0074355E" w:rsidRDefault="0074355E">
            <w:r w:rsidRPr="0074355E">
              <w:t>3347</w:t>
            </w:r>
          </w:p>
        </w:tc>
        <w:tc>
          <w:tcPr>
            <w:tcW w:w="425" w:type="dxa"/>
            <w:noWrap/>
            <w:hideMark/>
          </w:tcPr>
          <w:p w14:paraId="06F6805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A5EF2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D4A6CD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5FA2D28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46E0222" w14:textId="77777777" w:rsidR="0074355E" w:rsidRPr="0074355E" w:rsidRDefault="0074355E">
            <w:r w:rsidRPr="0074355E">
              <w:t>R5-245897</w:t>
            </w:r>
          </w:p>
        </w:tc>
        <w:tc>
          <w:tcPr>
            <w:tcW w:w="3006" w:type="dxa"/>
            <w:noWrap/>
            <w:hideMark/>
          </w:tcPr>
          <w:p w14:paraId="4B54B016" w14:textId="77777777" w:rsidR="0074355E" w:rsidRPr="0074355E" w:rsidRDefault="0074355E">
            <w:r w:rsidRPr="0074355E">
              <w:t>Introduction of new test case 6.7.10.2.2 CSI-RSRP Inter-frequency Relative Measurement Accuracy</w:t>
            </w:r>
          </w:p>
        </w:tc>
        <w:tc>
          <w:tcPr>
            <w:tcW w:w="1788" w:type="dxa"/>
            <w:noWrap/>
            <w:hideMark/>
          </w:tcPr>
          <w:p w14:paraId="0AF41EC0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24C6EA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93E2B1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10858E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846F180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4ABB110" w14:textId="77777777" w:rsidR="0074355E" w:rsidRPr="0074355E" w:rsidRDefault="0074355E">
            <w:r w:rsidRPr="0074355E">
              <w:t>3348</w:t>
            </w:r>
          </w:p>
        </w:tc>
        <w:tc>
          <w:tcPr>
            <w:tcW w:w="425" w:type="dxa"/>
            <w:noWrap/>
            <w:hideMark/>
          </w:tcPr>
          <w:p w14:paraId="59B48C8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E7EF49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7A7336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57D6C17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73852D" w14:textId="77777777" w:rsidR="0074355E" w:rsidRPr="0074355E" w:rsidRDefault="0074355E">
            <w:r w:rsidRPr="0074355E">
              <w:t>R5-245898</w:t>
            </w:r>
          </w:p>
        </w:tc>
        <w:tc>
          <w:tcPr>
            <w:tcW w:w="3006" w:type="dxa"/>
            <w:noWrap/>
            <w:hideMark/>
          </w:tcPr>
          <w:p w14:paraId="5EC8B3B0" w14:textId="77777777" w:rsidR="0074355E" w:rsidRPr="0074355E" w:rsidRDefault="0074355E">
            <w:r w:rsidRPr="0074355E">
              <w:t>Introduction of new test case 7.7.7.1.1 CSI-RSRP Intra-frequency Measurement Accuracy</w:t>
            </w:r>
          </w:p>
        </w:tc>
        <w:tc>
          <w:tcPr>
            <w:tcW w:w="1788" w:type="dxa"/>
            <w:noWrap/>
            <w:hideMark/>
          </w:tcPr>
          <w:p w14:paraId="54A24472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7028BDA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5FF98C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994519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A0A3AFC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585B36F" w14:textId="77777777" w:rsidR="0074355E" w:rsidRPr="0074355E" w:rsidRDefault="0074355E">
            <w:r w:rsidRPr="0074355E">
              <w:t>3349</w:t>
            </w:r>
          </w:p>
        </w:tc>
        <w:tc>
          <w:tcPr>
            <w:tcW w:w="425" w:type="dxa"/>
            <w:noWrap/>
            <w:hideMark/>
          </w:tcPr>
          <w:p w14:paraId="154173A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AFEAEB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80EB7B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633473F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4C8249A" w14:textId="77777777" w:rsidR="0074355E" w:rsidRPr="0074355E" w:rsidRDefault="0074355E">
            <w:r w:rsidRPr="0074355E">
              <w:t>R5-245899</w:t>
            </w:r>
          </w:p>
        </w:tc>
        <w:tc>
          <w:tcPr>
            <w:tcW w:w="3006" w:type="dxa"/>
            <w:noWrap/>
            <w:hideMark/>
          </w:tcPr>
          <w:p w14:paraId="6D312140" w14:textId="77777777" w:rsidR="0074355E" w:rsidRPr="0074355E" w:rsidRDefault="0074355E">
            <w:r w:rsidRPr="0074355E">
              <w:t>Introduction of new test case 7.7.7.2.1 NR SA FR1-FR1 CSI-RSRP Measurement Accuracy</w:t>
            </w:r>
          </w:p>
        </w:tc>
        <w:tc>
          <w:tcPr>
            <w:tcW w:w="1788" w:type="dxa"/>
            <w:noWrap/>
            <w:hideMark/>
          </w:tcPr>
          <w:p w14:paraId="10D59761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6D1D12E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6BA16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F1CCDB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0C5CEF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8564845" w14:textId="77777777" w:rsidR="0074355E" w:rsidRPr="0074355E" w:rsidRDefault="0074355E">
            <w:r w:rsidRPr="0074355E">
              <w:t>3350</w:t>
            </w:r>
          </w:p>
        </w:tc>
        <w:tc>
          <w:tcPr>
            <w:tcW w:w="425" w:type="dxa"/>
            <w:noWrap/>
            <w:hideMark/>
          </w:tcPr>
          <w:p w14:paraId="411F33E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5168DD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4C4D0B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5F11A54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E51A3D1" w14:textId="77777777" w:rsidR="0074355E" w:rsidRPr="0074355E" w:rsidRDefault="0074355E">
            <w:r w:rsidRPr="0074355E">
              <w:t>R5-245900</w:t>
            </w:r>
          </w:p>
        </w:tc>
        <w:tc>
          <w:tcPr>
            <w:tcW w:w="3006" w:type="dxa"/>
            <w:noWrap/>
            <w:hideMark/>
          </w:tcPr>
          <w:p w14:paraId="4D068801" w14:textId="77777777" w:rsidR="0074355E" w:rsidRPr="0074355E" w:rsidRDefault="0074355E">
            <w:r w:rsidRPr="0074355E">
              <w:t xml:space="preserve">Introduction of new test case 5.5.7.1 Addition and Release Delay of NR </w:t>
            </w:r>
            <w:proofErr w:type="spellStart"/>
            <w:r w:rsidRPr="0074355E">
              <w:t>PSCell</w:t>
            </w:r>
            <w:proofErr w:type="spellEnd"/>
          </w:p>
        </w:tc>
        <w:tc>
          <w:tcPr>
            <w:tcW w:w="1788" w:type="dxa"/>
            <w:noWrap/>
            <w:hideMark/>
          </w:tcPr>
          <w:p w14:paraId="0E9C6A9A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21B2606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29FE3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D09EB1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08D38F5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4CEFA27" w14:textId="77777777" w:rsidR="0074355E" w:rsidRPr="0074355E" w:rsidRDefault="0074355E">
            <w:r w:rsidRPr="0074355E">
              <w:t>3344</w:t>
            </w:r>
          </w:p>
        </w:tc>
        <w:tc>
          <w:tcPr>
            <w:tcW w:w="425" w:type="dxa"/>
            <w:noWrap/>
            <w:hideMark/>
          </w:tcPr>
          <w:p w14:paraId="235F7A4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0E2633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804E6A9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539624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FE845D" w14:textId="77777777" w:rsidR="0074355E" w:rsidRPr="0074355E" w:rsidRDefault="0074355E">
            <w:r w:rsidRPr="0074355E">
              <w:t>R5-245901</w:t>
            </w:r>
          </w:p>
        </w:tc>
        <w:tc>
          <w:tcPr>
            <w:tcW w:w="3006" w:type="dxa"/>
            <w:noWrap/>
            <w:hideMark/>
          </w:tcPr>
          <w:p w14:paraId="3928A905" w14:textId="77777777" w:rsidR="0074355E" w:rsidRPr="0074355E" w:rsidRDefault="0074355E">
            <w:r w:rsidRPr="0074355E">
              <w:t xml:space="preserve">Addition of NR-U UE random access test with </w:t>
            </w:r>
            <w:proofErr w:type="spellStart"/>
            <w:r w:rsidRPr="0074355E">
              <w:t>PCell</w:t>
            </w:r>
            <w:proofErr w:type="spellEnd"/>
            <w:r w:rsidRPr="0074355E">
              <w:t xml:space="preserve"> under DL CCA</w:t>
            </w:r>
          </w:p>
        </w:tc>
        <w:tc>
          <w:tcPr>
            <w:tcW w:w="1788" w:type="dxa"/>
            <w:noWrap/>
            <w:hideMark/>
          </w:tcPr>
          <w:p w14:paraId="67E8F85C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6F8CCF9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803C7F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41B23E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03E02BA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FB8C4A" w14:textId="77777777" w:rsidR="0074355E" w:rsidRPr="0074355E" w:rsidRDefault="0074355E">
            <w:r w:rsidRPr="0074355E">
              <w:t>3373</w:t>
            </w:r>
          </w:p>
        </w:tc>
        <w:tc>
          <w:tcPr>
            <w:tcW w:w="425" w:type="dxa"/>
            <w:noWrap/>
            <w:hideMark/>
          </w:tcPr>
          <w:p w14:paraId="6E41A9F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821E2E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709F202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67B6830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115973" w14:textId="77777777" w:rsidR="0074355E" w:rsidRPr="0074355E" w:rsidRDefault="0074355E">
            <w:r w:rsidRPr="0074355E">
              <w:t>R5-245902</w:t>
            </w:r>
          </w:p>
        </w:tc>
        <w:tc>
          <w:tcPr>
            <w:tcW w:w="3006" w:type="dxa"/>
            <w:noWrap/>
            <w:hideMark/>
          </w:tcPr>
          <w:p w14:paraId="2EA173D5" w14:textId="77777777" w:rsidR="0074355E" w:rsidRPr="0074355E" w:rsidRDefault="0074355E">
            <w:r w:rsidRPr="0074355E">
              <w:t>Correction to EN-DC RRM test case 4.5.7.1</w:t>
            </w:r>
          </w:p>
        </w:tc>
        <w:tc>
          <w:tcPr>
            <w:tcW w:w="1788" w:type="dxa"/>
            <w:noWrap/>
            <w:hideMark/>
          </w:tcPr>
          <w:p w14:paraId="02E5912B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  <w:r w:rsidRPr="0074355E">
              <w:t>, Starpoint</w:t>
            </w:r>
          </w:p>
        </w:tc>
        <w:tc>
          <w:tcPr>
            <w:tcW w:w="861" w:type="dxa"/>
            <w:noWrap/>
            <w:hideMark/>
          </w:tcPr>
          <w:p w14:paraId="3BFEC97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88449A1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6097D1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5104F1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DB6211C" w14:textId="77777777" w:rsidR="0074355E" w:rsidRPr="0074355E" w:rsidRDefault="0074355E">
            <w:r w:rsidRPr="0074355E">
              <w:t>3316</w:t>
            </w:r>
          </w:p>
        </w:tc>
        <w:tc>
          <w:tcPr>
            <w:tcW w:w="425" w:type="dxa"/>
            <w:noWrap/>
            <w:hideMark/>
          </w:tcPr>
          <w:p w14:paraId="1F20F23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DF9B11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F0B1877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209CEA1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CD1EF9" w14:textId="77777777" w:rsidR="0074355E" w:rsidRPr="0074355E" w:rsidRDefault="0074355E">
            <w:r w:rsidRPr="0074355E">
              <w:t>R5-245903</w:t>
            </w:r>
          </w:p>
        </w:tc>
        <w:tc>
          <w:tcPr>
            <w:tcW w:w="3006" w:type="dxa"/>
            <w:noWrap/>
            <w:hideMark/>
          </w:tcPr>
          <w:p w14:paraId="5B2A0D39" w14:textId="77777777" w:rsidR="0074355E" w:rsidRPr="0074355E" w:rsidRDefault="0074355E">
            <w:r w:rsidRPr="0074355E">
              <w:t>Core alignment for r17 HST tests with DRX</w:t>
            </w:r>
          </w:p>
        </w:tc>
        <w:tc>
          <w:tcPr>
            <w:tcW w:w="1788" w:type="dxa"/>
            <w:noWrap/>
            <w:hideMark/>
          </w:tcPr>
          <w:p w14:paraId="774A2A95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73507F0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22614C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9F7B2B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E8F0425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F9EE318" w14:textId="77777777" w:rsidR="0074355E" w:rsidRPr="0074355E" w:rsidRDefault="0074355E">
            <w:r w:rsidRPr="0074355E">
              <w:t>3444</w:t>
            </w:r>
          </w:p>
        </w:tc>
        <w:tc>
          <w:tcPr>
            <w:tcW w:w="425" w:type="dxa"/>
            <w:noWrap/>
            <w:hideMark/>
          </w:tcPr>
          <w:p w14:paraId="0D7B000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2BD3DE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0FC7838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3F622C5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CE386C" w14:textId="77777777" w:rsidR="0074355E" w:rsidRPr="0074355E" w:rsidRDefault="0074355E">
            <w:r w:rsidRPr="0074355E">
              <w:t>R5-245906</w:t>
            </w:r>
          </w:p>
        </w:tc>
        <w:tc>
          <w:tcPr>
            <w:tcW w:w="3006" w:type="dxa"/>
            <w:noWrap/>
            <w:hideMark/>
          </w:tcPr>
          <w:p w14:paraId="08575191" w14:textId="77777777" w:rsidR="0074355E" w:rsidRPr="0074355E" w:rsidRDefault="0074355E">
            <w:r w:rsidRPr="0074355E">
              <w:t>Test parameters alignment FR2 Event-Triggered SA 7.6.1.1 to NSA 5.6.1.1</w:t>
            </w:r>
          </w:p>
        </w:tc>
        <w:tc>
          <w:tcPr>
            <w:tcW w:w="1788" w:type="dxa"/>
            <w:noWrap/>
            <w:hideMark/>
          </w:tcPr>
          <w:p w14:paraId="18E0E259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6582C6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FAD1EF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F8B0ED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4C4ADF7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8529322" w14:textId="77777777" w:rsidR="0074355E" w:rsidRPr="0074355E" w:rsidRDefault="0074355E">
            <w:r w:rsidRPr="0074355E">
              <w:t>3402</w:t>
            </w:r>
          </w:p>
        </w:tc>
        <w:tc>
          <w:tcPr>
            <w:tcW w:w="425" w:type="dxa"/>
            <w:noWrap/>
            <w:hideMark/>
          </w:tcPr>
          <w:p w14:paraId="62E32DE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064093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8C2AC8B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2A9ED6B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4C936C" w14:textId="77777777" w:rsidR="0074355E" w:rsidRPr="0074355E" w:rsidRDefault="0074355E">
            <w:r w:rsidRPr="0074355E">
              <w:t>R5-245908</w:t>
            </w:r>
          </w:p>
        </w:tc>
        <w:tc>
          <w:tcPr>
            <w:tcW w:w="3006" w:type="dxa"/>
            <w:noWrap/>
            <w:hideMark/>
          </w:tcPr>
          <w:p w14:paraId="78C07371" w14:textId="77777777" w:rsidR="0074355E" w:rsidRPr="0074355E" w:rsidRDefault="0074355E">
            <w:r w:rsidRPr="0074355E">
              <w:t>Correction to title of 16.7.1.x</w:t>
            </w:r>
          </w:p>
        </w:tc>
        <w:tc>
          <w:tcPr>
            <w:tcW w:w="1788" w:type="dxa"/>
            <w:noWrap/>
            <w:hideMark/>
          </w:tcPr>
          <w:p w14:paraId="0A19B4C2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17382FF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943CF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EF3B8B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701BD97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8D3086B" w14:textId="77777777" w:rsidR="0074355E" w:rsidRPr="0074355E" w:rsidRDefault="0074355E">
            <w:r w:rsidRPr="0074355E">
              <w:t>3366</w:t>
            </w:r>
          </w:p>
        </w:tc>
        <w:tc>
          <w:tcPr>
            <w:tcW w:w="425" w:type="dxa"/>
            <w:noWrap/>
            <w:hideMark/>
          </w:tcPr>
          <w:p w14:paraId="32F6E46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4A56D6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963F446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043DC19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9F96DA" w14:textId="77777777" w:rsidR="0074355E" w:rsidRPr="0074355E" w:rsidRDefault="0074355E">
            <w:r w:rsidRPr="0074355E">
              <w:lastRenderedPageBreak/>
              <w:t>R5-245909</w:t>
            </w:r>
          </w:p>
        </w:tc>
        <w:tc>
          <w:tcPr>
            <w:tcW w:w="3006" w:type="dxa"/>
            <w:noWrap/>
            <w:hideMark/>
          </w:tcPr>
          <w:p w14:paraId="476AEC68" w14:textId="77777777" w:rsidR="0074355E" w:rsidRPr="0074355E" w:rsidRDefault="0074355E">
            <w:r w:rsidRPr="0074355E">
              <w:t xml:space="preserve">Correction to test requirements in FR1 L1-RSRP absolute measurement for </w:t>
            </w:r>
            <w:proofErr w:type="spellStart"/>
            <w:r w:rsidRPr="0074355E">
              <w:t>RedCap</w:t>
            </w:r>
            <w:proofErr w:type="spellEnd"/>
          </w:p>
        </w:tc>
        <w:tc>
          <w:tcPr>
            <w:tcW w:w="1788" w:type="dxa"/>
            <w:noWrap/>
            <w:hideMark/>
          </w:tcPr>
          <w:p w14:paraId="6BFC28FF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43BDA8F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E07B59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8CF367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069DC7B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83C45AF" w14:textId="77777777" w:rsidR="0074355E" w:rsidRPr="0074355E" w:rsidRDefault="0074355E">
            <w:r w:rsidRPr="0074355E">
              <w:t>3369</w:t>
            </w:r>
          </w:p>
        </w:tc>
        <w:tc>
          <w:tcPr>
            <w:tcW w:w="425" w:type="dxa"/>
            <w:noWrap/>
            <w:hideMark/>
          </w:tcPr>
          <w:p w14:paraId="2B4A0CB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2D7710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E18B0A7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053E326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38D6A2" w14:textId="77777777" w:rsidR="0074355E" w:rsidRPr="0074355E" w:rsidRDefault="0074355E">
            <w:r w:rsidRPr="0074355E">
              <w:t>R5-245910</w:t>
            </w:r>
          </w:p>
        </w:tc>
        <w:tc>
          <w:tcPr>
            <w:tcW w:w="3006" w:type="dxa"/>
            <w:noWrap/>
            <w:hideMark/>
          </w:tcPr>
          <w:p w14:paraId="2F8EECB4" w14:textId="77777777" w:rsidR="0074355E" w:rsidRPr="0074355E" w:rsidRDefault="0074355E">
            <w:r w:rsidRPr="0074355E">
              <w:t>Correction to test requirement in 16.3.1.1</w:t>
            </w:r>
          </w:p>
        </w:tc>
        <w:tc>
          <w:tcPr>
            <w:tcW w:w="1788" w:type="dxa"/>
            <w:noWrap/>
            <w:hideMark/>
          </w:tcPr>
          <w:p w14:paraId="191B85CB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4FE86C6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29372F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DAEA63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02AFA60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BD3F46B" w14:textId="77777777" w:rsidR="0074355E" w:rsidRPr="0074355E" w:rsidRDefault="0074355E">
            <w:r w:rsidRPr="0074355E">
              <w:t>3370</w:t>
            </w:r>
          </w:p>
        </w:tc>
        <w:tc>
          <w:tcPr>
            <w:tcW w:w="425" w:type="dxa"/>
            <w:noWrap/>
            <w:hideMark/>
          </w:tcPr>
          <w:p w14:paraId="5D54618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92F145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2B1129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2BC4F6C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207176" w14:textId="77777777" w:rsidR="0074355E" w:rsidRPr="0074355E" w:rsidRDefault="0074355E">
            <w:r w:rsidRPr="0074355E">
              <w:t>R5-245911</w:t>
            </w:r>
          </w:p>
        </w:tc>
        <w:tc>
          <w:tcPr>
            <w:tcW w:w="3006" w:type="dxa"/>
            <w:noWrap/>
            <w:hideMark/>
          </w:tcPr>
          <w:p w14:paraId="7DAD7FC0" w14:textId="77777777" w:rsidR="0074355E" w:rsidRPr="0074355E" w:rsidRDefault="0074355E">
            <w:r w:rsidRPr="0074355E">
              <w:t>Correction to test parameters in 16.3.2.3.1</w:t>
            </w:r>
          </w:p>
        </w:tc>
        <w:tc>
          <w:tcPr>
            <w:tcW w:w="1788" w:type="dxa"/>
            <w:noWrap/>
            <w:hideMark/>
          </w:tcPr>
          <w:p w14:paraId="040AD852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2F19871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160A499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397453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48363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653AC93" w14:textId="77777777" w:rsidR="0074355E" w:rsidRPr="0074355E" w:rsidRDefault="0074355E">
            <w:r w:rsidRPr="0074355E">
              <w:t>3371</w:t>
            </w:r>
          </w:p>
        </w:tc>
        <w:tc>
          <w:tcPr>
            <w:tcW w:w="425" w:type="dxa"/>
            <w:noWrap/>
            <w:hideMark/>
          </w:tcPr>
          <w:p w14:paraId="731054C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49113C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B1CAFB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785E92F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3BB982" w14:textId="77777777" w:rsidR="0074355E" w:rsidRPr="0074355E" w:rsidRDefault="0074355E">
            <w:r w:rsidRPr="0074355E">
              <w:t>R5-245912</w:t>
            </w:r>
          </w:p>
        </w:tc>
        <w:tc>
          <w:tcPr>
            <w:tcW w:w="3006" w:type="dxa"/>
            <w:noWrap/>
            <w:hideMark/>
          </w:tcPr>
          <w:p w14:paraId="1448972E" w14:textId="77777777" w:rsidR="0074355E" w:rsidRPr="0074355E" w:rsidRDefault="0074355E">
            <w:r w:rsidRPr="0074355E">
              <w:t>Update to test case titles to match work plan</w:t>
            </w:r>
          </w:p>
        </w:tc>
        <w:tc>
          <w:tcPr>
            <w:tcW w:w="1788" w:type="dxa"/>
            <w:noWrap/>
            <w:hideMark/>
          </w:tcPr>
          <w:p w14:paraId="3FDC8937" w14:textId="77777777" w:rsidR="0074355E" w:rsidRPr="0074355E" w:rsidRDefault="0074355E">
            <w:r w:rsidRPr="0074355E">
              <w:t>Bureau Veritas ADT</w:t>
            </w:r>
          </w:p>
        </w:tc>
        <w:tc>
          <w:tcPr>
            <w:tcW w:w="861" w:type="dxa"/>
            <w:noWrap/>
            <w:hideMark/>
          </w:tcPr>
          <w:p w14:paraId="0A88E41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0A3096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9AD172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05DFF60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11AAEF1" w14:textId="77777777" w:rsidR="0074355E" w:rsidRPr="0074355E" w:rsidRDefault="0074355E">
            <w:r w:rsidRPr="0074355E">
              <w:t>3385</w:t>
            </w:r>
          </w:p>
        </w:tc>
        <w:tc>
          <w:tcPr>
            <w:tcW w:w="425" w:type="dxa"/>
            <w:noWrap/>
            <w:hideMark/>
          </w:tcPr>
          <w:p w14:paraId="77B5F55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A9207B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F3FA9B6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03F2999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F3904A4" w14:textId="77777777" w:rsidR="0074355E" w:rsidRPr="0074355E" w:rsidRDefault="0074355E">
            <w:r w:rsidRPr="0074355E">
              <w:t>R5-245914</w:t>
            </w:r>
          </w:p>
        </w:tc>
        <w:tc>
          <w:tcPr>
            <w:tcW w:w="3006" w:type="dxa"/>
            <w:noWrap/>
            <w:hideMark/>
          </w:tcPr>
          <w:p w14:paraId="2973EB9C" w14:textId="77777777" w:rsidR="0074355E" w:rsidRPr="0074355E" w:rsidRDefault="0074355E">
            <w:r w:rsidRPr="0074355E">
              <w:t>Update to R16 NR CADC configuration test cases applicability</w:t>
            </w:r>
          </w:p>
        </w:tc>
        <w:tc>
          <w:tcPr>
            <w:tcW w:w="1788" w:type="dxa"/>
            <w:noWrap/>
            <w:hideMark/>
          </w:tcPr>
          <w:p w14:paraId="5F2285F4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4A79CA0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D47D644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07F3CE3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F3BC457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22E810B4" w14:textId="77777777" w:rsidR="0074355E" w:rsidRPr="0074355E" w:rsidRDefault="0074355E">
            <w:r w:rsidRPr="0074355E">
              <w:t>0449</w:t>
            </w:r>
          </w:p>
        </w:tc>
        <w:tc>
          <w:tcPr>
            <w:tcW w:w="425" w:type="dxa"/>
            <w:noWrap/>
            <w:hideMark/>
          </w:tcPr>
          <w:p w14:paraId="3BD58DB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AAAE53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288E94" w14:textId="77777777" w:rsidR="0074355E" w:rsidRPr="0074355E" w:rsidRDefault="0074355E">
            <w:r w:rsidRPr="0074355E">
              <w:t>RP-242280</w:t>
            </w:r>
          </w:p>
        </w:tc>
      </w:tr>
      <w:tr w:rsidR="0074355E" w:rsidRPr="0074355E" w14:paraId="1B2C88F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CF9DBF8" w14:textId="77777777" w:rsidR="0074355E" w:rsidRPr="0074355E" w:rsidRDefault="0074355E">
            <w:r w:rsidRPr="0074355E">
              <w:t>R5-245915</w:t>
            </w:r>
          </w:p>
        </w:tc>
        <w:tc>
          <w:tcPr>
            <w:tcW w:w="3006" w:type="dxa"/>
            <w:noWrap/>
            <w:hideMark/>
          </w:tcPr>
          <w:p w14:paraId="6878647A" w14:textId="77777777" w:rsidR="0074355E" w:rsidRPr="0074355E" w:rsidRDefault="0074355E">
            <w:r w:rsidRPr="0074355E">
              <w:t>Addition of test applicability for less than 5 MHz test cases</w:t>
            </w:r>
          </w:p>
        </w:tc>
        <w:tc>
          <w:tcPr>
            <w:tcW w:w="1788" w:type="dxa"/>
            <w:noWrap/>
            <w:hideMark/>
          </w:tcPr>
          <w:p w14:paraId="6DB37CAD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19C2E95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57D94A0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1DBBB3E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4F1E02A" w14:textId="77777777" w:rsidR="0074355E" w:rsidRPr="0074355E" w:rsidRDefault="0074355E">
            <w:r w:rsidRPr="0074355E">
              <w:t>NR_FR1_lessthan_5MHz_BW-UEConTest</w:t>
            </w:r>
          </w:p>
        </w:tc>
        <w:tc>
          <w:tcPr>
            <w:tcW w:w="707" w:type="dxa"/>
            <w:noWrap/>
            <w:hideMark/>
          </w:tcPr>
          <w:p w14:paraId="0E318207" w14:textId="77777777" w:rsidR="0074355E" w:rsidRPr="0074355E" w:rsidRDefault="0074355E">
            <w:r w:rsidRPr="0074355E">
              <w:t>0456</w:t>
            </w:r>
          </w:p>
        </w:tc>
        <w:tc>
          <w:tcPr>
            <w:tcW w:w="425" w:type="dxa"/>
            <w:noWrap/>
            <w:hideMark/>
          </w:tcPr>
          <w:p w14:paraId="1C56070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B598CF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8284C7" w14:textId="77777777" w:rsidR="0074355E" w:rsidRPr="0074355E" w:rsidRDefault="0074355E">
            <w:r w:rsidRPr="0074355E">
              <w:t>RP-242296</w:t>
            </w:r>
          </w:p>
        </w:tc>
      </w:tr>
      <w:tr w:rsidR="0074355E" w:rsidRPr="0074355E" w14:paraId="49765C1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68FD1FD" w14:textId="77777777" w:rsidR="0074355E" w:rsidRPr="0074355E" w:rsidRDefault="0074355E">
            <w:r w:rsidRPr="0074355E">
              <w:t>R5-245916</w:t>
            </w:r>
          </w:p>
        </w:tc>
        <w:tc>
          <w:tcPr>
            <w:tcW w:w="3006" w:type="dxa"/>
            <w:noWrap/>
            <w:hideMark/>
          </w:tcPr>
          <w:p w14:paraId="2677915B" w14:textId="77777777" w:rsidR="0074355E" w:rsidRPr="0074355E" w:rsidRDefault="0074355E">
            <w:r w:rsidRPr="0074355E">
              <w:t>Addition of test applicability for Rel-18 HST FR2 test cases</w:t>
            </w:r>
          </w:p>
        </w:tc>
        <w:tc>
          <w:tcPr>
            <w:tcW w:w="1788" w:type="dxa"/>
            <w:noWrap/>
            <w:hideMark/>
          </w:tcPr>
          <w:p w14:paraId="54101D9C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094CC37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0F26A64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4EE85BD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31814F5" w14:textId="77777777" w:rsidR="0074355E" w:rsidRPr="0074355E" w:rsidRDefault="0074355E">
            <w:r w:rsidRPr="0074355E">
              <w:t>NR_HST_FR2_enh-UEConTest</w:t>
            </w:r>
          </w:p>
        </w:tc>
        <w:tc>
          <w:tcPr>
            <w:tcW w:w="707" w:type="dxa"/>
            <w:noWrap/>
            <w:hideMark/>
          </w:tcPr>
          <w:p w14:paraId="0DE8CA48" w14:textId="77777777" w:rsidR="0074355E" w:rsidRPr="0074355E" w:rsidRDefault="0074355E">
            <w:r w:rsidRPr="0074355E">
              <w:t>0455</w:t>
            </w:r>
          </w:p>
        </w:tc>
        <w:tc>
          <w:tcPr>
            <w:tcW w:w="425" w:type="dxa"/>
            <w:noWrap/>
            <w:hideMark/>
          </w:tcPr>
          <w:p w14:paraId="36A4E66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F26CFE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01F73B" w14:textId="77777777" w:rsidR="0074355E" w:rsidRPr="0074355E" w:rsidRDefault="0074355E">
            <w:r w:rsidRPr="0074355E">
              <w:t>RP-242307</w:t>
            </w:r>
          </w:p>
        </w:tc>
      </w:tr>
      <w:tr w:rsidR="0074355E" w:rsidRPr="0074355E" w14:paraId="7D0E5B1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CB7A709" w14:textId="77777777" w:rsidR="0074355E" w:rsidRPr="0074355E" w:rsidRDefault="0074355E">
            <w:r w:rsidRPr="0074355E">
              <w:t>R5-245917</w:t>
            </w:r>
          </w:p>
        </w:tc>
        <w:tc>
          <w:tcPr>
            <w:tcW w:w="3006" w:type="dxa"/>
            <w:noWrap/>
            <w:hideMark/>
          </w:tcPr>
          <w:p w14:paraId="0C8FE574" w14:textId="77777777" w:rsidR="0074355E" w:rsidRPr="0074355E" w:rsidRDefault="0074355E">
            <w:r w:rsidRPr="0074355E">
              <w:t>Adding test applicability for new FR1 SUL test case 6.3C.3.6 and 6.3C.3.6_1</w:t>
            </w:r>
          </w:p>
        </w:tc>
        <w:tc>
          <w:tcPr>
            <w:tcW w:w="1788" w:type="dxa"/>
            <w:noWrap/>
            <w:hideMark/>
          </w:tcPr>
          <w:p w14:paraId="07625D2C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39D262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ECD2605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3F3859B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D6C1C1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CD4081F" w14:textId="77777777" w:rsidR="0074355E" w:rsidRPr="0074355E" w:rsidRDefault="0074355E">
            <w:r w:rsidRPr="0074355E">
              <w:t>0464</w:t>
            </w:r>
          </w:p>
        </w:tc>
        <w:tc>
          <w:tcPr>
            <w:tcW w:w="425" w:type="dxa"/>
            <w:noWrap/>
            <w:hideMark/>
          </w:tcPr>
          <w:p w14:paraId="0D483C3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73BEC1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0DD18D4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018CC84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CAB9DC" w14:textId="77777777" w:rsidR="0074355E" w:rsidRPr="0074355E" w:rsidRDefault="0074355E">
            <w:r w:rsidRPr="0074355E">
              <w:t>R5-245918</w:t>
            </w:r>
          </w:p>
        </w:tc>
        <w:tc>
          <w:tcPr>
            <w:tcW w:w="3006" w:type="dxa"/>
            <w:noWrap/>
            <w:hideMark/>
          </w:tcPr>
          <w:p w14:paraId="3E4901AB" w14:textId="77777777" w:rsidR="0074355E" w:rsidRPr="0074355E" w:rsidRDefault="0074355E">
            <w:r w:rsidRPr="0074355E">
              <w:t>Addition of applicability for downlink and uplink MIMO evolution test cases</w:t>
            </w:r>
          </w:p>
        </w:tc>
        <w:tc>
          <w:tcPr>
            <w:tcW w:w="1788" w:type="dxa"/>
            <w:noWrap/>
            <w:hideMark/>
          </w:tcPr>
          <w:p w14:paraId="11D1C14F" w14:textId="77777777" w:rsidR="0074355E" w:rsidRPr="0074355E" w:rsidRDefault="0074355E">
            <w:r w:rsidRPr="0074355E">
              <w:t>Nokia</w:t>
            </w:r>
          </w:p>
        </w:tc>
        <w:tc>
          <w:tcPr>
            <w:tcW w:w="861" w:type="dxa"/>
            <w:noWrap/>
            <w:hideMark/>
          </w:tcPr>
          <w:p w14:paraId="36F1B26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156679E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1AD213C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84EA5F9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C41F6A8" w14:textId="77777777" w:rsidR="0074355E" w:rsidRPr="0074355E" w:rsidRDefault="0074355E">
            <w:r w:rsidRPr="0074355E">
              <w:t>0457</w:t>
            </w:r>
          </w:p>
        </w:tc>
        <w:tc>
          <w:tcPr>
            <w:tcW w:w="425" w:type="dxa"/>
            <w:noWrap/>
            <w:hideMark/>
          </w:tcPr>
          <w:p w14:paraId="19A0638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16D30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A9F0EF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393F3F5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ED3D1E" w14:textId="77777777" w:rsidR="0074355E" w:rsidRPr="0074355E" w:rsidRDefault="0074355E">
            <w:r w:rsidRPr="0074355E">
              <w:t>R5-245919</w:t>
            </w:r>
          </w:p>
        </w:tc>
        <w:tc>
          <w:tcPr>
            <w:tcW w:w="3006" w:type="dxa"/>
            <w:noWrap/>
            <w:hideMark/>
          </w:tcPr>
          <w:p w14:paraId="784E6723" w14:textId="77777777" w:rsidR="0074355E" w:rsidRPr="0074355E" w:rsidRDefault="0074355E">
            <w:r w:rsidRPr="0074355E">
              <w:t xml:space="preserve">Addition of new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test cases in 38.522</w:t>
            </w:r>
          </w:p>
        </w:tc>
        <w:tc>
          <w:tcPr>
            <w:tcW w:w="1788" w:type="dxa"/>
            <w:noWrap/>
            <w:hideMark/>
          </w:tcPr>
          <w:p w14:paraId="72D79ABE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458585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C420268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6B6332D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7A21A86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00E07E58" w14:textId="77777777" w:rsidR="0074355E" w:rsidRPr="0074355E" w:rsidRDefault="0074355E">
            <w:r w:rsidRPr="0074355E">
              <w:t>0471</w:t>
            </w:r>
          </w:p>
        </w:tc>
        <w:tc>
          <w:tcPr>
            <w:tcW w:w="425" w:type="dxa"/>
            <w:noWrap/>
            <w:hideMark/>
          </w:tcPr>
          <w:p w14:paraId="3F5BAC8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AF626C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03AC25E" w14:textId="77777777" w:rsidR="0074355E" w:rsidRPr="0074355E" w:rsidRDefault="0074355E">
            <w:r w:rsidRPr="0074355E">
              <w:t>RP-242286</w:t>
            </w:r>
          </w:p>
        </w:tc>
      </w:tr>
      <w:tr w:rsidR="0074355E" w:rsidRPr="0074355E" w14:paraId="2B7BC39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A6E4A2B" w14:textId="77777777" w:rsidR="0074355E" w:rsidRPr="0074355E" w:rsidRDefault="0074355E">
            <w:r w:rsidRPr="0074355E">
              <w:t>R5-245920</w:t>
            </w:r>
          </w:p>
        </w:tc>
        <w:tc>
          <w:tcPr>
            <w:tcW w:w="3006" w:type="dxa"/>
            <w:noWrap/>
            <w:hideMark/>
          </w:tcPr>
          <w:p w14:paraId="042031BC" w14:textId="77777777" w:rsidR="0074355E" w:rsidRPr="0074355E" w:rsidRDefault="0074355E">
            <w:r w:rsidRPr="0074355E">
              <w:t>Correction of SRS Carrier Switching Test Cases Applicability</w:t>
            </w:r>
          </w:p>
        </w:tc>
        <w:tc>
          <w:tcPr>
            <w:tcW w:w="1788" w:type="dxa"/>
            <w:noWrap/>
            <w:hideMark/>
          </w:tcPr>
          <w:p w14:paraId="6220B22A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1B5FF04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922A76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6473DA1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B8198EA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5D42193" w14:textId="77777777" w:rsidR="0074355E" w:rsidRPr="0074355E" w:rsidRDefault="0074355E">
            <w:r w:rsidRPr="0074355E">
              <w:t>0462</w:t>
            </w:r>
          </w:p>
        </w:tc>
        <w:tc>
          <w:tcPr>
            <w:tcW w:w="425" w:type="dxa"/>
            <w:noWrap/>
            <w:hideMark/>
          </w:tcPr>
          <w:p w14:paraId="7618D2B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158161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551E65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71931A3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60B227D" w14:textId="77777777" w:rsidR="0074355E" w:rsidRPr="0074355E" w:rsidRDefault="0074355E">
            <w:r w:rsidRPr="0074355E">
              <w:lastRenderedPageBreak/>
              <w:t>R5-245921</w:t>
            </w:r>
          </w:p>
        </w:tc>
        <w:tc>
          <w:tcPr>
            <w:tcW w:w="3006" w:type="dxa"/>
            <w:noWrap/>
            <w:hideMark/>
          </w:tcPr>
          <w:p w14:paraId="3436FCD0" w14:textId="77777777" w:rsidR="0074355E" w:rsidRPr="0074355E" w:rsidRDefault="0074355E">
            <w:r w:rsidRPr="0074355E">
              <w:t>Addition of test applicability for Test Cases of Rel-16 RRM EN-DC CSI-RS based measurement</w:t>
            </w:r>
          </w:p>
        </w:tc>
        <w:tc>
          <w:tcPr>
            <w:tcW w:w="1788" w:type="dxa"/>
            <w:noWrap/>
            <w:hideMark/>
          </w:tcPr>
          <w:p w14:paraId="3C8D8484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C21845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CDE9C8D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1328A7B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9B7C153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9804174" w14:textId="77777777" w:rsidR="0074355E" w:rsidRPr="0074355E" w:rsidRDefault="0074355E">
            <w:r w:rsidRPr="0074355E">
              <w:t>0463</w:t>
            </w:r>
          </w:p>
        </w:tc>
        <w:tc>
          <w:tcPr>
            <w:tcW w:w="425" w:type="dxa"/>
            <w:noWrap/>
            <w:hideMark/>
          </w:tcPr>
          <w:p w14:paraId="085BD0B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563B51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26B8FA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077D5B1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360E607" w14:textId="77777777" w:rsidR="0074355E" w:rsidRPr="0074355E" w:rsidRDefault="0074355E">
            <w:r w:rsidRPr="0074355E">
              <w:t>R5-245923</w:t>
            </w:r>
          </w:p>
        </w:tc>
        <w:tc>
          <w:tcPr>
            <w:tcW w:w="3006" w:type="dxa"/>
            <w:noWrap/>
            <w:hideMark/>
          </w:tcPr>
          <w:p w14:paraId="276569BE" w14:textId="77777777" w:rsidR="0074355E" w:rsidRPr="0074355E" w:rsidRDefault="0074355E">
            <w:r w:rsidRPr="0074355E">
              <w:t>Test Tolerance analysis for FR1 NR-U RSSI measurement accuracy tests 10.5.5.1,10.5.5.2,11.6.5.1 and 11.6.5.2</w:t>
            </w:r>
          </w:p>
        </w:tc>
        <w:tc>
          <w:tcPr>
            <w:tcW w:w="1788" w:type="dxa"/>
            <w:noWrap/>
            <w:hideMark/>
          </w:tcPr>
          <w:p w14:paraId="789677A2" w14:textId="77777777" w:rsidR="0074355E" w:rsidRPr="0074355E" w:rsidRDefault="0074355E">
            <w:r w:rsidRPr="0074355E">
              <w:t>Qualcomm France</w:t>
            </w:r>
          </w:p>
        </w:tc>
        <w:tc>
          <w:tcPr>
            <w:tcW w:w="861" w:type="dxa"/>
            <w:noWrap/>
            <w:hideMark/>
          </w:tcPr>
          <w:p w14:paraId="3F788B5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E8694CD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C072A2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9E9F8E9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FFEC016" w14:textId="77777777" w:rsidR="0074355E" w:rsidRPr="0074355E" w:rsidRDefault="0074355E">
            <w:r w:rsidRPr="0074355E">
              <w:t>0797</w:t>
            </w:r>
          </w:p>
        </w:tc>
        <w:tc>
          <w:tcPr>
            <w:tcW w:w="425" w:type="dxa"/>
            <w:noWrap/>
            <w:hideMark/>
          </w:tcPr>
          <w:p w14:paraId="2B1BE3B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7FC71A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AA1AD2C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43DEF4B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F1C1642" w14:textId="77777777" w:rsidR="0074355E" w:rsidRPr="0074355E" w:rsidRDefault="0074355E">
            <w:r w:rsidRPr="0074355E">
              <w:t>R5-245924</w:t>
            </w:r>
          </w:p>
        </w:tc>
        <w:tc>
          <w:tcPr>
            <w:tcW w:w="3006" w:type="dxa"/>
            <w:noWrap/>
            <w:hideMark/>
          </w:tcPr>
          <w:p w14:paraId="238ED5D1" w14:textId="77777777" w:rsidR="0074355E" w:rsidRPr="0074355E" w:rsidRDefault="0074355E">
            <w:r w:rsidRPr="0074355E">
              <w:t>Test Tolerance analysis for FR1 NR-U Inter-frequency RSSI measurement accuracy tests 10.5.5.3 and 11.6.5.3</w:t>
            </w:r>
          </w:p>
        </w:tc>
        <w:tc>
          <w:tcPr>
            <w:tcW w:w="1788" w:type="dxa"/>
            <w:noWrap/>
            <w:hideMark/>
          </w:tcPr>
          <w:p w14:paraId="39AD85DF" w14:textId="77777777" w:rsidR="0074355E" w:rsidRPr="0074355E" w:rsidRDefault="0074355E">
            <w:r w:rsidRPr="0074355E">
              <w:t>Qualcomm France</w:t>
            </w:r>
          </w:p>
        </w:tc>
        <w:tc>
          <w:tcPr>
            <w:tcW w:w="861" w:type="dxa"/>
            <w:noWrap/>
            <w:hideMark/>
          </w:tcPr>
          <w:p w14:paraId="50F598C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8F2B8D2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2A948C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359B0C5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2DF2B11" w14:textId="77777777" w:rsidR="0074355E" w:rsidRPr="0074355E" w:rsidRDefault="0074355E">
            <w:r w:rsidRPr="0074355E">
              <w:t>0798</w:t>
            </w:r>
          </w:p>
        </w:tc>
        <w:tc>
          <w:tcPr>
            <w:tcW w:w="425" w:type="dxa"/>
            <w:noWrap/>
            <w:hideMark/>
          </w:tcPr>
          <w:p w14:paraId="6683F92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FFB108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DB7164B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0B092DE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5EF688" w14:textId="77777777" w:rsidR="0074355E" w:rsidRPr="0074355E" w:rsidRDefault="0074355E">
            <w:r w:rsidRPr="0074355E">
              <w:t>R5-245925</w:t>
            </w:r>
          </w:p>
        </w:tc>
        <w:tc>
          <w:tcPr>
            <w:tcW w:w="3006" w:type="dxa"/>
            <w:noWrap/>
            <w:hideMark/>
          </w:tcPr>
          <w:p w14:paraId="6524A861" w14:textId="77777777" w:rsidR="0074355E" w:rsidRPr="0074355E" w:rsidRDefault="0074355E">
            <w:r w:rsidRPr="0074355E">
              <w:t>Test Tolerance analysis for FR1 NR-U SS-RSRP absolute accuracy on SCC test 11.6.1.2</w:t>
            </w:r>
          </w:p>
        </w:tc>
        <w:tc>
          <w:tcPr>
            <w:tcW w:w="1788" w:type="dxa"/>
            <w:noWrap/>
            <w:hideMark/>
          </w:tcPr>
          <w:p w14:paraId="4A5C7D6F" w14:textId="77777777" w:rsidR="0074355E" w:rsidRPr="0074355E" w:rsidRDefault="0074355E">
            <w:r w:rsidRPr="0074355E">
              <w:t>Qualcomm France</w:t>
            </w:r>
          </w:p>
        </w:tc>
        <w:tc>
          <w:tcPr>
            <w:tcW w:w="861" w:type="dxa"/>
            <w:noWrap/>
            <w:hideMark/>
          </w:tcPr>
          <w:p w14:paraId="5944F04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4C1BACA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727B4A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94AE36E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903CE99" w14:textId="77777777" w:rsidR="0074355E" w:rsidRPr="0074355E" w:rsidRDefault="0074355E">
            <w:r w:rsidRPr="0074355E">
              <w:t>0803</w:t>
            </w:r>
          </w:p>
        </w:tc>
        <w:tc>
          <w:tcPr>
            <w:tcW w:w="425" w:type="dxa"/>
            <w:noWrap/>
            <w:hideMark/>
          </w:tcPr>
          <w:p w14:paraId="6219A30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C90A03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5EE879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672FCB9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33608B" w14:textId="77777777" w:rsidR="0074355E" w:rsidRPr="0074355E" w:rsidRDefault="0074355E">
            <w:r w:rsidRPr="0074355E">
              <w:t>R5-245926</w:t>
            </w:r>
          </w:p>
        </w:tc>
        <w:tc>
          <w:tcPr>
            <w:tcW w:w="3006" w:type="dxa"/>
            <w:noWrap/>
            <w:hideMark/>
          </w:tcPr>
          <w:p w14:paraId="200B9BF9" w14:textId="77777777" w:rsidR="0074355E" w:rsidRPr="0074355E" w:rsidRDefault="0074355E">
            <w:r w:rsidRPr="0074355E">
              <w:t>PC5 FR2 MU - Tx test cases update in 38.521-2</w:t>
            </w:r>
          </w:p>
        </w:tc>
        <w:tc>
          <w:tcPr>
            <w:tcW w:w="1788" w:type="dxa"/>
            <w:noWrap/>
            <w:hideMark/>
          </w:tcPr>
          <w:p w14:paraId="786B7373" w14:textId="77777777" w:rsidR="0074355E" w:rsidRPr="0074355E" w:rsidRDefault="0074355E">
            <w:r w:rsidRPr="0074355E">
              <w:t>Keysight Technologies, Anritsu</w:t>
            </w:r>
          </w:p>
        </w:tc>
        <w:tc>
          <w:tcPr>
            <w:tcW w:w="861" w:type="dxa"/>
            <w:noWrap/>
            <w:hideMark/>
          </w:tcPr>
          <w:p w14:paraId="4D38F45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D03A214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2F6D8A4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85E4AF7" w14:textId="77777777" w:rsidR="0074355E" w:rsidRPr="0074355E" w:rsidRDefault="0074355E">
            <w:r w:rsidRPr="0074355E">
              <w:t>NR_FR2_FWA_Bn257_Bn258-UEConTest</w:t>
            </w:r>
          </w:p>
        </w:tc>
        <w:tc>
          <w:tcPr>
            <w:tcW w:w="707" w:type="dxa"/>
            <w:noWrap/>
            <w:hideMark/>
          </w:tcPr>
          <w:p w14:paraId="746EADA9" w14:textId="77777777" w:rsidR="0074355E" w:rsidRPr="0074355E" w:rsidRDefault="0074355E">
            <w:r w:rsidRPr="0074355E">
              <w:t>1058</w:t>
            </w:r>
          </w:p>
        </w:tc>
        <w:tc>
          <w:tcPr>
            <w:tcW w:w="425" w:type="dxa"/>
            <w:noWrap/>
            <w:hideMark/>
          </w:tcPr>
          <w:p w14:paraId="5509149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868E4B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1B08DC" w14:textId="77777777" w:rsidR="0074355E" w:rsidRPr="0074355E" w:rsidRDefault="0074355E">
            <w:r w:rsidRPr="0074355E">
              <w:t>RP-242315</w:t>
            </w:r>
          </w:p>
        </w:tc>
      </w:tr>
      <w:tr w:rsidR="0074355E" w:rsidRPr="0074355E" w14:paraId="0AA3F51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FA260BC" w14:textId="77777777" w:rsidR="0074355E" w:rsidRPr="0074355E" w:rsidRDefault="0074355E">
            <w:r w:rsidRPr="0074355E">
              <w:t>R5-245927</w:t>
            </w:r>
          </w:p>
        </w:tc>
        <w:tc>
          <w:tcPr>
            <w:tcW w:w="3006" w:type="dxa"/>
            <w:noWrap/>
            <w:hideMark/>
          </w:tcPr>
          <w:p w14:paraId="0365CFF6" w14:textId="77777777" w:rsidR="0074355E" w:rsidRPr="0074355E" w:rsidRDefault="0074355E">
            <w:r w:rsidRPr="0074355E">
              <w:t>PC5 FR2 MU - Annex F update in 38.521-2</w:t>
            </w:r>
          </w:p>
        </w:tc>
        <w:tc>
          <w:tcPr>
            <w:tcW w:w="1788" w:type="dxa"/>
            <w:noWrap/>
            <w:hideMark/>
          </w:tcPr>
          <w:p w14:paraId="73E7C4AA" w14:textId="77777777" w:rsidR="0074355E" w:rsidRPr="0074355E" w:rsidRDefault="0074355E">
            <w:r w:rsidRPr="0074355E">
              <w:t>Keysight Technologies, Anritsu</w:t>
            </w:r>
          </w:p>
        </w:tc>
        <w:tc>
          <w:tcPr>
            <w:tcW w:w="861" w:type="dxa"/>
            <w:noWrap/>
            <w:hideMark/>
          </w:tcPr>
          <w:p w14:paraId="1D70A5B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925658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5A0720E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E86C4FD" w14:textId="77777777" w:rsidR="0074355E" w:rsidRPr="0074355E" w:rsidRDefault="0074355E">
            <w:r w:rsidRPr="0074355E">
              <w:t>NR_FR2_FWA_Bn257_Bn258-UEConTest</w:t>
            </w:r>
          </w:p>
        </w:tc>
        <w:tc>
          <w:tcPr>
            <w:tcW w:w="707" w:type="dxa"/>
            <w:noWrap/>
            <w:hideMark/>
          </w:tcPr>
          <w:p w14:paraId="73401425" w14:textId="77777777" w:rsidR="0074355E" w:rsidRPr="0074355E" w:rsidRDefault="0074355E">
            <w:r w:rsidRPr="0074355E">
              <w:t>1060</w:t>
            </w:r>
          </w:p>
        </w:tc>
        <w:tc>
          <w:tcPr>
            <w:tcW w:w="425" w:type="dxa"/>
            <w:noWrap/>
            <w:hideMark/>
          </w:tcPr>
          <w:p w14:paraId="7C51C16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775974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538AF25" w14:textId="77777777" w:rsidR="0074355E" w:rsidRPr="0074355E" w:rsidRDefault="0074355E">
            <w:r w:rsidRPr="0074355E">
              <w:t>RP-242315</w:t>
            </w:r>
          </w:p>
        </w:tc>
      </w:tr>
      <w:tr w:rsidR="0074355E" w:rsidRPr="0074355E" w14:paraId="023AA94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FD1963" w14:textId="77777777" w:rsidR="0074355E" w:rsidRPr="0074355E" w:rsidRDefault="0074355E">
            <w:r w:rsidRPr="0074355E">
              <w:t>R5-245928</w:t>
            </w:r>
          </w:p>
        </w:tc>
        <w:tc>
          <w:tcPr>
            <w:tcW w:w="3006" w:type="dxa"/>
            <w:noWrap/>
            <w:hideMark/>
          </w:tcPr>
          <w:p w14:paraId="5EC3DC1B" w14:textId="77777777" w:rsidR="0074355E" w:rsidRPr="0074355E" w:rsidRDefault="0074355E">
            <w:r w:rsidRPr="0074355E">
              <w:t>PC5 FR2 MU definition in 38.903</w:t>
            </w:r>
          </w:p>
        </w:tc>
        <w:tc>
          <w:tcPr>
            <w:tcW w:w="1788" w:type="dxa"/>
            <w:noWrap/>
            <w:hideMark/>
          </w:tcPr>
          <w:p w14:paraId="1ADFDC4A" w14:textId="77777777" w:rsidR="0074355E" w:rsidRPr="0074355E" w:rsidRDefault="0074355E">
            <w:r w:rsidRPr="0074355E">
              <w:t>Keysight Technologies, Anritsu</w:t>
            </w:r>
          </w:p>
        </w:tc>
        <w:tc>
          <w:tcPr>
            <w:tcW w:w="861" w:type="dxa"/>
            <w:noWrap/>
            <w:hideMark/>
          </w:tcPr>
          <w:p w14:paraId="1912CC9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14072B0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207C80A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35FB79E" w14:textId="77777777" w:rsidR="0074355E" w:rsidRPr="0074355E" w:rsidRDefault="0074355E">
            <w:r w:rsidRPr="0074355E">
              <w:t>NR_FR2_FWA_Bn257_Bn258-UEConTest</w:t>
            </w:r>
          </w:p>
        </w:tc>
        <w:tc>
          <w:tcPr>
            <w:tcW w:w="707" w:type="dxa"/>
            <w:noWrap/>
            <w:hideMark/>
          </w:tcPr>
          <w:p w14:paraId="6A141BE6" w14:textId="77777777" w:rsidR="0074355E" w:rsidRPr="0074355E" w:rsidRDefault="0074355E">
            <w:r w:rsidRPr="0074355E">
              <w:t>0774</w:t>
            </w:r>
          </w:p>
        </w:tc>
        <w:tc>
          <w:tcPr>
            <w:tcW w:w="425" w:type="dxa"/>
            <w:noWrap/>
            <w:hideMark/>
          </w:tcPr>
          <w:p w14:paraId="207F338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AE7936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0E074C" w14:textId="77777777" w:rsidR="0074355E" w:rsidRPr="0074355E" w:rsidRDefault="0074355E">
            <w:r w:rsidRPr="0074355E">
              <w:t>RP-242315</w:t>
            </w:r>
          </w:p>
        </w:tc>
      </w:tr>
      <w:tr w:rsidR="0074355E" w:rsidRPr="0074355E" w14:paraId="5BF1F83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7CEB40" w14:textId="77777777" w:rsidR="0074355E" w:rsidRPr="0074355E" w:rsidRDefault="0074355E">
            <w:r w:rsidRPr="0074355E">
              <w:t>R5-245929</w:t>
            </w:r>
          </w:p>
        </w:tc>
        <w:tc>
          <w:tcPr>
            <w:tcW w:w="3006" w:type="dxa"/>
            <w:noWrap/>
            <w:hideMark/>
          </w:tcPr>
          <w:p w14:paraId="1659C3A8" w14:textId="77777777" w:rsidR="0074355E" w:rsidRPr="0074355E" w:rsidRDefault="0074355E">
            <w:r w:rsidRPr="0074355E">
              <w:t>PC6 FR2 MU - Tx test cases update in 38.521-2</w:t>
            </w:r>
          </w:p>
        </w:tc>
        <w:tc>
          <w:tcPr>
            <w:tcW w:w="1788" w:type="dxa"/>
            <w:noWrap/>
            <w:hideMark/>
          </w:tcPr>
          <w:p w14:paraId="0CB3C080" w14:textId="77777777" w:rsidR="0074355E" w:rsidRPr="0074355E" w:rsidRDefault="0074355E">
            <w:r w:rsidRPr="0074355E">
              <w:t>Keysight Technologies, SGS Wireless, ZTE</w:t>
            </w:r>
          </w:p>
        </w:tc>
        <w:tc>
          <w:tcPr>
            <w:tcW w:w="861" w:type="dxa"/>
            <w:noWrap/>
            <w:hideMark/>
          </w:tcPr>
          <w:p w14:paraId="66ECB86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26A3ED3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60F8F97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A87621C" w14:textId="77777777" w:rsidR="0074355E" w:rsidRPr="0074355E" w:rsidRDefault="0074355E">
            <w:r w:rsidRPr="0074355E">
              <w:t>NR_HST_FR2-UEConTest</w:t>
            </w:r>
          </w:p>
        </w:tc>
        <w:tc>
          <w:tcPr>
            <w:tcW w:w="707" w:type="dxa"/>
            <w:noWrap/>
            <w:hideMark/>
          </w:tcPr>
          <w:p w14:paraId="46CBAD21" w14:textId="77777777" w:rsidR="0074355E" w:rsidRPr="0074355E" w:rsidRDefault="0074355E">
            <w:r w:rsidRPr="0074355E">
              <w:t>1063</w:t>
            </w:r>
          </w:p>
        </w:tc>
        <w:tc>
          <w:tcPr>
            <w:tcW w:w="425" w:type="dxa"/>
            <w:noWrap/>
            <w:hideMark/>
          </w:tcPr>
          <w:p w14:paraId="0EBDA67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CA867D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3A494ED" w14:textId="77777777" w:rsidR="0074355E" w:rsidRPr="0074355E" w:rsidRDefault="0074355E">
            <w:r w:rsidRPr="0074355E">
              <w:t>RP-242302</w:t>
            </w:r>
          </w:p>
        </w:tc>
      </w:tr>
      <w:tr w:rsidR="0074355E" w:rsidRPr="0074355E" w14:paraId="0B6BBDE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CCBADE4" w14:textId="77777777" w:rsidR="0074355E" w:rsidRPr="0074355E" w:rsidRDefault="0074355E">
            <w:r w:rsidRPr="0074355E">
              <w:lastRenderedPageBreak/>
              <w:t>R5-245930</w:t>
            </w:r>
          </w:p>
        </w:tc>
        <w:tc>
          <w:tcPr>
            <w:tcW w:w="3006" w:type="dxa"/>
            <w:noWrap/>
            <w:hideMark/>
          </w:tcPr>
          <w:p w14:paraId="5CDAFD36" w14:textId="77777777" w:rsidR="0074355E" w:rsidRPr="0074355E" w:rsidRDefault="0074355E">
            <w:r w:rsidRPr="0074355E">
              <w:t>Update of Rel-16 RRM test case EN-DC event triggered reporting test when DRX is used</w:t>
            </w:r>
          </w:p>
        </w:tc>
        <w:tc>
          <w:tcPr>
            <w:tcW w:w="1788" w:type="dxa"/>
            <w:noWrap/>
            <w:hideMark/>
          </w:tcPr>
          <w:p w14:paraId="5830E458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6B4FB1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120D4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79542A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42AC7ED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8449F0B" w14:textId="77777777" w:rsidR="0074355E" w:rsidRPr="0074355E" w:rsidRDefault="0074355E">
            <w:r w:rsidRPr="0074355E">
              <w:t>3356</w:t>
            </w:r>
          </w:p>
        </w:tc>
        <w:tc>
          <w:tcPr>
            <w:tcW w:w="425" w:type="dxa"/>
            <w:noWrap/>
            <w:hideMark/>
          </w:tcPr>
          <w:p w14:paraId="2B9661E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337C7B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F6AD86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039DBE4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621B8B" w14:textId="77777777" w:rsidR="0074355E" w:rsidRPr="0074355E" w:rsidRDefault="0074355E">
            <w:r w:rsidRPr="0074355E">
              <w:t>R5-245931</w:t>
            </w:r>
          </w:p>
        </w:tc>
        <w:tc>
          <w:tcPr>
            <w:tcW w:w="3006" w:type="dxa"/>
            <w:noWrap/>
            <w:hideMark/>
          </w:tcPr>
          <w:p w14:paraId="31C7734C" w14:textId="77777777" w:rsidR="0074355E" w:rsidRPr="0074355E" w:rsidRDefault="0074355E">
            <w:r w:rsidRPr="0074355E">
              <w:t>Update of Rel-16 RRM test case EN-DC intra-frequency case measurement accuracy with FR2 serving cell and FR2 target cell</w:t>
            </w:r>
          </w:p>
        </w:tc>
        <w:tc>
          <w:tcPr>
            <w:tcW w:w="1788" w:type="dxa"/>
            <w:noWrap/>
            <w:hideMark/>
          </w:tcPr>
          <w:p w14:paraId="4B9EEF3E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B4D060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4EDE31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52E807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4032029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6F590F2" w14:textId="77777777" w:rsidR="0074355E" w:rsidRPr="0074355E" w:rsidRDefault="0074355E">
            <w:r w:rsidRPr="0074355E">
              <w:t>3358</w:t>
            </w:r>
          </w:p>
        </w:tc>
        <w:tc>
          <w:tcPr>
            <w:tcW w:w="425" w:type="dxa"/>
            <w:noWrap/>
            <w:hideMark/>
          </w:tcPr>
          <w:p w14:paraId="25C67BC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A86DE9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168FF7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2F5FF26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599E244" w14:textId="77777777" w:rsidR="0074355E" w:rsidRPr="0074355E" w:rsidRDefault="0074355E">
            <w:r w:rsidRPr="0074355E">
              <w:t>R5-245932</w:t>
            </w:r>
          </w:p>
        </w:tc>
        <w:tc>
          <w:tcPr>
            <w:tcW w:w="3006" w:type="dxa"/>
            <w:noWrap/>
            <w:hideMark/>
          </w:tcPr>
          <w:p w14:paraId="0B8A2C30" w14:textId="77777777" w:rsidR="0074355E" w:rsidRPr="0074355E" w:rsidRDefault="0074355E">
            <w:r w:rsidRPr="0074355E">
              <w:t>Update of Rel-16 RRM test case EN-DC inter-frequency case measurement accuracy with FR2 serving cell and FR2 target cell</w:t>
            </w:r>
          </w:p>
        </w:tc>
        <w:tc>
          <w:tcPr>
            <w:tcW w:w="1788" w:type="dxa"/>
            <w:noWrap/>
            <w:hideMark/>
          </w:tcPr>
          <w:p w14:paraId="4ECDECFA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D090DD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657EF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3C5E0D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94E8638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47FF972" w14:textId="77777777" w:rsidR="0074355E" w:rsidRPr="0074355E" w:rsidRDefault="0074355E">
            <w:r w:rsidRPr="0074355E">
              <w:t>3360</w:t>
            </w:r>
          </w:p>
        </w:tc>
        <w:tc>
          <w:tcPr>
            <w:tcW w:w="425" w:type="dxa"/>
            <w:noWrap/>
            <w:hideMark/>
          </w:tcPr>
          <w:p w14:paraId="4C9161D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063E76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3B20469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027B62B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E27154" w14:textId="77777777" w:rsidR="0074355E" w:rsidRPr="0074355E" w:rsidRDefault="0074355E">
            <w:r w:rsidRPr="0074355E">
              <w:t>R5-245933</w:t>
            </w:r>
          </w:p>
        </w:tc>
        <w:tc>
          <w:tcPr>
            <w:tcW w:w="3006" w:type="dxa"/>
            <w:noWrap/>
            <w:hideMark/>
          </w:tcPr>
          <w:p w14:paraId="20225366" w14:textId="77777777" w:rsidR="0074355E" w:rsidRPr="0074355E" w:rsidRDefault="0074355E">
            <w:r w:rsidRPr="0074355E">
              <w:t>Addition of test tolerance analysis for Rel-16 RRM EN-DC event triggered reporting tests for NR FR2 cell when DRX is used</w:t>
            </w:r>
          </w:p>
        </w:tc>
        <w:tc>
          <w:tcPr>
            <w:tcW w:w="1788" w:type="dxa"/>
            <w:noWrap/>
            <w:hideMark/>
          </w:tcPr>
          <w:p w14:paraId="5FE62627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B52858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7DA54D4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DF5245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0807AA4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BEDDFA3" w14:textId="77777777" w:rsidR="0074355E" w:rsidRPr="0074355E" w:rsidRDefault="0074355E">
            <w:r w:rsidRPr="0074355E">
              <w:t>0789</w:t>
            </w:r>
          </w:p>
        </w:tc>
        <w:tc>
          <w:tcPr>
            <w:tcW w:w="425" w:type="dxa"/>
            <w:noWrap/>
            <w:hideMark/>
          </w:tcPr>
          <w:p w14:paraId="2FA945E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BECB3E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BD47E2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7C66295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28720D5" w14:textId="77777777" w:rsidR="0074355E" w:rsidRPr="0074355E" w:rsidRDefault="0074355E">
            <w:r w:rsidRPr="0074355E">
              <w:t>R5-245934</w:t>
            </w:r>
          </w:p>
        </w:tc>
        <w:tc>
          <w:tcPr>
            <w:tcW w:w="3006" w:type="dxa"/>
            <w:noWrap/>
            <w:hideMark/>
          </w:tcPr>
          <w:p w14:paraId="25036C1E" w14:textId="77777777" w:rsidR="0074355E" w:rsidRPr="0074355E" w:rsidRDefault="0074355E">
            <w:r w:rsidRPr="0074355E">
              <w:t>Addition of test tolerance analysis for Rel-16 RRM EN-DC intra-frequency case measurement accuracy with FR2 serving cell and FR2 target cell</w:t>
            </w:r>
          </w:p>
        </w:tc>
        <w:tc>
          <w:tcPr>
            <w:tcW w:w="1788" w:type="dxa"/>
            <w:noWrap/>
            <w:hideMark/>
          </w:tcPr>
          <w:p w14:paraId="0F577220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8C1E41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57C4C9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0F250D9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B881B86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F94B533" w14:textId="77777777" w:rsidR="0074355E" w:rsidRPr="0074355E" w:rsidRDefault="0074355E">
            <w:r w:rsidRPr="0074355E">
              <w:t>0790</w:t>
            </w:r>
          </w:p>
        </w:tc>
        <w:tc>
          <w:tcPr>
            <w:tcW w:w="425" w:type="dxa"/>
            <w:noWrap/>
            <w:hideMark/>
          </w:tcPr>
          <w:p w14:paraId="16F8575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03BA16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AAD10B1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4FD208F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64C1284" w14:textId="77777777" w:rsidR="0074355E" w:rsidRPr="0074355E" w:rsidRDefault="0074355E">
            <w:r w:rsidRPr="0074355E">
              <w:t>R5-245935</w:t>
            </w:r>
          </w:p>
        </w:tc>
        <w:tc>
          <w:tcPr>
            <w:tcW w:w="3006" w:type="dxa"/>
            <w:noWrap/>
            <w:hideMark/>
          </w:tcPr>
          <w:p w14:paraId="5F6F492A" w14:textId="77777777" w:rsidR="0074355E" w:rsidRPr="0074355E" w:rsidRDefault="0074355E">
            <w:r w:rsidRPr="0074355E">
              <w:t>Addition of test tolerance analysis for Rel-16 RRM EN-DC inter-frequency case measurement accuracy with FR2 serving cell and FR2 target cell</w:t>
            </w:r>
          </w:p>
        </w:tc>
        <w:tc>
          <w:tcPr>
            <w:tcW w:w="1788" w:type="dxa"/>
            <w:noWrap/>
            <w:hideMark/>
          </w:tcPr>
          <w:p w14:paraId="4B56A9CC" w14:textId="77777777" w:rsidR="0074355E" w:rsidRPr="0074355E" w:rsidRDefault="0074355E"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6BCD34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501E7F1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52BD54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A1DEA3" w14:textId="77777777" w:rsidR="0074355E" w:rsidRPr="0074355E" w:rsidRDefault="0074355E">
            <w:proofErr w:type="spellStart"/>
            <w:r w:rsidRPr="0074355E">
              <w:t>NR_RRM_enh-UEConTest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5E6BE87" w14:textId="77777777" w:rsidR="0074355E" w:rsidRPr="0074355E" w:rsidRDefault="0074355E">
            <w:r w:rsidRPr="0074355E">
              <w:t>0791</w:t>
            </w:r>
          </w:p>
        </w:tc>
        <w:tc>
          <w:tcPr>
            <w:tcW w:w="425" w:type="dxa"/>
            <w:noWrap/>
            <w:hideMark/>
          </w:tcPr>
          <w:p w14:paraId="5027F41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7CB24C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74E3EF5" w14:textId="77777777" w:rsidR="0074355E" w:rsidRPr="0074355E" w:rsidRDefault="0074355E">
            <w:r w:rsidRPr="0074355E">
              <w:t>RP-242270</w:t>
            </w:r>
          </w:p>
        </w:tc>
      </w:tr>
      <w:tr w:rsidR="0074355E" w:rsidRPr="0074355E" w14:paraId="618D465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AF6611" w14:textId="77777777" w:rsidR="0074355E" w:rsidRPr="0074355E" w:rsidRDefault="0074355E">
            <w:r w:rsidRPr="0074355E">
              <w:t>R5-245936</w:t>
            </w:r>
          </w:p>
        </w:tc>
        <w:tc>
          <w:tcPr>
            <w:tcW w:w="3006" w:type="dxa"/>
            <w:noWrap/>
            <w:hideMark/>
          </w:tcPr>
          <w:p w14:paraId="2EEB6EB2" w14:textId="77777777" w:rsidR="0074355E" w:rsidRPr="0074355E" w:rsidRDefault="0074355E">
            <w:r w:rsidRPr="0074355E">
              <w:t>Update TC 17.2.1 with TT analysis results</w:t>
            </w:r>
          </w:p>
        </w:tc>
        <w:tc>
          <w:tcPr>
            <w:tcW w:w="1788" w:type="dxa"/>
            <w:noWrap/>
            <w:hideMark/>
          </w:tcPr>
          <w:p w14:paraId="1902784F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0ECE39C8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88B6149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361FE6C4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00E4BE5B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26751AB" w14:textId="77777777" w:rsidR="0074355E" w:rsidRPr="0074355E" w:rsidRDefault="0074355E">
            <w:r w:rsidRPr="0074355E">
              <w:t>0544</w:t>
            </w:r>
          </w:p>
        </w:tc>
        <w:tc>
          <w:tcPr>
            <w:tcW w:w="425" w:type="dxa"/>
            <w:noWrap/>
            <w:hideMark/>
          </w:tcPr>
          <w:p w14:paraId="30B4F83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9A26AC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6E67116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76EB76F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CF456E" w14:textId="77777777" w:rsidR="0074355E" w:rsidRPr="0074355E" w:rsidRDefault="0074355E">
            <w:r w:rsidRPr="0074355E">
              <w:t>R5-245937</w:t>
            </w:r>
          </w:p>
        </w:tc>
        <w:tc>
          <w:tcPr>
            <w:tcW w:w="3006" w:type="dxa"/>
            <w:noWrap/>
            <w:hideMark/>
          </w:tcPr>
          <w:p w14:paraId="41A742AF" w14:textId="77777777" w:rsidR="0074355E" w:rsidRPr="0074355E" w:rsidRDefault="0074355E">
            <w:r w:rsidRPr="0074355E">
              <w:t>Update TC 17.2.2 with TT analysis results</w:t>
            </w:r>
          </w:p>
        </w:tc>
        <w:tc>
          <w:tcPr>
            <w:tcW w:w="1788" w:type="dxa"/>
            <w:noWrap/>
            <w:hideMark/>
          </w:tcPr>
          <w:p w14:paraId="48B6167B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0C893D89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80A63E0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11A63735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30A0B3E3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021D7D2" w14:textId="77777777" w:rsidR="0074355E" w:rsidRPr="0074355E" w:rsidRDefault="0074355E">
            <w:r w:rsidRPr="0074355E">
              <w:t>0545</w:t>
            </w:r>
          </w:p>
        </w:tc>
        <w:tc>
          <w:tcPr>
            <w:tcW w:w="425" w:type="dxa"/>
            <w:noWrap/>
            <w:hideMark/>
          </w:tcPr>
          <w:p w14:paraId="4D614A4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86BB8C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79D41A0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55849F6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3F7B0E" w14:textId="77777777" w:rsidR="0074355E" w:rsidRPr="0074355E" w:rsidRDefault="0074355E">
            <w:r w:rsidRPr="0074355E">
              <w:lastRenderedPageBreak/>
              <w:t>R5-245938</w:t>
            </w:r>
          </w:p>
        </w:tc>
        <w:tc>
          <w:tcPr>
            <w:tcW w:w="3006" w:type="dxa"/>
            <w:noWrap/>
            <w:hideMark/>
          </w:tcPr>
          <w:p w14:paraId="1860B137" w14:textId="77777777" w:rsidR="0074355E" w:rsidRPr="0074355E" w:rsidRDefault="0074355E">
            <w:r w:rsidRPr="0074355E">
              <w:t>Update TC 17.2.3 with TT analysis results</w:t>
            </w:r>
          </w:p>
        </w:tc>
        <w:tc>
          <w:tcPr>
            <w:tcW w:w="1788" w:type="dxa"/>
            <w:noWrap/>
            <w:hideMark/>
          </w:tcPr>
          <w:p w14:paraId="507B3863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222F0AA7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01B87699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1CAA7B77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534F3A55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17D9EE8" w14:textId="77777777" w:rsidR="0074355E" w:rsidRPr="0074355E" w:rsidRDefault="0074355E">
            <w:r w:rsidRPr="0074355E">
              <w:t>0546</w:t>
            </w:r>
          </w:p>
        </w:tc>
        <w:tc>
          <w:tcPr>
            <w:tcW w:w="425" w:type="dxa"/>
            <w:noWrap/>
            <w:hideMark/>
          </w:tcPr>
          <w:p w14:paraId="6B45DD7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24DADA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90C3CC8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247D739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BE3BE41" w14:textId="77777777" w:rsidR="0074355E" w:rsidRPr="0074355E" w:rsidRDefault="0074355E">
            <w:r w:rsidRPr="0074355E">
              <w:t>R5-245939</w:t>
            </w:r>
          </w:p>
        </w:tc>
        <w:tc>
          <w:tcPr>
            <w:tcW w:w="3006" w:type="dxa"/>
            <w:noWrap/>
            <w:hideMark/>
          </w:tcPr>
          <w:p w14:paraId="4B06B847" w14:textId="77777777" w:rsidR="0074355E" w:rsidRPr="0074355E" w:rsidRDefault="0074355E">
            <w:r w:rsidRPr="0074355E">
              <w:t>Update TC 17.2.4 with TT analysis results</w:t>
            </w:r>
          </w:p>
        </w:tc>
        <w:tc>
          <w:tcPr>
            <w:tcW w:w="1788" w:type="dxa"/>
            <w:noWrap/>
            <w:hideMark/>
          </w:tcPr>
          <w:p w14:paraId="5BD84E83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1448E5D0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BA51775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1781B481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65F679E6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BAF5FDF" w14:textId="77777777" w:rsidR="0074355E" w:rsidRPr="0074355E" w:rsidRDefault="0074355E">
            <w:r w:rsidRPr="0074355E">
              <w:t>0547</w:t>
            </w:r>
          </w:p>
        </w:tc>
        <w:tc>
          <w:tcPr>
            <w:tcW w:w="425" w:type="dxa"/>
            <w:noWrap/>
            <w:hideMark/>
          </w:tcPr>
          <w:p w14:paraId="51FDB66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D4B060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320884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7283277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C928B2" w14:textId="77777777" w:rsidR="0074355E" w:rsidRPr="0074355E" w:rsidRDefault="0074355E">
            <w:r w:rsidRPr="0074355E">
              <w:t>R5-245940</w:t>
            </w:r>
          </w:p>
        </w:tc>
        <w:tc>
          <w:tcPr>
            <w:tcW w:w="3006" w:type="dxa"/>
            <w:noWrap/>
            <w:hideMark/>
          </w:tcPr>
          <w:p w14:paraId="6F2B2C9F" w14:textId="77777777" w:rsidR="0074355E" w:rsidRPr="0074355E" w:rsidRDefault="0074355E">
            <w:r w:rsidRPr="0074355E">
              <w:t>Update TC 17.2.5 with TT analysis results</w:t>
            </w:r>
          </w:p>
        </w:tc>
        <w:tc>
          <w:tcPr>
            <w:tcW w:w="1788" w:type="dxa"/>
            <w:noWrap/>
            <w:hideMark/>
          </w:tcPr>
          <w:p w14:paraId="665BC89E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6A2C552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1CB8765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3815F972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3E0F5664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D721B35" w14:textId="77777777" w:rsidR="0074355E" w:rsidRPr="0074355E" w:rsidRDefault="0074355E">
            <w:r w:rsidRPr="0074355E">
              <w:t>0548</w:t>
            </w:r>
          </w:p>
        </w:tc>
        <w:tc>
          <w:tcPr>
            <w:tcW w:w="425" w:type="dxa"/>
            <w:noWrap/>
            <w:hideMark/>
          </w:tcPr>
          <w:p w14:paraId="4D8ABB2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E3A035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29FAB7F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0D4380A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C8EC618" w14:textId="77777777" w:rsidR="0074355E" w:rsidRPr="0074355E" w:rsidRDefault="0074355E">
            <w:r w:rsidRPr="0074355E">
              <w:t>R5-245941</w:t>
            </w:r>
          </w:p>
        </w:tc>
        <w:tc>
          <w:tcPr>
            <w:tcW w:w="3006" w:type="dxa"/>
            <w:noWrap/>
            <w:hideMark/>
          </w:tcPr>
          <w:p w14:paraId="7C525EE8" w14:textId="77777777" w:rsidR="0074355E" w:rsidRPr="0074355E" w:rsidRDefault="0074355E">
            <w:r w:rsidRPr="0074355E">
              <w:t>Update TC 17.2.6 with TT analysis results</w:t>
            </w:r>
          </w:p>
        </w:tc>
        <w:tc>
          <w:tcPr>
            <w:tcW w:w="1788" w:type="dxa"/>
            <w:noWrap/>
            <w:hideMark/>
          </w:tcPr>
          <w:p w14:paraId="7F0FE276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1F6FD68F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2086F202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73FF0A32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1A370758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C217317" w14:textId="77777777" w:rsidR="0074355E" w:rsidRPr="0074355E" w:rsidRDefault="0074355E">
            <w:r w:rsidRPr="0074355E">
              <w:t>0549</w:t>
            </w:r>
          </w:p>
        </w:tc>
        <w:tc>
          <w:tcPr>
            <w:tcW w:w="425" w:type="dxa"/>
            <w:noWrap/>
            <w:hideMark/>
          </w:tcPr>
          <w:p w14:paraId="3A49151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0BA139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D8EE067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4517079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1AB20BE" w14:textId="77777777" w:rsidR="0074355E" w:rsidRPr="0074355E" w:rsidRDefault="0074355E">
            <w:r w:rsidRPr="0074355E">
              <w:t>R5-245942</w:t>
            </w:r>
          </w:p>
        </w:tc>
        <w:tc>
          <w:tcPr>
            <w:tcW w:w="3006" w:type="dxa"/>
            <w:noWrap/>
            <w:hideMark/>
          </w:tcPr>
          <w:p w14:paraId="4D13FAF4" w14:textId="77777777" w:rsidR="0074355E" w:rsidRPr="0074355E" w:rsidRDefault="0074355E">
            <w:r w:rsidRPr="0074355E">
              <w:t>Update NR PRS-based measurement requirements in annex based on the updated TT analysis results</w:t>
            </w:r>
          </w:p>
        </w:tc>
        <w:tc>
          <w:tcPr>
            <w:tcW w:w="1788" w:type="dxa"/>
            <w:noWrap/>
            <w:hideMark/>
          </w:tcPr>
          <w:p w14:paraId="128F4C11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1E65F175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47ECE1B5" w14:textId="77777777" w:rsidR="0074355E" w:rsidRPr="0074355E" w:rsidRDefault="0074355E">
            <w:r w:rsidRPr="0074355E">
              <w:t>37.571-1</w:t>
            </w:r>
          </w:p>
        </w:tc>
        <w:tc>
          <w:tcPr>
            <w:tcW w:w="851" w:type="dxa"/>
            <w:noWrap/>
            <w:hideMark/>
          </w:tcPr>
          <w:p w14:paraId="659BAC2D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202928DF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611A36A" w14:textId="77777777" w:rsidR="0074355E" w:rsidRPr="0074355E" w:rsidRDefault="0074355E">
            <w:r w:rsidRPr="0074355E">
              <w:t>0550</w:t>
            </w:r>
          </w:p>
        </w:tc>
        <w:tc>
          <w:tcPr>
            <w:tcW w:w="425" w:type="dxa"/>
            <w:noWrap/>
            <w:hideMark/>
          </w:tcPr>
          <w:p w14:paraId="4DB7006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096988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C654BBB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4E58592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8C3711" w14:textId="77777777" w:rsidR="0074355E" w:rsidRPr="0074355E" w:rsidRDefault="0074355E">
            <w:r w:rsidRPr="0074355E">
              <w:t>R5-245943</w:t>
            </w:r>
          </w:p>
        </w:tc>
        <w:tc>
          <w:tcPr>
            <w:tcW w:w="3006" w:type="dxa"/>
            <w:noWrap/>
            <w:hideMark/>
          </w:tcPr>
          <w:p w14:paraId="6129504E" w14:textId="77777777" w:rsidR="0074355E" w:rsidRPr="0074355E" w:rsidRDefault="0074355E">
            <w:r w:rsidRPr="0074355E">
              <w:t>Addition of TT analysis for positioning test cases 17.2.1, 17.2.2 and 17.2.3</w:t>
            </w:r>
          </w:p>
        </w:tc>
        <w:tc>
          <w:tcPr>
            <w:tcW w:w="1788" w:type="dxa"/>
            <w:noWrap/>
            <w:hideMark/>
          </w:tcPr>
          <w:p w14:paraId="08FAA4F8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12976F6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6996376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58983A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78D6D93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7B15F32" w14:textId="77777777" w:rsidR="0074355E" w:rsidRPr="0074355E" w:rsidRDefault="0074355E">
            <w:r w:rsidRPr="0074355E">
              <w:t>0772</w:t>
            </w:r>
          </w:p>
        </w:tc>
        <w:tc>
          <w:tcPr>
            <w:tcW w:w="425" w:type="dxa"/>
            <w:noWrap/>
            <w:hideMark/>
          </w:tcPr>
          <w:p w14:paraId="5A9DBCE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063FB0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6A1F59D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418FA12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E622F0D" w14:textId="77777777" w:rsidR="0074355E" w:rsidRPr="0074355E" w:rsidRDefault="0074355E">
            <w:r w:rsidRPr="0074355E">
              <w:t>R5-245944</w:t>
            </w:r>
          </w:p>
        </w:tc>
        <w:tc>
          <w:tcPr>
            <w:tcW w:w="3006" w:type="dxa"/>
            <w:noWrap/>
            <w:hideMark/>
          </w:tcPr>
          <w:p w14:paraId="07B3CA70" w14:textId="77777777" w:rsidR="0074355E" w:rsidRPr="0074355E" w:rsidRDefault="0074355E">
            <w:r w:rsidRPr="0074355E">
              <w:t>Addition of TT analysis for positioning test cases 17.2.4, 17.2.5 and 17.2.6</w:t>
            </w:r>
          </w:p>
        </w:tc>
        <w:tc>
          <w:tcPr>
            <w:tcW w:w="1788" w:type="dxa"/>
            <w:noWrap/>
            <w:hideMark/>
          </w:tcPr>
          <w:p w14:paraId="1769CD75" w14:textId="77777777" w:rsidR="0074355E" w:rsidRPr="0074355E" w:rsidRDefault="0074355E">
            <w:r w:rsidRPr="0074355E">
              <w:t>CATT</w:t>
            </w:r>
          </w:p>
        </w:tc>
        <w:tc>
          <w:tcPr>
            <w:tcW w:w="861" w:type="dxa"/>
            <w:noWrap/>
            <w:hideMark/>
          </w:tcPr>
          <w:p w14:paraId="50FBBFC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4F8C03B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35F3853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A49F9B3" w14:textId="77777777" w:rsidR="0074355E" w:rsidRPr="0074355E" w:rsidRDefault="0074355E">
            <w:proofErr w:type="spellStart"/>
            <w:r w:rsidRPr="0074355E">
              <w:t>NR_pos_enh-UEConTest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2FD31C0" w14:textId="77777777" w:rsidR="0074355E" w:rsidRPr="0074355E" w:rsidRDefault="0074355E">
            <w:r w:rsidRPr="0074355E">
              <w:t>0773</w:t>
            </w:r>
          </w:p>
        </w:tc>
        <w:tc>
          <w:tcPr>
            <w:tcW w:w="425" w:type="dxa"/>
            <w:noWrap/>
            <w:hideMark/>
          </w:tcPr>
          <w:p w14:paraId="266A77E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D86BAF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C0BFED" w14:textId="77777777" w:rsidR="0074355E" w:rsidRPr="0074355E" w:rsidRDefault="0074355E">
            <w:r w:rsidRPr="0074355E">
              <w:t>RP-242264</w:t>
            </w:r>
          </w:p>
        </w:tc>
      </w:tr>
      <w:tr w:rsidR="0074355E" w:rsidRPr="0074355E" w14:paraId="58BBF28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26BFB2" w14:textId="77777777" w:rsidR="0074355E" w:rsidRPr="0074355E" w:rsidRDefault="0074355E">
            <w:r w:rsidRPr="0074355E">
              <w:t>R5-245945</w:t>
            </w:r>
          </w:p>
        </w:tc>
        <w:tc>
          <w:tcPr>
            <w:tcW w:w="3006" w:type="dxa"/>
            <w:noWrap/>
            <w:hideMark/>
          </w:tcPr>
          <w:p w14:paraId="6F94D7AB" w14:textId="77777777" w:rsidR="0074355E" w:rsidRPr="0074355E" w:rsidRDefault="0074355E">
            <w:r w:rsidRPr="0074355E">
              <w:t>Correction to Annex F for MCE RRM test cases</w:t>
            </w:r>
          </w:p>
        </w:tc>
        <w:tc>
          <w:tcPr>
            <w:tcW w:w="1788" w:type="dxa"/>
            <w:noWrap/>
            <w:hideMark/>
          </w:tcPr>
          <w:p w14:paraId="3C22AA5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8ECAE2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E302DC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1F19E3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D4EA9B3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DD10116" w14:textId="77777777" w:rsidR="0074355E" w:rsidRPr="0074355E" w:rsidRDefault="0074355E">
            <w:r w:rsidRPr="0074355E">
              <w:t>3314</w:t>
            </w:r>
          </w:p>
        </w:tc>
        <w:tc>
          <w:tcPr>
            <w:tcW w:w="425" w:type="dxa"/>
            <w:noWrap/>
            <w:hideMark/>
          </w:tcPr>
          <w:p w14:paraId="1623774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9A44AF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DCD3F3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5106C3E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D5442C4" w14:textId="77777777" w:rsidR="0074355E" w:rsidRPr="0074355E" w:rsidRDefault="0074355E">
            <w:r w:rsidRPr="0074355E">
              <w:t>R5-245946</w:t>
            </w:r>
          </w:p>
        </w:tc>
        <w:tc>
          <w:tcPr>
            <w:tcW w:w="3006" w:type="dxa"/>
            <w:noWrap/>
            <w:hideMark/>
          </w:tcPr>
          <w:p w14:paraId="6492409A" w14:textId="77777777" w:rsidR="0074355E" w:rsidRPr="0074355E" w:rsidRDefault="0074355E">
            <w:r w:rsidRPr="0074355E">
              <w:t>Update of FR2c MU</w:t>
            </w:r>
          </w:p>
        </w:tc>
        <w:tc>
          <w:tcPr>
            <w:tcW w:w="1788" w:type="dxa"/>
            <w:noWrap/>
            <w:hideMark/>
          </w:tcPr>
          <w:p w14:paraId="59C54742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004B9DB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EE8783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2CD1AD7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F8A6A5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181DB773" w14:textId="77777777" w:rsidR="0074355E" w:rsidRPr="0074355E" w:rsidRDefault="0074355E">
            <w:r w:rsidRPr="0074355E">
              <w:t>1076</w:t>
            </w:r>
          </w:p>
        </w:tc>
        <w:tc>
          <w:tcPr>
            <w:tcW w:w="425" w:type="dxa"/>
            <w:noWrap/>
            <w:hideMark/>
          </w:tcPr>
          <w:p w14:paraId="4713706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FCBDDA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045A3D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55D6024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975F46" w14:textId="77777777" w:rsidR="0074355E" w:rsidRPr="0074355E" w:rsidRDefault="0074355E">
            <w:r w:rsidRPr="0074355E">
              <w:t>R5-245947</w:t>
            </w:r>
          </w:p>
        </w:tc>
        <w:tc>
          <w:tcPr>
            <w:tcW w:w="3006" w:type="dxa"/>
            <w:noWrap/>
            <w:hideMark/>
          </w:tcPr>
          <w:p w14:paraId="492EC3CA" w14:textId="77777777" w:rsidR="0074355E" w:rsidRPr="0074355E" w:rsidRDefault="0074355E">
            <w:r w:rsidRPr="0074355E">
              <w:t>Update of Transmit OFF power for FR2b</w:t>
            </w:r>
          </w:p>
        </w:tc>
        <w:tc>
          <w:tcPr>
            <w:tcW w:w="1788" w:type="dxa"/>
            <w:noWrap/>
            <w:hideMark/>
          </w:tcPr>
          <w:p w14:paraId="221A018A" w14:textId="77777777" w:rsidR="0074355E" w:rsidRPr="0074355E" w:rsidRDefault="0074355E">
            <w:r w:rsidRPr="0074355E">
              <w:t>Anritsu, Keysight</w:t>
            </w:r>
          </w:p>
        </w:tc>
        <w:tc>
          <w:tcPr>
            <w:tcW w:w="861" w:type="dxa"/>
            <w:noWrap/>
            <w:hideMark/>
          </w:tcPr>
          <w:p w14:paraId="5AB9C6D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40E6A1F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5809E15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E164AF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8463AA7" w14:textId="77777777" w:rsidR="0074355E" w:rsidRPr="0074355E" w:rsidRDefault="0074355E">
            <w:r w:rsidRPr="0074355E">
              <w:t>1077</w:t>
            </w:r>
          </w:p>
        </w:tc>
        <w:tc>
          <w:tcPr>
            <w:tcW w:w="425" w:type="dxa"/>
            <w:noWrap/>
            <w:hideMark/>
          </w:tcPr>
          <w:p w14:paraId="0944BB2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CCBF67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BB41BF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3591E69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22E325" w14:textId="77777777" w:rsidR="0074355E" w:rsidRPr="0074355E" w:rsidRDefault="0074355E">
            <w:r w:rsidRPr="0074355E">
              <w:t>R5-245948</w:t>
            </w:r>
          </w:p>
        </w:tc>
        <w:tc>
          <w:tcPr>
            <w:tcW w:w="3006" w:type="dxa"/>
            <w:noWrap/>
            <w:hideMark/>
          </w:tcPr>
          <w:p w14:paraId="6B70CB7F" w14:textId="77777777" w:rsidR="0074355E" w:rsidRPr="0074355E" w:rsidRDefault="0074355E">
            <w:r w:rsidRPr="0074355E">
              <w:t>Update of MU and TT for UL MIMO</w:t>
            </w:r>
          </w:p>
        </w:tc>
        <w:tc>
          <w:tcPr>
            <w:tcW w:w="1788" w:type="dxa"/>
            <w:noWrap/>
            <w:hideMark/>
          </w:tcPr>
          <w:p w14:paraId="613BA4CC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482E020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8115B54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3CE97E9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4AAD906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954976C" w14:textId="77777777" w:rsidR="0074355E" w:rsidRPr="0074355E" w:rsidRDefault="0074355E">
            <w:r w:rsidRPr="0074355E">
              <w:t>1079</w:t>
            </w:r>
          </w:p>
        </w:tc>
        <w:tc>
          <w:tcPr>
            <w:tcW w:w="425" w:type="dxa"/>
            <w:noWrap/>
            <w:hideMark/>
          </w:tcPr>
          <w:p w14:paraId="0D41AE5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BCA7B4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1E91331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278DA8E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947F3A4" w14:textId="77777777" w:rsidR="0074355E" w:rsidRPr="0074355E" w:rsidRDefault="0074355E">
            <w:r w:rsidRPr="0074355E">
              <w:lastRenderedPageBreak/>
              <w:t>R5-245949</w:t>
            </w:r>
          </w:p>
        </w:tc>
        <w:tc>
          <w:tcPr>
            <w:tcW w:w="3006" w:type="dxa"/>
            <w:noWrap/>
            <w:hideMark/>
          </w:tcPr>
          <w:p w14:paraId="185AAAAE" w14:textId="77777777" w:rsidR="0074355E" w:rsidRPr="0074355E" w:rsidRDefault="0074355E">
            <w:r w:rsidRPr="0074355E">
              <w:t>FR2 MU - General Updates in 38.521-3</w:t>
            </w:r>
          </w:p>
        </w:tc>
        <w:tc>
          <w:tcPr>
            <w:tcW w:w="1788" w:type="dxa"/>
            <w:noWrap/>
            <w:hideMark/>
          </w:tcPr>
          <w:p w14:paraId="69528F5A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1F526E1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8569F55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6E2B491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9F963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3E53029E" w14:textId="77777777" w:rsidR="0074355E" w:rsidRPr="0074355E" w:rsidRDefault="0074355E">
            <w:r w:rsidRPr="0074355E">
              <w:t>1799</w:t>
            </w:r>
          </w:p>
        </w:tc>
        <w:tc>
          <w:tcPr>
            <w:tcW w:w="425" w:type="dxa"/>
            <w:noWrap/>
            <w:hideMark/>
          </w:tcPr>
          <w:p w14:paraId="11982F2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656D20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BC31F1F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6EEE5DB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0965C93" w14:textId="77777777" w:rsidR="0074355E" w:rsidRPr="0074355E" w:rsidRDefault="0074355E">
            <w:r w:rsidRPr="0074355E">
              <w:t>R5-245950</w:t>
            </w:r>
          </w:p>
        </w:tc>
        <w:tc>
          <w:tcPr>
            <w:tcW w:w="3006" w:type="dxa"/>
            <w:noWrap/>
            <w:hideMark/>
          </w:tcPr>
          <w:p w14:paraId="236A2A07" w14:textId="77777777" w:rsidR="0074355E" w:rsidRPr="0074355E" w:rsidRDefault="0074355E">
            <w:r w:rsidRPr="0074355E">
              <w:t>Update of status of FR2 CA and UL MIMO test cases</w:t>
            </w:r>
          </w:p>
        </w:tc>
        <w:tc>
          <w:tcPr>
            <w:tcW w:w="1788" w:type="dxa"/>
            <w:noWrap/>
            <w:hideMark/>
          </w:tcPr>
          <w:p w14:paraId="3ADB11FB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14D9B7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9512AB3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59DFD70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B4980F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DE4B20F" w14:textId="77777777" w:rsidR="0074355E" w:rsidRPr="0074355E" w:rsidRDefault="0074355E">
            <w:r w:rsidRPr="0074355E">
              <w:t>1815</w:t>
            </w:r>
          </w:p>
        </w:tc>
        <w:tc>
          <w:tcPr>
            <w:tcW w:w="425" w:type="dxa"/>
            <w:noWrap/>
            <w:hideMark/>
          </w:tcPr>
          <w:p w14:paraId="598FC3E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B5ABE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4BD319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7F99CA2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98F1EEF" w14:textId="77777777" w:rsidR="0074355E" w:rsidRPr="0074355E" w:rsidRDefault="0074355E">
            <w:r w:rsidRPr="0074355E">
              <w:t>R5-245951</w:t>
            </w:r>
          </w:p>
        </w:tc>
        <w:tc>
          <w:tcPr>
            <w:tcW w:w="3006" w:type="dxa"/>
            <w:noWrap/>
            <w:hideMark/>
          </w:tcPr>
          <w:p w14:paraId="12A299A8" w14:textId="77777777" w:rsidR="0074355E" w:rsidRPr="0074355E" w:rsidRDefault="0074355E">
            <w:r w:rsidRPr="0074355E">
              <w:t>Update of applicability of FR2 CA and MIMO test cases</w:t>
            </w:r>
          </w:p>
        </w:tc>
        <w:tc>
          <w:tcPr>
            <w:tcW w:w="1788" w:type="dxa"/>
            <w:noWrap/>
            <w:hideMark/>
          </w:tcPr>
          <w:p w14:paraId="02ED8BEA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E1D473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4427740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34E5DAD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1096F66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203A194" w14:textId="77777777" w:rsidR="0074355E" w:rsidRPr="0074355E" w:rsidRDefault="0074355E">
            <w:r w:rsidRPr="0074355E">
              <w:t>0465</w:t>
            </w:r>
          </w:p>
        </w:tc>
        <w:tc>
          <w:tcPr>
            <w:tcW w:w="425" w:type="dxa"/>
            <w:noWrap/>
            <w:hideMark/>
          </w:tcPr>
          <w:p w14:paraId="305A789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9D214A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B6FEB12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62EE590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9EE5334" w14:textId="77777777" w:rsidR="0074355E" w:rsidRPr="0074355E" w:rsidRDefault="0074355E">
            <w:r w:rsidRPr="0074355E">
              <w:t>R5-245952</w:t>
            </w:r>
          </w:p>
        </w:tc>
        <w:tc>
          <w:tcPr>
            <w:tcW w:w="3006" w:type="dxa"/>
            <w:noWrap/>
            <w:hideMark/>
          </w:tcPr>
          <w:p w14:paraId="56FABB8B" w14:textId="77777777" w:rsidR="0074355E" w:rsidRPr="0074355E" w:rsidRDefault="0074355E">
            <w:r w:rsidRPr="0074355E">
              <w:t>Correction of Relative Measurement Accuracy test cases including TT</w:t>
            </w:r>
          </w:p>
        </w:tc>
        <w:tc>
          <w:tcPr>
            <w:tcW w:w="1788" w:type="dxa"/>
            <w:noWrap/>
            <w:hideMark/>
          </w:tcPr>
          <w:p w14:paraId="6BF9B28A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543395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EFAA28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03A078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3FDB3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5CA0C58" w14:textId="77777777" w:rsidR="0074355E" w:rsidRPr="0074355E" w:rsidRDefault="0074355E">
            <w:r w:rsidRPr="0074355E">
              <w:t>3413</w:t>
            </w:r>
          </w:p>
        </w:tc>
        <w:tc>
          <w:tcPr>
            <w:tcW w:w="425" w:type="dxa"/>
            <w:noWrap/>
            <w:hideMark/>
          </w:tcPr>
          <w:p w14:paraId="634888B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0B20BA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76F051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0195EB7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CDA0FEC" w14:textId="77777777" w:rsidR="0074355E" w:rsidRPr="0074355E" w:rsidRDefault="0074355E">
            <w:r w:rsidRPr="0074355E">
              <w:t>R5-245953</w:t>
            </w:r>
          </w:p>
        </w:tc>
        <w:tc>
          <w:tcPr>
            <w:tcW w:w="3006" w:type="dxa"/>
            <w:noWrap/>
            <w:hideMark/>
          </w:tcPr>
          <w:p w14:paraId="04A1BB49" w14:textId="77777777" w:rsidR="0074355E" w:rsidRPr="0074355E" w:rsidRDefault="0074355E">
            <w:r w:rsidRPr="0074355E">
              <w:t>Correction of Absolute Measurement Accuracy test cases including TT</w:t>
            </w:r>
          </w:p>
        </w:tc>
        <w:tc>
          <w:tcPr>
            <w:tcW w:w="1788" w:type="dxa"/>
            <w:noWrap/>
            <w:hideMark/>
          </w:tcPr>
          <w:p w14:paraId="4B9A9E62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5BAFEA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1C81977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485F16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18AC9F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47308DD" w14:textId="77777777" w:rsidR="0074355E" w:rsidRPr="0074355E" w:rsidRDefault="0074355E">
            <w:r w:rsidRPr="0074355E">
              <w:t>3414</w:t>
            </w:r>
          </w:p>
        </w:tc>
        <w:tc>
          <w:tcPr>
            <w:tcW w:w="425" w:type="dxa"/>
            <w:noWrap/>
            <w:hideMark/>
          </w:tcPr>
          <w:p w14:paraId="4C27AAA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8C999A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17D010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40F19FF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F767B5B" w14:textId="77777777" w:rsidR="0074355E" w:rsidRPr="0074355E" w:rsidRDefault="0074355E">
            <w:r w:rsidRPr="0074355E">
              <w:t>R5-245954</w:t>
            </w:r>
          </w:p>
        </w:tc>
        <w:tc>
          <w:tcPr>
            <w:tcW w:w="3006" w:type="dxa"/>
            <w:noWrap/>
            <w:hideMark/>
          </w:tcPr>
          <w:p w14:paraId="2F67576F" w14:textId="77777777" w:rsidR="0074355E" w:rsidRPr="0074355E" w:rsidRDefault="0074355E">
            <w:r w:rsidRPr="0074355E">
              <w:t>Correction of FR2 Intra-frequency measurement accuracy test cases including TT for PC1</w:t>
            </w:r>
          </w:p>
        </w:tc>
        <w:tc>
          <w:tcPr>
            <w:tcW w:w="1788" w:type="dxa"/>
            <w:noWrap/>
            <w:hideMark/>
          </w:tcPr>
          <w:p w14:paraId="2A9208A1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3F61D10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69C8010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CE9B81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47E86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AAB8B0A" w14:textId="77777777" w:rsidR="0074355E" w:rsidRPr="0074355E" w:rsidRDefault="0074355E">
            <w:r w:rsidRPr="0074355E">
              <w:t>3409</w:t>
            </w:r>
          </w:p>
        </w:tc>
        <w:tc>
          <w:tcPr>
            <w:tcW w:w="425" w:type="dxa"/>
            <w:noWrap/>
            <w:hideMark/>
          </w:tcPr>
          <w:p w14:paraId="4201CD6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A30FEC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AAA110" w14:textId="77777777" w:rsidR="0074355E" w:rsidRPr="0074355E" w:rsidRDefault="0074355E">
            <w:r w:rsidRPr="0074355E">
              <w:t>RP-242247</w:t>
            </w:r>
          </w:p>
        </w:tc>
      </w:tr>
      <w:tr w:rsidR="0074355E" w:rsidRPr="0074355E" w14:paraId="5D996AA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9235E0" w14:textId="77777777" w:rsidR="0074355E" w:rsidRPr="0074355E" w:rsidRDefault="0074355E">
            <w:r w:rsidRPr="0074355E">
              <w:t>R5-245955</w:t>
            </w:r>
          </w:p>
        </w:tc>
        <w:tc>
          <w:tcPr>
            <w:tcW w:w="3006" w:type="dxa"/>
            <w:noWrap/>
            <w:hideMark/>
          </w:tcPr>
          <w:p w14:paraId="54298ADF" w14:textId="77777777" w:rsidR="0074355E" w:rsidRPr="0074355E" w:rsidRDefault="0074355E">
            <w:r w:rsidRPr="0074355E">
              <w:t>Update the position of core requirements for test case 7.5.14</w:t>
            </w:r>
          </w:p>
        </w:tc>
        <w:tc>
          <w:tcPr>
            <w:tcW w:w="1788" w:type="dxa"/>
            <w:noWrap/>
            <w:hideMark/>
          </w:tcPr>
          <w:p w14:paraId="58C1653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E544DB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362671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F6DA96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D087A8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195284E3" w14:textId="77777777" w:rsidR="0074355E" w:rsidRPr="0074355E" w:rsidRDefault="0074355E">
            <w:r w:rsidRPr="0074355E">
              <w:t>3391</w:t>
            </w:r>
          </w:p>
        </w:tc>
        <w:tc>
          <w:tcPr>
            <w:tcW w:w="425" w:type="dxa"/>
            <w:noWrap/>
            <w:hideMark/>
          </w:tcPr>
          <w:p w14:paraId="0DC0B02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43206F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E42A3F8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7EE90FA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9DC21D" w14:textId="77777777" w:rsidR="0074355E" w:rsidRPr="0074355E" w:rsidRDefault="0074355E">
            <w:r w:rsidRPr="0074355E">
              <w:t>R5-245956</w:t>
            </w:r>
          </w:p>
        </w:tc>
        <w:tc>
          <w:tcPr>
            <w:tcW w:w="3006" w:type="dxa"/>
            <w:noWrap/>
            <w:hideMark/>
          </w:tcPr>
          <w:p w14:paraId="7C2CC1E0" w14:textId="77777777" w:rsidR="0074355E" w:rsidRPr="0074355E" w:rsidRDefault="0074355E">
            <w:r w:rsidRPr="0074355E">
              <w:t xml:space="preserve">Correction to Annex F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cases</w:t>
            </w:r>
          </w:p>
        </w:tc>
        <w:tc>
          <w:tcPr>
            <w:tcW w:w="1788" w:type="dxa"/>
            <w:noWrap/>
            <w:hideMark/>
          </w:tcPr>
          <w:p w14:paraId="5C16AB6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CBB7AF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68638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2BF85D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87F5C4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9050131" w14:textId="77777777" w:rsidR="0074355E" w:rsidRPr="0074355E" w:rsidRDefault="0074355E">
            <w:r w:rsidRPr="0074355E">
              <w:t>3342</w:t>
            </w:r>
          </w:p>
        </w:tc>
        <w:tc>
          <w:tcPr>
            <w:tcW w:w="425" w:type="dxa"/>
            <w:noWrap/>
            <w:hideMark/>
          </w:tcPr>
          <w:p w14:paraId="400B7B0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37ADD2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824049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0C693A1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E0B5410" w14:textId="77777777" w:rsidR="0074355E" w:rsidRPr="0074355E" w:rsidRDefault="0074355E">
            <w:r w:rsidRPr="0074355E">
              <w:t>R5-245957</w:t>
            </w:r>
          </w:p>
        </w:tc>
        <w:tc>
          <w:tcPr>
            <w:tcW w:w="3006" w:type="dxa"/>
            <w:noWrap/>
            <w:hideMark/>
          </w:tcPr>
          <w:p w14:paraId="23A4B92A" w14:textId="77777777" w:rsidR="0074355E" w:rsidRPr="0074355E" w:rsidRDefault="0074355E">
            <w:r w:rsidRPr="0074355E">
              <w:t>Correction to Redcap RRM TC 16.6.4.5 and 16.6.4.7_CSI-RS L1 RSRP 1Rx with TT</w:t>
            </w:r>
          </w:p>
        </w:tc>
        <w:tc>
          <w:tcPr>
            <w:tcW w:w="1788" w:type="dxa"/>
            <w:noWrap/>
            <w:hideMark/>
          </w:tcPr>
          <w:p w14:paraId="01604173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4BB8D4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28A97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4FA7ED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8E0EFEC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8610733" w14:textId="77777777" w:rsidR="0074355E" w:rsidRPr="0074355E" w:rsidRDefault="0074355E">
            <w:r w:rsidRPr="0074355E">
              <w:t>3283</w:t>
            </w:r>
          </w:p>
        </w:tc>
        <w:tc>
          <w:tcPr>
            <w:tcW w:w="425" w:type="dxa"/>
            <w:noWrap/>
            <w:hideMark/>
          </w:tcPr>
          <w:p w14:paraId="1D5E20E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F20C43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142F58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63CEEBA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E6F04E" w14:textId="77777777" w:rsidR="0074355E" w:rsidRPr="0074355E" w:rsidRDefault="0074355E">
            <w:r w:rsidRPr="0074355E">
              <w:t>R5-245958</w:t>
            </w:r>
          </w:p>
        </w:tc>
        <w:tc>
          <w:tcPr>
            <w:tcW w:w="3006" w:type="dxa"/>
            <w:noWrap/>
            <w:hideMark/>
          </w:tcPr>
          <w:p w14:paraId="259DB9A7" w14:textId="77777777" w:rsidR="0074355E" w:rsidRPr="0074355E" w:rsidRDefault="0074355E">
            <w:r w:rsidRPr="0074355E">
              <w:t>Correction of Redcap CSI-RS based BFD and LR 16.5.2.5 and 16.5.2.7 test case with Test Tolerance</w:t>
            </w:r>
          </w:p>
        </w:tc>
        <w:tc>
          <w:tcPr>
            <w:tcW w:w="1788" w:type="dxa"/>
            <w:noWrap/>
            <w:hideMark/>
          </w:tcPr>
          <w:p w14:paraId="2EE802ED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5C50DF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3B5D50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1BB84D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1E48853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74E858F" w14:textId="77777777" w:rsidR="0074355E" w:rsidRPr="0074355E" w:rsidRDefault="0074355E">
            <w:r w:rsidRPr="0074355E">
              <w:t>3284</w:t>
            </w:r>
          </w:p>
        </w:tc>
        <w:tc>
          <w:tcPr>
            <w:tcW w:w="425" w:type="dxa"/>
            <w:noWrap/>
            <w:hideMark/>
          </w:tcPr>
          <w:p w14:paraId="5A669BA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D6DA12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1CBD59E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4D4BEAB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43477E3" w14:textId="77777777" w:rsidR="0074355E" w:rsidRPr="0074355E" w:rsidRDefault="0074355E">
            <w:r w:rsidRPr="0074355E">
              <w:t>R5-245959</w:t>
            </w:r>
          </w:p>
        </w:tc>
        <w:tc>
          <w:tcPr>
            <w:tcW w:w="3006" w:type="dxa"/>
            <w:noWrap/>
            <w:hideMark/>
          </w:tcPr>
          <w:p w14:paraId="3BE7F4BD" w14:textId="77777777" w:rsidR="0074355E" w:rsidRPr="0074355E" w:rsidRDefault="0074355E">
            <w:r w:rsidRPr="0074355E">
              <w:t xml:space="preserve">Correction of 16.7.4.3.1 Redcap CSI-RS based L1-RSRP accuracy </w:t>
            </w:r>
            <w:r w:rsidRPr="0074355E">
              <w:lastRenderedPageBreak/>
              <w:t>for 1RX test case with Test Tolerance</w:t>
            </w:r>
          </w:p>
        </w:tc>
        <w:tc>
          <w:tcPr>
            <w:tcW w:w="1788" w:type="dxa"/>
            <w:noWrap/>
            <w:hideMark/>
          </w:tcPr>
          <w:p w14:paraId="4CA4D61E" w14:textId="77777777" w:rsidR="0074355E" w:rsidRPr="0074355E" w:rsidRDefault="0074355E">
            <w:r w:rsidRPr="0074355E">
              <w:lastRenderedPageBreak/>
              <w:t>MediaTek Inc.</w:t>
            </w:r>
          </w:p>
        </w:tc>
        <w:tc>
          <w:tcPr>
            <w:tcW w:w="861" w:type="dxa"/>
            <w:noWrap/>
            <w:hideMark/>
          </w:tcPr>
          <w:p w14:paraId="6AB7267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4BC72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924CD4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3E51FD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804957D" w14:textId="77777777" w:rsidR="0074355E" w:rsidRPr="0074355E" w:rsidRDefault="0074355E">
            <w:r w:rsidRPr="0074355E">
              <w:t>3285</w:t>
            </w:r>
          </w:p>
        </w:tc>
        <w:tc>
          <w:tcPr>
            <w:tcW w:w="425" w:type="dxa"/>
            <w:noWrap/>
            <w:hideMark/>
          </w:tcPr>
          <w:p w14:paraId="72E7B05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D64712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15537D6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26A79FC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77CCAF" w14:textId="77777777" w:rsidR="0074355E" w:rsidRPr="0074355E" w:rsidRDefault="0074355E">
            <w:r w:rsidRPr="0074355E">
              <w:t>R5-245960</w:t>
            </w:r>
          </w:p>
        </w:tc>
        <w:tc>
          <w:tcPr>
            <w:tcW w:w="3006" w:type="dxa"/>
            <w:noWrap/>
            <w:hideMark/>
          </w:tcPr>
          <w:p w14:paraId="32F458DA" w14:textId="77777777" w:rsidR="0074355E" w:rsidRPr="0074355E" w:rsidRDefault="0074355E">
            <w:r w:rsidRPr="0074355E">
              <w:t>Correction of 16.7.4.3.2 Redcap CSI-RS based L1-RSRP accuracy for 1RX test case with Test Tolerance</w:t>
            </w:r>
          </w:p>
        </w:tc>
        <w:tc>
          <w:tcPr>
            <w:tcW w:w="1788" w:type="dxa"/>
            <w:noWrap/>
            <w:hideMark/>
          </w:tcPr>
          <w:p w14:paraId="63015FA9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46BFC6A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63438C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C73E54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530396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616DF04" w14:textId="77777777" w:rsidR="0074355E" w:rsidRPr="0074355E" w:rsidRDefault="0074355E">
            <w:r w:rsidRPr="0074355E">
              <w:t>3286</w:t>
            </w:r>
          </w:p>
        </w:tc>
        <w:tc>
          <w:tcPr>
            <w:tcW w:w="425" w:type="dxa"/>
            <w:noWrap/>
            <w:hideMark/>
          </w:tcPr>
          <w:p w14:paraId="3676519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4246C4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5B1E56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17550E1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7A9B3FF" w14:textId="77777777" w:rsidR="0074355E" w:rsidRPr="0074355E" w:rsidRDefault="0074355E">
            <w:r w:rsidRPr="0074355E">
              <w:t>R5-245961</w:t>
            </w:r>
          </w:p>
        </w:tc>
        <w:tc>
          <w:tcPr>
            <w:tcW w:w="3006" w:type="dxa"/>
            <w:noWrap/>
            <w:hideMark/>
          </w:tcPr>
          <w:p w14:paraId="146AE62D" w14:textId="77777777" w:rsidR="0074355E" w:rsidRPr="0074355E" w:rsidRDefault="0074355E">
            <w:r w:rsidRPr="0074355E">
              <w:t>Correction to cell2 SS-RSRP for test 1 in TC 16.7.3.1</w:t>
            </w:r>
          </w:p>
        </w:tc>
        <w:tc>
          <w:tcPr>
            <w:tcW w:w="1788" w:type="dxa"/>
            <w:noWrap/>
            <w:hideMark/>
          </w:tcPr>
          <w:p w14:paraId="640D0A16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6348E19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E03DB8F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50AFE7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1D2509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C6A6D79" w14:textId="77777777" w:rsidR="0074355E" w:rsidRPr="0074355E" w:rsidRDefault="0074355E">
            <w:r w:rsidRPr="0074355E">
              <w:t>3377</w:t>
            </w:r>
          </w:p>
        </w:tc>
        <w:tc>
          <w:tcPr>
            <w:tcW w:w="425" w:type="dxa"/>
            <w:noWrap/>
            <w:hideMark/>
          </w:tcPr>
          <w:p w14:paraId="59F692C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3698B4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310D1FF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194E64C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50B2648" w14:textId="77777777" w:rsidR="0074355E" w:rsidRPr="0074355E" w:rsidRDefault="0074355E">
            <w:r w:rsidRPr="0074355E">
              <w:t>R5-245962</w:t>
            </w:r>
          </w:p>
        </w:tc>
        <w:tc>
          <w:tcPr>
            <w:tcW w:w="3006" w:type="dxa"/>
            <w:noWrap/>
            <w:hideMark/>
          </w:tcPr>
          <w:p w14:paraId="07C87765" w14:textId="77777777" w:rsidR="0074355E" w:rsidRPr="0074355E" w:rsidRDefault="0074355E">
            <w:r w:rsidRPr="0074355E">
              <w:t>Update to NR2L FR1 measurement accuracy TC 16.7.5.2</w:t>
            </w:r>
          </w:p>
        </w:tc>
        <w:tc>
          <w:tcPr>
            <w:tcW w:w="1788" w:type="dxa"/>
            <w:noWrap/>
            <w:hideMark/>
          </w:tcPr>
          <w:p w14:paraId="30990C00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7A6E193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CCA3C2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5738B7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CB9936B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6594523" w14:textId="77777777" w:rsidR="0074355E" w:rsidRPr="0074355E" w:rsidRDefault="0074355E">
            <w:r w:rsidRPr="0074355E">
              <w:t>3383</w:t>
            </w:r>
          </w:p>
        </w:tc>
        <w:tc>
          <w:tcPr>
            <w:tcW w:w="425" w:type="dxa"/>
            <w:noWrap/>
            <w:hideMark/>
          </w:tcPr>
          <w:p w14:paraId="39BE44A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35D8F7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754BFC9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316D4B5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F7CE934" w14:textId="77777777" w:rsidR="0074355E" w:rsidRPr="0074355E" w:rsidRDefault="0074355E">
            <w:r w:rsidRPr="0074355E">
              <w:t>R5-245963</w:t>
            </w:r>
          </w:p>
        </w:tc>
        <w:tc>
          <w:tcPr>
            <w:tcW w:w="3006" w:type="dxa"/>
            <w:noWrap/>
            <w:hideMark/>
          </w:tcPr>
          <w:p w14:paraId="260B5199" w14:textId="77777777" w:rsidR="0074355E" w:rsidRPr="0074355E" w:rsidRDefault="0074355E">
            <w:r w:rsidRPr="0074355E">
              <w:t xml:space="preserve">Correction of SS-RSRP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test case 16.7.1.3.1 including Test Tolerance</w:t>
            </w:r>
          </w:p>
        </w:tc>
        <w:tc>
          <w:tcPr>
            <w:tcW w:w="1788" w:type="dxa"/>
            <w:noWrap/>
            <w:hideMark/>
          </w:tcPr>
          <w:p w14:paraId="1B462F07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6E86EE3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96DA98B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F0E133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A02DC2D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4AC5659E" w14:textId="77777777" w:rsidR="0074355E" w:rsidRPr="0074355E" w:rsidRDefault="0074355E">
            <w:r w:rsidRPr="0074355E">
              <w:t>3408</w:t>
            </w:r>
          </w:p>
        </w:tc>
        <w:tc>
          <w:tcPr>
            <w:tcW w:w="425" w:type="dxa"/>
            <w:noWrap/>
            <w:hideMark/>
          </w:tcPr>
          <w:p w14:paraId="11D82BE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D18032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D3E7DD0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00EB5C8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8EFF39D" w14:textId="77777777" w:rsidR="0074355E" w:rsidRPr="0074355E" w:rsidRDefault="0074355E">
            <w:r w:rsidRPr="0074355E">
              <w:t>R5-245964</w:t>
            </w:r>
          </w:p>
        </w:tc>
        <w:tc>
          <w:tcPr>
            <w:tcW w:w="3006" w:type="dxa"/>
            <w:noWrap/>
            <w:hideMark/>
          </w:tcPr>
          <w:p w14:paraId="3861B1EA" w14:textId="77777777" w:rsidR="0074355E" w:rsidRPr="0074355E" w:rsidRDefault="0074355E">
            <w:r w:rsidRPr="0074355E">
              <w:t xml:space="preserve">Update of TT analysis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TC 16.6.4.5 and 16.6.4.7</w:t>
            </w:r>
          </w:p>
        </w:tc>
        <w:tc>
          <w:tcPr>
            <w:tcW w:w="1788" w:type="dxa"/>
            <w:noWrap/>
            <w:hideMark/>
          </w:tcPr>
          <w:p w14:paraId="16F33CB8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0C6D291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CE7E25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6CA380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6D3E4D8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9FF01D2" w14:textId="77777777" w:rsidR="0074355E" w:rsidRPr="0074355E" w:rsidRDefault="0074355E">
            <w:r w:rsidRPr="0074355E">
              <w:t>0778</w:t>
            </w:r>
          </w:p>
        </w:tc>
        <w:tc>
          <w:tcPr>
            <w:tcW w:w="425" w:type="dxa"/>
            <w:noWrap/>
            <w:hideMark/>
          </w:tcPr>
          <w:p w14:paraId="36F5967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69AA13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2754C1" w14:textId="77777777" w:rsidR="0074355E" w:rsidRPr="0074355E" w:rsidRDefault="0074355E">
            <w:r w:rsidRPr="0074355E">
              <w:t>RP-242255</w:t>
            </w:r>
          </w:p>
        </w:tc>
      </w:tr>
      <w:tr w:rsidR="0074355E" w:rsidRPr="0074355E" w14:paraId="5BAFE4F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049C750" w14:textId="77777777" w:rsidR="0074355E" w:rsidRPr="0074355E" w:rsidRDefault="0074355E">
            <w:r w:rsidRPr="0074355E">
              <w:t>R5-245965</w:t>
            </w:r>
          </w:p>
        </w:tc>
        <w:tc>
          <w:tcPr>
            <w:tcW w:w="3006" w:type="dxa"/>
            <w:noWrap/>
            <w:hideMark/>
          </w:tcPr>
          <w:p w14:paraId="09703636" w14:textId="77777777" w:rsidR="0074355E" w:rsidRPr="0074355E" w:rsidRDefault="0074355E">
            <w:r w:rsidRPr="0074355E">
              <w:t xml:space="preserve">Update of Test Tolerance analyses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cases 16.5.2.5 and 16.5.2.7</w:t>
            </w:r>
          </w:p>
        </w:tc>
        <w:tc>
          <w:tcPr>
            <w:tcW w:w="1788" w:type="dxa"/>
            <w:noWrap/>
            <w:hideMark/>
          </w:tcPr>
          <w:p w14:paraId="30DC7502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4819AD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B1D8D55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47C3D94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F7486F6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46A6E58" w14:textId="77777777" w:rsidR="0074355E" w:rsidRPr="0074355E" w:rsidRDefault="0074355E">
            <w:r w:rsidRPr="0074355E">
              <w:t>0779</w:t>
            </w:r>
          </w:p>
        </w:tc>
        <w:tc>
          <w:tcPr>
            <w:tcW w:w="425" w:type="dxa"/>
            <w:noWrap/>
            <w:hideMark/>
          </w:tcPr>
          <w:p w14:paraId="3218242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32F9B2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45FD660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5377663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5F075A9" w14:textId="77777777" w:rsidR="0074355E" w:rsidRPr="0074355E" w:rsidRDefault="0074355E">
            <w:r w:rsidRPr="0074355E">
              <w:t>R5-245966</w:t>
            </w:r>
          </w:p>
        </w:tc>
        <w:tc>
          <w:tcPr>
            <w:tcW w:w="3006" w:type="dxa"/>
            <w:noWrap/>
            <w:hideMark/>
          </w:tcPr>
          <w:p w14:paraId="74DE8D43" w14:textId="77777777" w:rsidR="0074355E" w:rsidRPr="0074355E" w:rsidRDefault="0074355E">
            <w:r w:rsidRPr="0074355E">
              <w:t xml:space="preserve">Update of Test Tolerance analyses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cases 16.7.4.3.1</w:t>
            </w:r>
          </w:p>
        </w:tc>
        <w:tc>
          <w:tcPr>
            <w:tcW w:w="1788" w:type="dxa"/>
            <w:noWrap/>
            <w:hideMark/>
          </w:tcPr>
          <w:p w14:paraId="18DE3E60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210BA63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6F5694C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FD55B1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714F41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9E636E1" w14:textId="77777777" w:rsidR="0074355E" w:rsidRPr="0074355E" w:rsidRDefault="0074355E">
            <w:r w:rsidRPr="0074355E">
              <w:t>0780</w:t>
            </w:r>
          </w:p>
        </w:tc>
        <w:tc>
          <w:tcPr>
            <w:tcW w:w="425" w:type="dxa"/>
            <w:noWrap/>
            <w:hideMark/>
          </w:tcPr>
          <w:p w14:paraId="6FD44BF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E73816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038F0B6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463AEB3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698F545" w14:textId="77777777" w:rsidR="0074355E" w:rsidRPr="0074355E" w:rsidRDefault="0074355E">
            <w:r w:rsidRPr="0074355E">
              <w:t>R5-245967</w:t>
            </w:r>
          </w:p>
        </w:tc>
        <w:tc>
          <w:tcPr>
            <w:tcW w:w="3006" w:type="dxa"/>
            <w:noWrap/>
            <w:hideMark/>
          </w:tcPr>
          <w:p w14:paraId="55060EC3" w14:textId="77777777" w:rsidR="0074355E" w:rsidRPr="0074355E" w:rsidRDefault="0074355E">
            <w:r w:rsidRPr="0074355E">
              <w:t xml:space="preserve">Update of Test Tolerance analyses for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test cases 16.7.4.3.2</w:t>
            </w:r>
          </w:p>
        </w:tc>
        <w:tc>
          <w:tcPr>
            <w:tcW w:w="1788" w:type="dxa"/>
            <w:noWrap/>
            <w:hideMark/>
          </w:tcPr>
          <w:p w14:paraId="64713F9B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7A2054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DB28609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4CCD50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115F5A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27E5F76" w14:textId="77777777" w:rsidR="0074355E" w:rsidRPr="0074355E" w:rsidRDefault="0074355E">
            <w:r w:rsidRPr="0074355E">
              <w:t>0781</w:t>
            </w:r>
          </w:p>
        </w:tc>
        <w:tc>
          <w:tcPr>
            <w:tcW w:w="425" w:type="dxa"/>
            <w:noWrap/>
            <w:hideMark/>
          </w:tcPr>
          <w:p w14:paraId="5521108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082E82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910D7FD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1044152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D5D67F4" w14:textId="77777777" w:rsidR="0074355E" w:rsidRPr="0074355E" w:rsidRDefault="0074355E">
            <w:r w:rsidRPr="0074355E">
              <w:t>R5-245968</w:t>
            </w:r>
          </w:p>
        </w:tc>
        <w:tc>
          <w:tcPr>
            <w:tcW w:w="3006" w:type="dxa"/>
            <w:noWrap/>
            <w:hideMark/>
          </w:tcPr>
          <w:p w14:paraId="6369DB79" w14:textId="77777777" w:rsidR="0074355E" w:rsidRPr="0074355E" w:rsidRDefault="0074355E">
            <w:r w:rsidRPr="0074355E">
              <w:t xml:space="preserve">Definition of 40cm SE </w:t>
            </w:r>
            <w:proofErr w:type="spellStart"/>
            <w:r w:rsidRPr="0074355E">
              <w:t>QoQZ</w:t>
            </w:r>
            <w:proofErr w:type="spellEnd"/>
            <w:r w:rsidRPr="0074355E">
              <w:t xml:space="preserve"> MU</w:t>
            </w:r>
          </w:p>
        </w:tc>
        <w:tc>
          <w:tcPr>
            <w:tcW w:w="1788" w:type="dxa"/>
            <w:noWrap/>
            <w:hideMark/>
          </w:tcPr>
          <w:p w14:paraId="6F159702" w14:textId="77777777" w:rsidR="0074355E" w:rsidRPr="0074355E" w:rsidRDefault="0074355E">
            <w:r w:rsidRPr="0074355E">
              <w:t>Keysight Technologies UK Ltd</w:t>
            </w:r>
          </w:p>
        </w:tc>
        <w:tc>
          <w:tcPr>
            <w:tcW w:w="861" w:type="dxa"/>
            <w:noWrap/>
            <w:hideMark/>
          </w:tcPr>
          <w:p w14:paraId="2A4F10B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6408F4D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65C6428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1F23E49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54C2DD1" w14:textId="77777777" w:rsidR="0074355E" w:rsidRPr="0074355E" w:rsidRDefault="0074355E">
            <w:r w:rsidRPr="0074355E">
              <w:t>0783</w:t>
            </w:r>
          </w:p>
        </w:tc>
        <w:tc>
          <w:tcPr>
            <w:tcW w:w="425" w:type="dxa"/>
            <w:noWrap/>
            <w:hideMark/>
          </w:tcPr>
          <w:p w14:paraId="168686B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1EAF8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E4CB837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6C3AF46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EEB9CA2" w14:textId="77777777" w:rsidR="0074355E" w:rsidRPr="0074355E" w:rsidRDefault="0074355E">
            <w:r w:rsidRPr="0074355E">
              <w:lastRenderedPageBreak/>
              <w:t>R5-245969</w:t>
            </w:r>
          </w:p>
        </w:tc>
        <w:tc>
          <w:tcPr>
            <w:tcW w:w="3006" w:type="dxa"/>
            <w:noWrap/>
            <w:hideMark/>
          </w:tcPr>
          <w:p w14:paraId="4FE4C02D" w14:textId="77777777" w:rsidR="0074355E" w:rsidRPr="0074355E" w:rsidRDefault="0074355E">
            <w:r w:rsidRPr="0074355E">
              <w:t>Update of FR2c MU</w:t>
            </w:r>
          </w:p>
        </w:tc>
        <w:tc>
          <w:tcPr>
            <w:tcW w:w="1788" w:type="dxa"/>
            <w:noWrap/>
            <w:hideMark/>
          </w:tcPr>
          <w:p w14:paraId="15AD6993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38B7DD1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0AA3133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C2E239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117CB7F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78E6873C" w14:textId="77777777" w:rsidR="0074355E" w:rsidRPr="0074355E" w:rsidRDefault="0074355E">
            <w:r w:rsidRPr="0074355E">
              <w:t>0792</w:t>
            </w:r>
          </w:p>
        </w:tc>
        <w:tc>
          <w:tcPr>
            <w:tcW w:w="425" w:type="dxa"/>
            <w:noWrap/>
            <w:hideMark/>
          </w:tcPr>
          <w:p w14:paraId="3EDF04E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CCC6DD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99E62A4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67576B4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CBE4665" w14:textId="77777777" w:rsidR="0074355E" w:rsidRPr="0074355E" w:rsidRDefault="0074355E">
            <w:r w:rsidRPr="0074355E">
              <w:t>R5-245970</w:t>
            </w:r>
          </w:p>
        </w:tc>
        <w:tc>
          <w:tcPr>
            <w:tcW w:w="3006" w:type="dxa"/>
            <w:noWrap/>
            <w:hideMark/>
          </w:tcPr>
          <w:p w14:paraId="1A9F4EA9" w14:textId="77777777" w:rsidR="0074355E" w:rsidRPr="0074355E" w:rsidRDefault="0074355E">
            <w:r w:rsidRPr="0074355E">
              <w:t>Documentation of MU for n259</w:t>
            </w:r>
          </w:p>
        </w:tc>
        <w:tc>
          <w:tcPr>
            <w:tcW w:w="1788" w:type="dxa"/>
            <w:noWrap/>
            <w:hideMark/>
          </w:tcPr>
          <w:p w14:paraId="6C99652F" w14:textId="77777777" w:rsidR="0074355E" w:rsidRPr="0074355E" w:rsidRDefault="0074355E">
            <w:r w:rsidRPr="0074355E">
              <w:t>ROHDE &amp; SCHWARZ, Anritsu</w:t>
            </w:r>
          </w:p>
        </w:tc>
        <w:tc>
          <w:tcPr>
            <w:tcW w:w="861" w:type="dxa"/>
            <w:noWrap/>
            <w:hideMark/>
          </w:tcPr>
          <w:p w14:paraId="53CBBA5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9B804E7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33A0EA5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F4AA59B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DC00646" w14:textId="77777777" w:rsidR="0074355E" w:rsidRPr="0074355E" w:rsidRDefault="0074355E">
            <w:r w:rsidRPr="0074355E">
              <w:t>0795</w:t>
            </w:r>
          </w:p>
        </w:tc>
        <w:tc>
          <w:tcPr>
            <w:tcW w:w="425" w:type="dxa"/>
            <w:noWrap/>
            <w:hideMark/>
          </w:tcPr>
          <w:p w14:paraId="3ABD728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0DFDA1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6BDB861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370CC0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BA8CEF" w14:textId="77777777" w:rsidR="0074355E" w:rsidRPr="0074355E" w:rsidRDefault="0074355E">
            <w:r w:rsidRPr="0074355E">
              <w:t>R5-245971</w:t>
            </w:r>
          </w:p>
        </w:tc>
        <w:tc>
          <w:tcPr>
            <w:tcW w:w="3006" w:type="dxa"/>
            <w:noWrap/>
            <w:hideMark/>
          </w:tcPr>
          <w:p w14:paraId="52BD6B04" w14:textId="77777777" w:rsidR="0074355E" w:rsidRPr="0074355E" w:rsidRDefault="0074355E">
            <w:r w:rsidRPr="0074355E">
              <w:t>Documentation of MU for UL MIMO</w:t>
            </w:r>
          </w:p>
        </w:tc>
        <w:tc>
          <w:tcPr>
            <w:tcW w:w="1788" w:type="dxa"/>
            <w:noWrap/>
            <w:hideMark/>
          </w:tcPr>
          <w:p w14:paraId="47BF4927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106628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A34121A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7AA7365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BDC07E8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32855ED" w14:textId="77777777" w:rsidR="0074355E" w:rsidRPr="0074355E" w:rsidRDefault="0074355E">
            <w:r w:rsidRPr="0074355E">
              <w:t>0796</w:t>
            </w:r>
          </w:p>
        </w:tc>
        <w:tc>
          <w:tcPr>
            <w:tcW w:w="425" w:type="dxa"/>
            <w:noWrap/>
            <w:hideMark/>
          </w:tcPr>
          <w:p w14:paraId="7D754EA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857F3B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12D045B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6D9CC09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F4FEC1F" w14:textId="77777777" w:rsidR="0074355E" w:rsidRPr="0074355E" w:rsidRDefault="0074355E">
            <w:r w:rsidRPr="0074355E">
              <w:t>R5-245972</w:t>
            </w:r>
          </w:p>
        </w:tc>
        <w:tc>
          <w:tcPr>
            <w:tcW w:w="3006" w:type="dxa"/>
            <w:noWrap/>
            <w:hideMark/>
          </w:tcPr>
          <w:p w14:paraId="38226702" w14:textId="77777777" w:rsidR="0074355E" w:rsidRPr="0074355E" w:rsidRDefault="0074355E">
            <w:r w:rsidRPr="0074355E">
              <w:t>Update for additional Rel-16 NR-CA band configurations</w:t>
            </w:r>
          </w:p>
        </w:tc>
        <w:tc>
          <w:tcPr>
            <w:tcW w:w="1788" w:type="dxa"/>
            <w:noWrap/>
            <w:hideMark/>
          </w:tcPr>
          <w:p w14:paraId="1AD69A69" w14:textId="77777777" w:rsidR="0074355E" w:rsidRPr="0074355E" w:rsidRDefault="0074355E">
            <w:r w:rsidRPr="0074355E">
              <w:t>Verizon France</w:t>
            </w:r>
          </w:p>
        </w:tc>
        <w:tc>
          <w:tcPr>
            <w:tcW w:w="861" w:type="dxa"/>
            <w:noWrap/>
            <w:hideMark/>
          </w:tcPr>
          <w:p w14:paraId="35EE6A1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68B3D3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49C7535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ED5C29D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69980B33" w14:textId="77777777" w:rsidR="0074355E" w:rsidRPr="0074355E" w:rsidRDefault="0074355E">
            <w:r w:rsidRPr="0074355E">
              <w:t>3247</w:t>
            </w:r>
          </w:p>
        </w:tc>
        <w:tc>
          <w:tcPr>
            <w:tcW w:w="425" w:type="dxa"/>
            <w:noWrap/>
            <w:hideMark/>
          </w:tcPr>
          <w:p w14:paraId="08F2A1A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F2F923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F0994C3" w14:textId="77777777" w:rsidR="0074355E" w:rsidRPr="0074355E" w:rsidRDefault="0074355E">
            <w:r w:rsidRPr="0074355E">
              <w:t>RP-242280</w:t>
            </w:r>
          </w:p>
        </w:tc>
      </w:tr>
      <w:tr w:rsidR="0074355E" w:rsidRPr="0074355E" w14:paraId="1A2C3D7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194A909" w14:textId="77777777" w:rsidR="0074355E" w:rsidRPr="0074355E" w:rsidRDefault="0074355E">
            <w:r w:rsidRPr="0074355E">
              <w:t>R5-245973</w:t>
            </w:r>
          </w:p>
        </w:tc>
        <w:tc>
          <w:tcPr>
            <w:tcW w:w="3006" w:type="dxa"/>
            <w:noWrap/>
            <w:hideMark/>
          </w:tcPr>
          <w:p w14:paraId="2F258BD2" w14:textId="77777777" w:rsidR="0074355E" w:rsidRPr="0074355E" w:rsidRDefault="0074355E">
            <w:r w:rsidRPr="0074355E">
              <w:t>Update for additional Rel-17 NR-CA and NR-DC band configurations</w:t>
            </w:r>
          </w:p>
        </w:tc>
        <w:tc>
          <w:tcPr>
            <w:tcW w:w="1788" w:type="dxa"/>
            <w:noWrap/>
            <w:hideMark/>
          </w:tcPr>
          <w:p w14:paraId="4E71D10D" w14:textId="77777777" w:rsidR="0074355E" w:rsidRPr="0074355E" w:rsidRDefault="0074355E">
            <w:r w:rsidRPr="0074355E">
              <w:t>Verizon France</w:t>
            </w:r>
          </w:p>
        </w:tc>
        <w:tc>
          <w:tcPr>
            <w:tcW w:w="861" w:type="dxa"/>
            <w:noWrap/>
            <w:hideMark/>
          </w:tcPr>
          <w:p w14:paraId="7F6DD0C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2EFB2E5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0AEC90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C637A45" w14:textId="77777777" w:rsidR="0074355E" w:rsidRPr="0074355E" w:rsidRDefault="0074355E">
            <w:r w:rsidRPr="0074355E">
              <w:t>NR_CADC_NR_LTE_DC_R17-UEConTest</w:t>
            </w:r>
          </w:p>
        </w:tc>
        <w:tc>
          <w:tcPr>
            <w:tcW w:w="707" w:type="dxa"/>
            <w:noWrap/>
            <w:hideMark/>
          </w:tcPr>
          <w:p w14:paraId="4F5689A6" w14:textId="77777777" w:rsidR="0074355E" w:rsidRPr="0074355E" w:rsidRDefault="0074355E">
            <w:r w:rsidRPr="0074355E">
              <w:t>3248</w:t>
            </w:r>
          </w:p>
        </w:tc>
        <w:tc>
          <w:tcPr>
            <w:tcW w:w="425" w:type="dxa"/>
            <w:noWrap/>
            <w:hideMark/>
          </w:tcPr>
          <w:p w14:paraId="45EB845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73FD73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72F3C61" w14:textId="77777777" w:rsidR="0074355E" w:rsidRPr="0074355E" w:rsidRDefault="0074355E">
            <w:r w:rsidRPr="0074355E">
              <w:t>RP-242266</w:t>
            </w:r>
          </w:p>
        </w:tc>
      </w:tr>
      <w:tr w:rsidR="0074355E" w:rsidRPr="0074355E" w14:paraId="5A4752F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E3ECB1C" w14:textId="77777777" w:rsidR="0074355E" w:rsidRPr="0074355E" w:rsidRDefault="0074355E">
            <w:r w:rsidRPr="0074355E">
              <w:t>R5-245974</w:t>
            </w:r>
          </w:p>
        </w:tc>
        <w:tc>
          <w:tcPr>
            <w:tcW w:w="3006" w:type="dxa"/>
            <w:noWrap/>
            <w:hideMark/>
          </w:tcPr>
          <w:p w14:paraId="3A02B296" w14:textId="77777777" w:rsidR="0074355E" w:rsidRPr="0074355E" w:rsidRDefault="0074355E">
            <w:r w:rsidRPr="0074355E">
              <w:t>Introduction of test channel bandwidths and test frequencies for band n54</w:t>
            </w:r>
          </w:p>
        </w:tc>
        <w:tc>
          <w:tcPr>
            <w:tcW w:w="1788" w:type="dxa"/>
            <w:noWrap/>
            <w:hideMark/>
          </w:tcPr>
          <w:p w14:paraId="1489EDED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0A7950E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B20688E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5557FED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BD8E75C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3B30790F" w14:textId="77777777" w:rsidR="0074355E" w:rsidRPr="0074355E" w:rsidRDefault="0074355E">
            <w:r w:rsidRPr="0074355E">
              <w:t>3316</w:t>
            </w:r>
          </w:p>
        </w:tc>
        <w:tc>
          <w:tcPr>
            <w:tcW w:w="425" w:type="dxa"/>
            <w:noWrap/>
            <w:hideMark/>
          </w:tcPr>
          <w:p w14:paraId="4DA0F69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321A76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20B187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0B2E96C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46E681" w14:textId="77777777" w:rsidR="0074355E" w:rsidRPr="0074355E" w:rsidRDefault="0074355E">
            <w:r w:rsidRPr="0074355E">
              <w:t>R5-245975</w:t>
            </w:r>
          </w:p>
        </w:tc>
        <w:tc>
          <w:tcPr>
            <w:tcW w:w="3006" w:type="dxa"/>
            <w:noWrap/>
            <w:hideMark/>
          </w:tcPr>
          <w:p w14:paraId="2405F114" w14:textId="77777777" w:rsidR="0074355E" w:rsidRPr="0074355E" w:rsidRDefault="0074355E">
            <w:r w:rsidRPr="0074355E">
              <w:t>Addition of Physical Implementation Capabilities for Cell DTX and DRX operation</w:t>
            </w:r>
          </w:p>
        </w:tc>
        <w:tc>
          <w:tcPr>
            <w:tcW w:w="1788" w:type="dxa"/>
            <w:noWrap/>
            <w:hideMark/>
          </w:tcPr>
          <w:p w14:paraId="12FE5CD1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33B7B8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FE5CA1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483478F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01235FD" w14:textId="77777777" w:rsidR="0074355E" w:rsidRPr="0074355E" w:rsidRDefault="0074355E">
            <w:proofErr w:type="spellStart"/>
            <w:r w:rsidRPr="0074355E">
              <w:t>Netw_Energy_NR-UEConTest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5ADE799" w14:textId="77777777" w:rsidR="0074355E" w:rsidRPr="0074355E" w:rsidRDefault="0074355E">
            <w:r w:rsidRPr="0074355E">
              <w:t>0696</w:t>
            </w:r>
          </w:p>
        </w:tc>
        <w:tc>
          <w:tcPr>
            <w:tcW w:w="425" w:type="dxa"/>
            <w:noWrap/>
            <w:hideMark/>
          </w:tcPr>
          <w:p w14:paraId="2B9ADDB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F39203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D965457" w14:textId="77777777" w:rsidR="0074355E" w:rsidRPr="0074355E" w:rsidRDefault="0074355E">
            <w:r w:rsidRPr="0074355E">
              <w:t>RP-242299</w:t>
            </w:r>
          </w:p>
        </w:tc>
      </w:tr>
      <w:tr w:rsidR="0074355E" w:rsidRPr="0074355E" w14:paraId="7A1DC7A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55C006E" w14:textId="77777777" w:rsidR="0074355E" w:rsidRPr="0074355E" w:rsidRDefault="0074355E">
            <w:r w:rsidRPr="0074355E">
              <w:t>R5-245976</w:t>
            </w:r>
          </w:p>
        </w:tc>
        <w:tc>
          <w:tcPr>
            <w:tcW w:w="3006" w:type="dxa"/>
            <w:noWrap/>
            <w:hideMark/>
          </w:tcPr>
          <w:p w14:paraId="05893A28" w14:textId="77777777" w:rsidR="0074355E" w:rsidRPr="0074355E" w:rsidRDefault="0074355E">
            <w:r w:rsidRPr="0074355E">
              <w:t>Correction of notes for High Test Channel bandwidth</w:t>
            </w:r>
          </w:p>
        </w:tc>
        <w:tc>
          <w:tcPr>
            <w:tcW w:w="1788" w:type="dxa"/>
            <w:noWrap/>
            <w:hideMark/>
          </w:tcPr>
          <w:p w14:paraId="7C88BADD" w14:textId="77777777" w:rsidR="0074355E" w:rsidRPr="0074355E" w:rsidRDefault="0074355E">
            <w:r w:rsidRPr="0074355E">
              <w:t>CAICT</w:t>
            </w:r>
          </w:p>
        </w:tc>
        <w:tc>
          <w:tcPr>
            <w:tcW w:w="861" w:type="dxa"/>
            <w:noWrap/>
            <w:hideMark/>
          </w:tcPr>
          <w:p w14:paraId="2475A22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FDB75C8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314266E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B727F5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28B0045" w14:textId="77777777" w:rsidR="0074355E" w:rsidRPr="0074355E" w:rsidRDefault="0074355E">
            <w:r w:rsidRPr="0074355E">
              <w:t>3283</w:t>
            </w:r>
          </w:p>
        </w:tc>
        <w:tc>
          <w:tcPr>
            <w:tcW w:w="425" w:type="dxa"/>
            <w:noWrap/>
            <w:hideMark/>
          </w:tcPr>
          <w:p w14:paraId="3996399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32C76F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DC3658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49CC577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3812AE8" w14:textId="77777777" w:rsidR="0074355E" w:rsidRPr="0074355E" w:rsidRDefault="0074355E">
            <w:r w:rsidRPr="0074355E">
              <w:t>R5-245977</w:t>
            </w:r>
          </w:p>
        </w:tc>
        <w:tc>
          <w:tcPr>
            <w:tcW w:w="3006" w:type="dxa"/>
            <w:noWrap/>
            <w:hideMark/>
          </w:tcPr>
          <w:p w14:paraId="6D57ED01" w14:textId="77777777" w:rsidR="0074355E" w:rsidRPr="0074355E" w:rsidRDefault="0074355E">
            <w:r w:rsidRPr="0074355E">
              <w:t xml:space="preserve">Update to applicability for R17 </w:t>
            </w:r>
            <w:proofErr w:type="spellStart"/>
            <w:r w:rsidRPr="0074355E">
              <w:t>sidelink</w:t>
            </w:r>
            <w:proofErr w:type="spellEnd"/>
            <w:r w:rsidRPr="0074355E">
              <w:t xml:space="preserve"> enhancement</w:t>
            </w:r>
          </w:p>
        </w:tc>
        <w:tc>
          <w:tcPr>
            <w:tcW w:w="1788" w:type="dxa"/>
            <w:noWrap/>
            <w:hideMark/>
          </w:tcPr>
          <w:p w14:paraId="612C40B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9BA8D8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4D576D4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0C3C486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FB289C1" w14:textId="77777777" w:rsidR="0074355E" w:rsidRPr="0074355E" w:rsidRDefault="0074355E">
            <w:proofErr w:type="spellStart"/>
            <w:r w:rsidRPr="0074355E">
              <w:t>NR_SL_enh-UEConTest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F5BB85B" w14:textId="77777777" w:rsidR="0074355E" w:rsidRPr="0074355E" w:rsidRDefault="0074355E">
            <w:r w:rsidRPr="0074355E">
              <w:t>0466</w:t>
            </w:r>
          </w:p>
        </w:tc>
        <w:tc>
          <w:tcPr>
            <w:tcW w:w="425" w:type="dxa"/>
            <w:noWrap/>
            <w:hideMark/>
          </w:tcPr>
          <w:p w14:paraId="7CBC760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508542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B90B715" w14:textId="77777777" w:rsidR="0074355E" w:rsidRPr="0074355E" w:rsidRDefault="0074355E">
            <w:r w:rsidRPr="0074355E">
              <w:t>RP-242306</w:t>
            </w:r>
          </w:p>
        </w:tc>
      </w:tr>
      <w:tr w:rsidR="0074355E" w:rsidRPr="0074355E" w14:paraId="1EA0D0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44BBA9" w14:textId="77777777" w:rsidR="0074355E" w:rsidRPr="0074355E" w:rsidRDefault="0074355E">
            <w:r w:rsidRPr="0074355E">
              <w:t>R5-245978</w:t>
            </w:r>
          </w:p>
        </w:tc>
        <w:tc>
          <w:tcPr>
            <w:tcW w:w="3006" w:type="dxa"/>
            <w:noWrap/>
            <w:hideMark/>
          </w:tcPr>
          <w:p w14:paraId="4AE02227" w14:textId="77777777" w:rsidR="0074355E" w:rsidRPr="0074355E" w:rsidRDefault="0074355E">
            <w:r w:rsidRPr="0074355E">
              <w:t>Correction of applicability for test case 6.2A.4.1.1</w:t>
            </w:r>
          </w:p>
        </w:tc>
        <w:tc>
          <w:tcPr>
            <w:tcW w:w="1788" w:type="dxa"/>
            <w:noWrap/>
            <w:hideMark/>
          </w:tcPr>
          <w:p w14:paraId="138B1141" w14:textId="77777777" w:rsidR="0074355E" w:rsidRPr="0074355E" w:rsidRDefault="0074355E">
            <w:r w:rsidRPr="0074355E">
              <w:t>Ericsson</w:t>
            </w:r>
          </w:p>
        </w:tc>
        <w:tc>
          <w:tcPr>
            <w:tcW w:w="861" w:type="dxa"/>
            <w:noWrap/>
            <w:hideMark/>
          </w:tcPr>
          <w:p w14:paraId="5921B15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C9D68CA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3DC9F5D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7E8CE50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93F960D" w14:textId="77777777" w:rsidR="0074355E" w:rsidRPr="0074355E" w:rsidRDefault="0074355E">
            <w:r w:rsidRPr="0074355E">
              <w:t>0470</w:t>
            </w:r>
          </w:p>
        </w:tc>
        <w:tc>
          <w:tcPr>
            <w:tcW w:w="425" w:type="dxa"/>
            <w:noWrap/>
            <w:hideMark/>
          </w:tcPr>
          <w:p w14:paraId="676C330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EEB09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BF98645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5F39088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74F466" w14:textId="77777777" w:rsidR="0074355E" w:rsidRPr="0074355E" w:rsidRDefault="0074355E">
            <w:r w:rsidRPr="0074355E">
              <w:t>R5-245980</w:t>
            </w:r>
          </w:p>
        </w:tc>
        <w:tc>
          <w:tcPr>
            <w:tcW w:w="3006" w:type="dxa"/>
            <w:noWrap/>
            <w:hideMark/>
          </w:tcPr>
          <w:p w14:paraId="13D0ABB3" w14:textId="77777777" w:rsidR="0074355E" w:rsidRPr="0074355E" w:rsidRDefault="0074355E">
            <w:r w:rsidRPr="0074355E">
              <w:t>Correction of Table 2 Reference</w:t>
            </w:r>
          </w:p>
        </w:tc>
        <w:tc>
          <w:tcPr>
            <w:tcW w:w="1788" w:type="dxa"/>
            <w:noWrap/>
            <w:hideMark/>
          </w:tcPr>
          <w:p w14:paraId="47579FCF" w14:textId="77777777" w:rsidR="0074355E" w:rsidRPr="0074355E" w:rsidRDefault="0074355E">
            <w:r w:rsidRPr="0074355E">
              <w:t>Keysight Technologies UK Ltd</w:t>
            </w:r>
          </w:p>
        </w:tc>
        <w:tc>
          <w:tcPr>
            <w:tcW w:w="861" w:type="dxa"/>
            <w:noWrap/>
            <w:hideMark/>
          </w:tcPr>
          <w:p w14:paraId="079AA15E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522D4C78" w14:textId="77777777" w:rsidR="0074355E" w:rsidRPr="0074355E" w:rsidRDefault="0074355E">
            <w:r w:rsidRPr="0074355E">
              <w:t>37.901-5</w:t>
            </w:r>
          </w:p>
        </w:tc>
        <w:tc>
          <w:tcPr>
            <w:tcW w:w="851" w:type="dxa"/>
            <w:noWrap/>
            <w:hideMark/>
          </w:tcPr>
          <w:p w14:paraId="2EDB6FB6" w14:textId="77777777" w:rsidR="0074355E" w:rsidRPr="0074355E" w:rsidRDefault="0074355E">
            <w:r w:rsidRPr="0074355E">
              <w:t>16.12.0</w:t>
            </w:r>
          </w:p>
        </w:tc>
        <w:tc>
          <w:tcPr>
            <w:tcW w:w="4396" w:type="dxa"/>
            <w:noWrap/>
            <w:hideMark/>
          </w:tcPr>
          <w:p w14:paraId="335963F9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075D0C8B" w14:textId="77777777" w:rsidR="0074355E" w:rsidRPr="0074355E" w:rsidRDefault="0074355E">
            <w:r w:rsidRPr="0074355E">
              <w:t>0040</w:t>
            </w:r>
          </w:p>
        </w:tc>
        <w:tc>
          <w:tcPr>
            <w:tcW w:w="425" w:type="dxa"/>
            <w:noWrap/>
            <w:hideMark/>
          </w:tcPr>
          <w:p w14:paraId="17B6F61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10C39D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D1379EB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71DCF9B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093348" w14:textId="77777777" w:rsidR="0074355E" w:rsidRPr="0074355E" w:rsidRDefault="0074355E">
            <w:r w:rsidRPr="0074355E">
              <w:lastRenderedPageBreak/>
              <w:t>R5-245981</w:t>
            </w:r>
          </w:p>
        </w:tc>
        <w:tc>
          <w:tcPr>
            <w:tcW w:w="3006" w:type="dxa"/>
            <w:noWrap/>
            <w:hideMark/>
          </w:tcPr>
          <w:p w14:paraId="3E011DE2" w14:textId="77777777" w:rsidR="0074355E" w:rsidRPr="0074355E" w:rsidRDefault="0074355E">
            <w:r w:rsidRPr="0074355E">
              <w:t>Corrections to BDS SV IDs</w:t>
            </w:r>
          </w:p>
        </w:tc>
        <w:tc>
          <w:tcPr>
            <w:tcW w:w="1788" w:type="dxa"/>
            <w:noWrap/>
            <w:hideMark/>
          </w:tcPr>
          <w:p w14:paraId="4BE440F1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E9C2F3A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18CC7719" w14:textId="77777777" w:rsidR="0074355E" w:rsidRPr="0074355E" w:rsidRDefault="0074355E">
            <w:r w:rsidRPr="0074355E">
              <w:t>37.571-5</w:t>
            </w:r>
          </w:p>
        </w:tc>
        <w:tc>
          <w:tcPr>
            <w:tcW w:w="851" w:type="dxa"/>
            <w:noWrap/>
            <w:hideMark/>
          </w:tcPr>
          <w:p w14:paraId="7701C84E" w14:textId="77777777" w:rsidR="0074355E" w:rsidRPr="0074355E" w:rsidRDefault="0074355E">
            <w:r w:rsidRPr="0074355E">
              <w:t>17.5.0</w:t>
            </w:r>
          </w:p>
        </w:tc>
        <w:tc>
          <w:tcPr>
            <w:tcW w:w="4396" w:type="dxa"/>
            <w:noWrap/>
            <w:hideMark/>
          </w:tcPr>
          <w:p w14:paraId="1A6E4A74" w14:textId="77777777" w:rsidR="0074355E" w:rsidRPr="0074355E" w:rsidRDefault="0074355E">
            <w:r w:rsidRPr="0074355E">
              <w:t>TEI16_Test</w:t>
            </w:r>
          </w:p>
        </w:tc>
        <w:tc>
          <w:tcPr>
            <w:tcW w:w="707" w:type="dxa"/>
            <w:noWrap/>
            <w:hideMark/>
          </w:tcPr>
          <w:p w14:paraId="142B1032" w14:textId="77777777" w:rsidR="0074355E" w:rsidRPr="0074355E" w:rsidRDefault="0074355E">
            <w:r w:rsidRPr="0074355E">
              <w:t>0233</w:t>
            </w:r>
          </w:p>
        </w:tc>
        <w:tc>
          <w:tcPr>
            <w:tcW w:w="425" w:type="dxa"/>
            <w:noWrap/>
            <w:hideMark/>
          </w:tcPr>
          <w:p w14:paraId="53190FA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37A4A1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5784433" w14:textId="77777777" w:rsidR="0074355E" w:rsidRPr="0074355E" w:rsidRDefault="0074355E">
            <w:r w:rsidRPr="0074355E">
              <w:t>RP-242259</w:t>
            </w:r>
          </w:p>
        </w:tc>
      </w:tr>
      <w:tr w:rsidR="0074355E" w:rsidRPr="0074355E" w14:paraId="5CA3DB7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564F397" w14:textId="77777777" w:rsidR="0074355E" w:rsidRPr="0074355E" w:rsidRDefault="0074355E">
            <w:r w:rsidRPr="0074355E">
              <w:t>R5-245982</w:t>
            </w:r>
          </w:p>
        </w:tc>
        <w:tc>
          <w:tcPr>
            <w:tcW w:w="3006" w:type="dxa"/>
            <w:noWrap/>
            <w:hideMark/>
          </w:tcPr>
          <w:p w14:paraId="4CE1C97D" w14:textId="77777777" w:rsidR="0074355E" w:rsidRPr="0074355E" w:rsidRDefault="0074355E">
            <w:r w:rsidRPr="0074355E">
              <w:t>Correction of test case 6.2.4A.1_3 A-MPR for CA HPUE (CA_NS_04)</w:t>
            </w:r>
          </w:p>
        </w:tc>
        <w:tc>
          <w:tcPr>
            <w:tcW w:w="1788" w:type="dxa"/>
            <w:noWrap/>
            <w:hideMark/>
          </w:tcPr>
          <w:p w14:paraId="0CFB8DE4" w14:textId="77777777" w:rsidR="0074355E" w:rsidRPr="0074355E" w:rsidRDefault="0074355E">
            <w:r w:rsidRPr="0074355E">
              <w:t>vivo</w:t>
            </w:r>
          </w:p>
        </w:tc>
        <w:tc>
          <w:tcPr>
            <w:tcW w:w="861" w:type="dxa"/>
            <w:noWrap/>
            <w:hideMark/>
          </w:tcPr>
          <w:p w14:paraId="297F104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9FA92B" w14:textId="77777777" w:rsidR="0074355E" w:rsidRPr="0074355E" w:rsidRDefault="0074355E">
            <w:r w:rsidRPr="0074355E">
              <w:t>36.521-1</w:t>
            </w:r>
          </w:p>
        </w:tc>
        <w:tc>
          <w:tcPr>
            <w:tcW w:w="851" w:type="dxa"/>
            <w:noWrap/>
            <w:hideMark/>
          </w:tcPr>
          <w:p w14:paraId="2A298D65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7222D11" w14:textId="77777777" w:rsidR="0074355E" w:rsidRPr="0074355E" w:rsidRDefault="0074355E">
            <w:r w:rsidRPr="0074355E">
              <w:t>TEI10_Test</w:t>
            </w:r>
          </w:p>
        </w:tc>
        <w:tc>
          <w:tcPr>
            <w:tcW w:w="707" w:type="dxa"/>
            <w:noWrap/>
            <w:hideMark/>
          </w:tcPr>
          <w:p w14:paraId="1527A2B2" w14:textId="77777777" w:rsidR="0074355E" w:rsidRPr="0074355E" w:rsidRDefault="0074355E">
            <w:r w:rsidRPr="0074355E">
              <w:t>5517</w:t>
            </w:r>
          </w:p>
        </w:tc>
        <w:tc>
          <w:tcPr>
            <w:tcW w:w="425" w:type="dxa"/>
            <w:noWrap/>
            <w:hideMark/>
          </w:tcPr>
          <w:p w14:paraId="2C993F0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E13205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CCAA09" w14:textId="77777777" w:rsidR="0074355E" w:rsidRPr="0074355E" w:rsidRDefault="0074355E">
            <w:r w:rsidRPr="0074355E">
              <w:t>RP-242318</w:t>
            </w:r>
          </w:p>
        </w:tc>
      </w:tr>
      <w:tr w:rsidR="0074355E" w:rsidRPr="0074355E" w14:paraId="7814FCC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527F113" w14:textId="77777777" w:rsidR="0074355E" w:rsidRPr="0074355E" w:rsidRDefault="0074355E">
            <w:r w:rsidRPr="0074355E">
              <w:t>R5-245983</w:t>
            </w:r>
          </w:p>
        </w:tc>
        <w:tc>
          <w:tcPr>
            <w:tcW w:w="3006" w:type="dxa"/>
            <w:noWrap/>
            <w:hideMark/>
          </w:tcPr>
          <w:p w14:paraId="38583541" w14:textId="77777777" w:rsidR="0074355E" w:rsidRPr="0074355E" w:rsidRDefault="0074355E">
            <w:r w:rsidRPr="0074355E">
              <w:t>Correction of test point analysis of A-MPR for CA HPUE (CA_NS_04)</w:t>
            </w:r>
          </w:p>
        </w:tc>
        <w:tc>
          <w:tcPr>
            <w:tcW w:w="1788" w:type="dxa"/>
            <w:noWrap/>
            <w:hideMark/>
          </w:tcPr>
          <w:p w14:paraId="2AFFBFCD" w14:textId="77777777" w:rsidR="0074355E" w:rsidRPr="0074355E" w:rsidRDefault="0074355E">
            <w:r w:rsidRPr="0074355E">
              <w:t>vivo</w:t>
            </w:r>
          </w:p>
        </w:tc>
        <w:tc>
          <w:tcPr>
            <w:tcW w:w="861" w:type="dxa"/>
            <w:noWrap/>
            <w:hideMark/>
          </w:tcPr>
          <w:p w14:paraId="306DF65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910DED" w14:textId="77777777" w:rsidR="0074355E" w:rsidRPr="0074355E" w:rsidRDefault="0074355E">
            <w:r w:rsidRPr="0074355E">
              <w:t>36.905</w:t>
            </w:r>
          </w:p>
        </w:tc>
        <w:tc>
          <w:tcPr>
            <w:tcW w:w="851" w:type="dxa"/>
            <w:noWrap/>
            <w:hideMark/>
          </w:tcPr>
          <w:p w14:paraId="28D00328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4F15E900" w14:textId="77777777" w:rsidR="0074355E" w:rsidRPr="0074355E" w:rsidRDefault="0074355E">
            <w:r w:rsidRPr="0074355E">
              <w:t>TEI10_Test</w:t>
            </w:r>
          </w:p>
        </w:tc>
        <w:tc>
          <w:tcPr>
            <w:tcW w:w="707" w:type="dxa"/>
            <w:noWrap/>
            <w:hideMark/>
          </w:tcPr>
          <w:p w14:paraId="16988C2E" w14:textId="77777777" w:rsidR="0074355E" w:rsidRPr="0074355E" w:rsidRDefault="0074355E">
            <w:r w:rsidRPr="0074355E">
              <w:t>0274</w:t>
            </w:r>
          </w:p>
        </w:tc>
        <w:tc>
          <w:tcPr>
            <w:tcW w:w="425" w:type="dxa"/>
            <w:noWrap/>
            <w:hideMark/>
          </w:tcPr>
          <w:p w14:paraId="754678C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B937F3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8471F7" w14:textId="77777777" w:rsidR="0074355E" w:rsidRPr="0074355E" w:rsidRDefault="0074355E">
            <w:r w:rsidRPr="0074355E">
              <w:t>RP-242318</w:t>
            </w:r>
          </w:p>
        </w:tc>
      </w:tr>
      <w:tr w:rsidR="0074355E" w:rsidRPr="0074355E" w14:paraId="23E5F10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8323549" w14:textId="77777777" w:rsidR="0074355E" w:rsidRPr="0074355E" w:rsidRDefault="0074355E">
            <w:r w:rsidRPr="0074355E">
              <w:t>R5-245984</w:t>
            </w:r>
          </w:p>
        </w:tc>
        <w:tc>
          <w:tcPr>
            <w:tcW w:w="3006" w:type="dxa"/>
            <w:noWrap/>
            <w:hideMark/>
          </w:tcPr>
          <w:p w14:paraId="19330704" w14:textId="77777777" w:rsidR="0074355E" w:rsidRPr="0074355E" w:rsidRDefault="0074355E">
            <w:r w:rsidRPr="0074355E">
              <w:t>Update of FR2 frequency error for UL MIMO test case</w:t>
            </w:r>
          </w:p>
        </w:tc>
        <w:tc>
          <w:tcPr>
            <w:tcW w:w="1788" w:type="dxa"/>
            <w:noWrap/>
            <w:hideMark/>
          </w:tcPr>
          <w:p w14:paraId="55A0E198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17FB667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29628A4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75A1CD6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B51E09A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F225B45" w14:textId="77777777" w:rsidR="0074355E" w:rsidRPr="0074355E" w:rsidRDefault="0074355E">
            <w:r w:rsidRPr="0074355E">
              <w:t>1080</w:t>
            </w:r>
          </w:p>
        </w:tc>
        <w:tc>
          <w:tcPr>
            <w:tcW w:w="425" w:type="dxa"/>
            <w:noWrap/>
            <w:hideMark/>
          </w:tcPr>
          <w:p w14:paraId="1414526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AAA792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8F6ECC4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0E144B2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75B3FA7" w14:textId="77777777" w:rsidR="0074355E" w:rsidRPr="0074355E" w:rsidRDefault="0074355E">
            <w:r w:rsidRPr="0074355E">
              <w:t>R5-245985</w:t>
            </w:r>
          </w:p>
        </w:tc>
        <w:tc>
          <w:tcPr>
            <w:tcW w:w="3006" w:type="dxa"/>
            <w:noWrap/>
            <w:hideMark/>
          </w:tcPr>
          <w:p w14:paraId="12A5BB6B" w14:textId="77777777" w:rsidR="0074355E" w:rsidRPr="0074355E" w:rsidRDefault="0074355E">
            <w:r w:rsidRPr="0074355E">
              <w:t>Update to CQI report test cases with Table 4</w:t>
            </w:r>
          </w:p>
        </w:tc>
        <w:tc>
          <w:tcPr>
            <w:tcW w:w="1788" w:type="dxa"/>
            <w:noWrap/>
            <w:hideMark/>
          </w:tcPr>
          <w:p w14:paraId="7B13B1DD" w14:textId="77777777" w:rsidR="0074355E" w:rsidRPr="0074355E" w:rsidRDefault="0074355E">
            <w:proofErr w:type="spellStart"/>
            <w:r w:rsidRPr="0074355E">
              <w:t>Mediatek</w:t>
            </w:r>
            <w:proofErr w:type="spellEnd"/>
            <w:r w:rsidRPr="0074355E">
              <w:t xml:space="preserve"> India Technology </w:t>
            </w:r>
            <w:proofErr w:type="spellStart"/>
            <w:r w:rsidRPr="0074355E">
              <w:t>Pvt.</w:t>
            </w:r>
            <w:proofErr w:type="spellEnd"/>
          </w:p>
        </w:tc>
        <w:tc>
          <w:tcPr>
            <w:tcW w:w="861" w:type="dxa"/>
            <w:noWrap/>
            <w:hideMark/>
          </w:tcPr>
          <w:p w14:paraId="3D9B5BC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C1BC752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20BA3DD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3E39C5A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DF1FF76" w14:textId="77777777" w:rsidR="0074355E" w:rsidRPr="0074355E" w:rsidRDefault="0074355E">
            <w:r w:rsidRPr="0074355E">
              <w:t>0860</w:t>
            </w:r>
          </w:p>
        </w:tc>
        <w:tc>
          <w:tcPr>
            <w:tcW w:w="425" w:type="dxa"/>
            <w:noWrap/>
            <w:hideMark/>
          </w:tcPr>
          <w:p w14:paraId="77E238B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A7BA0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99757E9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1326F8A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94ECC4" w14:textId="77777777" w:rsidR="0074355E" w:rsidRPr="0074355E" w:rsidRDefault="0074355E">
            <w:r w:rsidRPr="0074355E">
              <w:t>R5-245986</w:t>
            </w:r>
          </w:p>
        </w:tc>
        <w:tc>
          <w:tcPr>
            <w:tcW w:w="3006" w:type="dxa"/>
            <w:noWrap/>
            <w:hideMark/>
          </w:tcPr>
          <w:p w14:paraId="5B4BF8DD" w14:textId="77777777" w:rsidR="0074355E" w:rsidRPr="0074355E" w:rsidRDefault="0074355E">
            <w:r w:rsidRPr="0074355E">
              <w:t>Addition of test requirement for Inter-band EN-DC FR1 configurations with three bands</w:t>
            </w:r>
          </w:p>
        </w:tc>
        <w:tc>
          <w:tcPr>
            <w:tcW w:w="1788" w:type="dxa"/>
            <w:noWrap/>
            <w:hideMark/>
          </w:tcPr>
          <w:p w14:paraId="0C971213" w14:textId="77777777" w:rsidR="0074355E" w:rsidRPr="0074355E" w:rsidRDefault="0074355E">
            <w:r w:rsidRPr="0074355E">
              <w:t xml:space="preserve">Bureau Veritas ADT, </w:t>
            </w:r>
            <w:proofErr w:type="spellStart"/>
            <w:r w:rsidRPr="0074355E">
              <w:t>Sporton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A9D29F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A5E9729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39D9B17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F7B386A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65302E32" w14:textId="77777777" w:rsidR="0074355E" w:rsidRPr="0074355E" w:rsidRDefault="0074355E">
            <w:r w:rsidRPr="0074355E">
              <w:t>1821</w:t>
            </w:r>
          </w:p>
        </w:tc>
        <w:tc>
          <w:tcPr>
            <w:tcW w:w="425" w:type="dxa"/>
            <w:noWrap/>
            <w:hideMark/>
          </w:tcPr>
          <w:p w14:paraId="04691F6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FE5F00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3363F4B" w14:textId="77777777" w:rsidR="0074355E" w:rsidRPr="0074355E" w:rsidRDefault="0074355E">
            <w:r w:rsidRPr="0074355E">
              <w:t>RP-242280</w:t>
            </w:r>
          </w:p>
        </w:tc>
      </w:tr>
      <w:tr w:rsidR="0074355E" w:rsidRPr="0074355E" w14:paraId="552B1BC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91E521F" w14:textId="77777777" w:rsidR="0074355E" w:rsidRPr="0074355E" w:rsidRDefault="0074355E">
            <w:r w:rsidRPr="0074355E">
              <w:t>R5-245987</w:t>
            </w:r>
          </w:p>
        </w:tc>
        <w:tc>
          <w:tcPr>
            <w:tcW w:w="3006" w:type="dxa"/>
            <w:noWrap/>
            <w:hideMark/>
          </w:tcPr>
          <w:p w14:paraId="7B414A39" w14:textId="77777777" w:rsidR="0074355E" w:rsidRPr="0074355E" w:rsidRDefault="0074355E">
            <w:r w:rsidRPr="0074355E">
              <w:t>Correction of reference sensitivity for PC2 EN-DC combs within FR1</w:t>
            </w:r>
          </w:p>
        </w:tc>
        <w:tc>
          <w:tcPr>
            <w:tcW w:w="1788" w:type="dxa"/>
            <w:noWrap/>
            <w:hideMark/>
          </w:tcPr>
          <w:p w14:paraId="12C95A2E" w14:textId="77777777" w:rsidR="0074355E" w:rsidRPr="0074355E" w:rsidRDefault="0074355E">
            <w:r w:rsidRPr="0074355E">
              <w:t>KDDI Corporation</w:t>
            </w:r>
          </w:p>
        </w:tc>
        <w:tc>
          <w:tcPr>
            <w:tcW w:w="861" w:type="dxa"/>
            <w:noWrap/>
            <w:hideMark/>
          </w:tcPr>
          <w:p w14:paraId="519558B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9798C05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76FD7B5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571F5DF" w14:textId="77777777" w:rsidR="0074355E" w:rsidRPr="0074355E" w:rsidRDefault="0074355E">
            <w:r w:rsidRPr="0074355E">
              <w:t>HPUE_NR_CADC_NR_LTE_DC_R18-UEConTest</w:t>
            </w:r>
          </w:p>
        </w:tc>
        <w:tc>
          <w:tcPr>
            <w:tcW w:w="707" w:type="dxa"/>
            <w:noWrap/>
            <w:hideMark/>
          </w:tcPr>
          <w:p w14:paraId="2FF2659F" w14:textId="77777777" w:rsidR="0074355E" w:rsidRPr="0074355E" w:rsidRDefault="0074355E">
            <w:r w:rsidRPr="0074355E">
              <w:t>1794</w:t>
            </w:r>
          </w:p>
        </w:tc>
        <w:tc>
          <w:tcPr>
            <w:tcW w:w="425" w:type="dxa"/>
            <w:noWrap/>
            <w:hideMark/>
          </w:tcPr>
          <w:p w14:paraId="0131571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CE7988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D428B9" w14:textId="77777777" w:rsidR="0074355E" w:rsidRPr="0074355E" w:rsidRDefault="0074355E">
            <w:r w:rsidRPr="0074355E">
              <w:t>RP-242304</w:t>
            </w:r>
          </w:p>
        </w:tc>
      </w:tr>
      <w:tr w:rsidR="0074355E" w:rsidRPr="0074355E" w14:paraId="286F6D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1D62BBC" w14:textId="77777777" w:rsidR="0074355E" w:rsidRPr="0074355E" w:rsidRDefault="0074355E">
            <w:r w:rsidRPr="0074355E">
              <w:t>R5-245988</w:t>
            </w:r>
          </w:p>
        </w:tc>
        <w:tc>
          <w:tcPr>
            <w:tcW w:w="3006" w:type="dxa"/>
            <w:noWrap/>
            <w:hideMark/>
          </w:tcPr>
          <w:p w14:paraId="4058C834" w14:textId="77777777" w:rsidR="0074355E" w:rsidRPr="0074355E" w:rsidRDefault="0074355E">
            <w:r w:rsidRPr="0074355E">
              <w:t xml:space="preserve">Modified MPR </w:t>
            </w:r>
            <w:proofErr w:type="spellStart"/>
            <w:r w:rsidRPr="0074355E">
              <w:t>behavior</w:t>
            </w:r>
            <w:proofErr w:type="spellEnd"/>
            <w:r w:rsidRPr="0074355E">
              <w:t xml:space="preserve"> correction in 38.521-3</w:t>
            </w:r>
          </w:p>
        </w:tc>
        <w:tc>
          <w:tcPr>
            <w:tcW w:w="1788" w:type="dxa"/>
            <w:noWrap/>
            <w:hideMark/>
          </w:tcPr>
          <w:p w14:paraId="290544F0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4A32810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E8DD613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725A3E2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B0FB1FE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42C23EE" w14:textId="77777777" w:rsidR="0074355E" w:rsidRPr="0074355E" w:rsidRDefault="0074355E">
            <w:r w:rsidRPr="0074355E">
              <w:t>1801</w:t>
            </w:r>
          </w:p>
        </w:tc>
        <w:tc>
          <w:tcPr>
            <w:tcW w:w="425" w:type="dxa"/>
            <w:noWrap/>
            <w:hideMark/>
          </w:tcPr>
          <w:p w14:paraId="5C6B465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A7557C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2B58300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58D9EAF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5CFFF35" w14:textId="77777777" w:rsidR="0074355E" w:rsidRPr="0074355E" w:rsidRDefault="0074355E">
            <w:r w:rsidRPr="0074355E">
              <w:t>R5-245989</w:t>
            </w:r>
          </w:p>
        </w:tc>
        <w:tc>
          <w:tcPr>
            <w:tcW w:w="3006" w:type="dxa"/>
            <w:noWrap/>
            <w:hideMark/>
          </w:tcPr>
          <w:p w14:paraId="277E8147" w14:textId="77777777" w:rsidR="0074355E" w:rsidRPr="0074355E" w:rsidRDefault="0074355E">
            <w:r w:rsidRPr="0074355E">
              <w:t xml:space="preserve">Modified MPR </w:t>
            </w:r>
            <w:proofErr w:type="spellStart"/>
            <w:r w:rsidRPr="0074355E">
              <w:t>behavior</w:t>
            </w:r>
            <w:proofErr w:type="spellEnd"/>
            <w:r w:rsidRPr="0074355E">
              <w:t xml:space="preserve"> correction in 38.521-2</w:t>
            </w:r>
          </w:p>
        </w:tc>
        <w:tc>
          <w:tcPr>
            <w:tcW w:w="1788" w:type="dxa"/>
            <w:noWrap/>
            <w:hideMark/>
          </w:tcPr>
          <w:p w14:paraId="3B323F49" w14:textId="77777777" w:rsidR="0074355E" w:rsidRPr="0074355E" w:rsidRDefault="0074355E">
            <w:r w:rsidRPr="0074355E">
              <w:t>Keysight Technologies</w:t>
            </w:r>
          </w:p>
        </w:tc>
        <w:tc>
          <w:tcPr>
            <w:tcW w:w="861" w:type="dxa"/>
            <w:noWrap/>
            <w:hideMark/>
          </w:tcPr>
          <w:p w14:paraId="11B299B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BC055FB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6CAF36C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8D46946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27D77048" w14:textId="77777777" w:rsidR="0074355E" w:rsidRPr="0074355E" w:rsidRDefault="0074355E">
            <w:r w:rsidRPr="0074355E">
              <w:t>1066</w:t>
            </w:r>
          </w:p>
        </w:tc>
        <w:tc>
          <w:tcPr>
            <w:tcW w:w="425" w:type="dxa"/>
            <w:noWrap/>
            <w:hideMark/>
          </w:tcPr>
          <w:p w14:paraId="0EFB496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93CE18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FA57082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33BFF07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18DBDB" w14:textId="77777777" w:rsidR="0074355E" w:rsidRPr="0074355E" w:rsidRDefault="0074355E">
            <w:r w:rsidRPr="0074355E">
              <w:t>R5-245991</w:t>
            </w:r>
          </w:p>
        </w:tc>
        <w:tc>
          <w:tcPr>
            <w:tcW w:w="3006" w:type="dxa"/>
            <w:noWrap/>
            <w:hideMark/>
          </w:tcPr>
          <w:p w14:paraId="43B72245" w14:textId="77777777" w:rsidR="0074355E" w:rsidRPr="0074355E" w:rsidRDefault="0074355E">
            <w:r w:rsidRPr="0074355E">
              <w:t>Adding receiver requirements for band n54</w:t>
            </w:r>
          </w:p>
        </w:tc>
        <w:tc>
          <w:tcPr>
            <w:tcW w:w="1788" w:type="dxa"/>
            <w:noWrap/>
            <w:hideMark/>
          </w:tcPr>
          <w:p w14:paraId="63AA965E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2257842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2762E4E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ADB212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393C590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770EEA78" w14:textId="77777777" w:rsidR="0074355E" w:rsidRPr="0074355E" w:rsidRDefault="0074355E">
            <w:r w:rsidRPr="0074355E">
              <w:t>2970</w:t>
            </w:r>
          </w:p>
        </w:tc>
        <w:tc>
          <w:tcPr>
            <w:tcW w:w="425" w:type="dxa"/>
            <w:noWrap/>
            <w:hideMark/>
          </w:tcPr>
          <w:p w14:paraId="1245F08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02983D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3B2F723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04DF026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5794E69" w14:textId="77777777" w:rsidR="0074355E" w:rsidRPr="0074355E" w:rsidRDefault="0074355E">
            <w:r w:rsidRPr="0074355E">
              <w:t>R5-245992</w:t>
            </w:r>
          </w:p>
        </w:tc>
        <w:tc>
          <w:tcPr>
            <w:tcW w:w="3006" w:type="dxa"/>
            <w:noWrap/>
            <w:hideMark/>
          </w:tcPr>
          <w:p w14:paraId="79C20708" w14:textId="77777777" w:rsidR="0074355E" w:rsidRPr="0074355E" w:rsidRDefault="0074355E">
            <w:r w:rsidRPr="0074355E">
              <w:t>Adding transmitter requirements for band n54</w:t>
            </w:r>
          </w:p>
        </w:tc>
        <w:tc>
          <w:tcPr>
            <w:tcW w:w="1788" w:type="dxa"/>
            <w:noWrap/>
            <w:hideMark/>
          </w:tcPr>
          <w:p w14:paraId="2394A589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189F3457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A7B098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22E798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BF926BA" w14:textId="77777777" w:rsidR="0074355E" w:rsidRPr="0074355E" w:rsidRDefault="0074355E">
            <w:r w:rsidRPr="0074355E">
              <w:t>NR_lic_bands_BW_R18-UEConTest</w:t>
            </w:r>
          </w:p>
        </w:tc>
        <w:tc>
          <w:tcPr>
            <w:tcW w:w="707" w:type="dxa"/>
            <w:noWrap/>
            <w:hideMark/>
          </w:tcPr>
          <w:p w14:paraId="204FA2FC" w14:textId="77777777" w:rsidR="0074355E" w:rsidRPr="0074355E" w:rsidRDefault="0074355E">
            <w:r w:rsidRPr="0074355E">
              <w:t>2969</w:t>
            </w:r>
          </w:p>
        </w:tc>
        <w:tc>
          <w:tcPr>
            <w:tcW w:w="425" w:type="dxa"/>
            <w:noWrap/>
            <w:hideMark/>
          </w:tcPr>
          <w:p w14:paraId="2A2C694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4D07AF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099D29" w14:textId="77777777" w:rsidR="0074355E" w:rsidRPr="0074355E" w:rsidRDefault="0074355E">
            <w:r w:rsidRPr="0074355E">
              <w:t>RP-242293</w:t>
            </w:r>
          </w:p>
        </w:tc>
      </w:tr>
      <w:tr w:rsidR="0074355E" w:rsidRPr="0074355E" w14:paraId="0747254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A6C7226" w14:textId="77777777" w:rsidR="0074355E" w:rsidRPr="0074355E" w:rsidRDefault="0074355E">
            <w:r w:rsidRPr="0074355E">
              <w:lastRenderedPageBreak/>
              <w:t>R5-245993</w:t>
            </w:r>
          </w:p>
        </w:tc>
        <w:tc>
          <w:tcPr>
            <w:tcW w:w="3006" w:type="dxa"/>
            <w:noWrap/>
            <w:hideMark/>
          </w:tcPr>
          <w:p w14:paraId="2D640D3F" w14:textId="77777777" w:rsidR="0074355E" w:rsidRPr="0074355E" w:rsidRDefault="0074355E">
            <w:r w:rsidRPr="0074355E">
              <w:t>Updates to High test channel bandwidth Informative Note 1 for FR1 and FR2</w:t>
            </w:r>
          </w:p>
        </w:tc>
        <w:tc>
          <w:tcPr>
            <w:tcW w:w="1788" w:type="dxa"/>
            <w:noWrap/>
            <w:hideMark/>
          </w:tcPr>
          <w:p w14:paraId="725D0406" w14:textId="77777777" w:rsidR="0074355E" w:rsidRPr="0074355E" w:rsidRDefault="0074355E">
            <w:r w:rsidRPr="0074355E">
              <w:t>Qualcomm Technologies Ireland, Samsung R&amp;D Institute UK</w:t>
            </w:r>
          </w:p>
        </w:tc>
        <w:tc>
          <w:tcPr>
            <w:tcW w:w="861" w:type="dxa"/>
            <w:noWrap/>
            <w:hideMark/>
          </w:tcPr>
          <w:p w14:paraId="757047B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F7C739F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146C9ED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61740C1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51BF5FE" w14:textId="77777777" w:rsidR="0074355E" w:rsidRPr="0074355E" w:rsidRDefault="0074355E">
            <w:r w:rsidRPr="0074355E">
              <w:t>3315</w:t>
            </w:r>
          </w:p>
        </w:tc>
        <w:tc>
          <w:tcPr>
            <w:tcW w:w="425" w:type="dxa"/>
            <w:noWrap/>
            <w:hideMark/>
          </w:tcPr>
          <w:p w14:paraId="7CB8EED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DB042B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DFD3E2D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40CA46E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F6EFCD3" w14:textId="77777777" w:rsidR="0074355E" w:rsidRPr="0074355E" w:rsidRDefault="0074355E">
            <w:r w:rsidRPr="0074355E">
              <w:t>R5-245994</w:t>
            </w:r>
          </w:p>
        </w:tc>
        <w:tc>
          <w:tcPr>
            <w:tcW w:w="3006" w:type="dxa"/>
            <w:noWrap/>
            <w:hideMark/>
          </w:tcPr>
          <w:p w14:paraId="6FE5FC2C" w14:textId="77777777" w:rsidR="0074355E" w:rsidRPr="0074355E" w:rsidRDefault="0074355E">
            <w:r w:rsidRPr="0074355E">
              <w:t>Correction of maximum input level test cases</w:t>
            </w:r>
          </w:p>
        </w:tc>
        <w:tc>
          <w:tcPr>
            <w:tcW w:w="1788" w:type="dxa"/>
            <w:noWrap/>
            <w:hideMark/>
          </w:tcPr>
          <w:p w14:paraId="650815CC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0239300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6F3DB6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435B38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B340A3F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6679D712" w14:textId="77777777" w:rsidR="0074355E" w:rsidRPr="0074355E" w:rsidRDefault="0074355E">
            <w:r w:rsidRPr="0074355E">
              <w:t>2934</w:t>
            </w:r>
          </w:p>
        </w:tc>
        <w:tc>
          <w:tcPr>
            <w:tcW w:w="425" w:type="dxa"/>
            <w:noWrap/>
            <w:hideMark/>
          </w:tcPr>
          <w:p w14:paraId="6B3CB29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29D328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A7A0A2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4FA8884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B0F2D3D" w14:textId="77777777" w:rsidR="0074355E" w:rsidRPr="0074355E" w:rsidRDefault="0074355E">
            <w:r w:rsidRPr="0074355E">
              <w:t>R5-245995</w:t>
            </w:r>
          </w:p>
        </w:tc>
        <w:tc>
          <w:tcPr>
            <w:tcW w:w="3006" w:type="dxa"/>
            <w:noWrap/>
            <w:hideMark/>
          </w:tcPr>
          <w:p w14:paraId="004759C7" w14:textId="77777777" w:rsidR="0074355E" w:rsidRPr="0074355E" w:rsidRDefault="0074355E">
            <w:r w:rsidRPr="0074355E">
              <w:t>Correction to CellGroupConfig for Non-Contention Based Random Access</w:t>
            </w:r>
          </w:p>
        </w:tc>
        <w:tc>
          <w:tcPr>
            <w:tcW w:w="1788" w:type="dxa"/>
            <w:noWrap/>
            <w:hideMark/>
          </w:tcPr>
          <w:p w14:paraId="4C4BC7E3" w14:textId="77777777" w:rsidR="0074355E" w:rsidRPr="0074355E" w:rsidRDefault="0074355E">
            <w:r w:rsidRPr="0074355E">
              <w:t>Anritsu</w:t>
            </w:r>
          </w:p>
        </w:tc>
        <w:tc>
          <w:tcPr>
            <w:tcW w:w="861" w:type="dxa"/>
            <w:noWrap/>
            <w:hideMark/>
          </w:tcPr>
          <w:p w14:paraId="124029D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291947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65FA5D8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0E2968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FB673E5" w14:textId="77777777" w:rsidR="0074355E" w:rsidRPr="0074355E" w:rsidRDefault="0074355E">
            <w:r w:rsidRPr="0074355E">
              <w:t>3363</w:t>
            </w:r>
          </w:p>
        </w:tc>
        <w:tc>
          <w:tcPr>
            <w:tcW w:w="425" w:type="dxa"/>
            <w:noWrap/>
            <w:hideMark/>
          </w:tcPr>
          <w:p w14:paraId="3588D56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D6FDFF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7F07AEC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1454335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F81C047" w14:textId="77777777" w:rsidR="0074355E" w:rsidRPr="0074355E" w:rsidRDefault="0074355E">
            <w:r w:rsidRPr="0074355E">
              <w:t>R5-245996</w:t>
            </w:r>
          </w:p>
        </w:tc>
        <w:tc>
          <w:tcPr>
            <w:tcW w:w="3006" w:type="dxa"/>
            <w:noWrap/>
            <w:hideMark/>
          </w:tcPr>
          <w:p w14:paraId="7FBA1026" w14:textId="77777777" w:rsidR="0074355E" w:rsidRPr="0074355E" w:rsidRDefault="0074355E">
            <w:r w:rsidRPr="0074355E">
              <w:t>Introduction of Reference sensitivity power level test for XR UEs</w:t>
            </w:r>
          </w:p>
        </w:tc>
        <w:tc>
          <w:tcPr>
            <w:tcW w:w="1788" w:type="dxa"/>
            <w:noWrap/>
            <w:hideMark/>
          </w:tcPr>
          <w:p w14:paraId="200A7007" w14:textId="77777777" w:rsidR="0074355E" w:rsidRPr="0074355E" w:rsidRDefault="0074355E">
            <w:r w:rsidRPr="0074355E">
              <w:t>Apple Benelux B.V. - Belgium</w:t>
            </w:r>
          </w:p>
        </w:tc>
        <w:tc>
          <w:tcPr>
            <w:tcW w:w="861" w:type="dxa"/>
            <w:noWrap/>
            <w:hideMark/>
          </w:tcPr>
          <w:p w14:paraId="4B78778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78DB48E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2548ED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0F9A7FA" w14:textId="77777777" w:rsidR="0074355E" w:rsidRPr="0074355E" w:rsidRDefault="0074355E">
            <w:r w:rsidRPr="0074355E">
              <w:t>NR_XR_enh_plus_CT1-UEConTest</w:t>
            </w:r>
          </w:p>
        </w:tc>
        <w:tc>
          <w:tcPr>
            <w:tcW w:w="707" w:type="dxa"/>
            <w:noWrap/>
            <w:hideMark/>
          </w:tcPr>
          <w:p w14:paraId="44ADE6AE" w14:textId="77777777" w:rsidR="0074355E" w:rsidRPr="0074355E" w:rsidRDefault="0074355E">
            <w:r w:rsidRPr="0074355E">
              <w:t>2988</w:t>
            </w:r>
          </w:p>
        </w:tc>
        <w:tc>
          <w:tcPr>
            <w:tcW w:w="425" w:type="dxa"/>
            <w:noWrap/>
            <w:hideMark/>
          </w:tcPr>
          <w:p w14:paraId="5E77784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84E182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7027520" w14:textId="77777777" w:rsidR="0074355E" w:rsidRPr="0074355E" w:rsidRDefault="0074355E">
            <w:r w:rsidRPr="0074355E">
              <w:t>RP-242289</w:t>
            </w:r>
          </w:p>
        </w:tc>
      </w:tr>
      <w:tr w:rsidR="0074355E" w:rsidRPr="0074355E" w14:paraId="16D6C36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D42DEA8" w14:textId="77777777" w:rsidR="0074355E" w:rsidRPr="0074355E" w:rsidRDefault="0074355E">
            <w:r w:rsidRPr="0074355E">
              <w:t>R5-245998</w:t>
            </w:r>
          </w:p>
        </w:tc>
        <w:tc>
          <w:tcPr>
            <w:tcW w:w="3006" w:type="dxa"/>
            <w:noWrap/>
            <w:hideMark/>
          </w:tcPr>
          <w:p w14:paraId="0964C081" w14:textId="77777777" w:rsidR="0074355E" w:rsidRPr="0074355E" w:rsidRDefault="0074355E">
            <w:r w:rsidRPr="0074355E">
              <w:t xml:space="preserve">Updates to the Beam Correspondence in </w:t>
            </w:r>
            <w:proofErr w:type="spellStart"/>
            <w:r w:rsidRPr="0074355E">
              <w:t>RRC_Inactive</w:t>
            </w:r>
            <w:proofErr w:type="spellEnd"/>
            <w:r w:rsidRPr="0074355E">
              <w:t xml:space="preserve"> and Initial Access test</w:t>
            </w:r>
          </w:p>
        </w:tc>
        <w:tc>
          <w:tcPr>
            <w:tcW w:w="1788" w:type="dxa"/>
            <w:noWrap/>
            <w:hideMark/>
          </w:tcPr>
          <w:p w14:paraId="7939D6DF" w14:textId="77777777" w:rsidR="0074355E" w:rsidRPr="0074355E" w:rsidRDefault="0074355E">
            <w:r w:rsidRPr="0074355E">
              <w:t>Apple Trading</w:t>
            </w:r>
          </w:p>
        </w:tc>
        <w:tc>
          <w:tcPr>
            <w:tcW w:w="861" w:type="dxa"/>
            <w:noWrap/>
            <w:hideMark/>
          </w:tcPr>
          <w:p w14:paraId="3AF52A30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6052F8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0C5BE4A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C5F1450" w14:textId="77777777" w:rsidR="0074355E" w:rsidRPr="0074355E" w:rsidRDefault="0074355E">
            <w:r w:rsidRPr="0074355E">
              <w:t>NR_RF_FR2_req_Ph3-UEConTest</w:t>
            </w:r>
          </w:p>
        </w:tc>
        <w:tc>
          <w:tcPr>
            <w:tcW w:w="707" w:type="dxa"/>
            <w:noWrap/>
            <w:hideMark/>
          </w:tcPr>
          <w:p w14:paraId="269B0566" w14:textId="77777777" w:rsidR="0074355E" w:rsidRPr="0074355E" w:rsidRDefault="0074355E">
            <w:r w:rsidRPr="0074355E">
              <w:t>1082</w:t>
            </w:r>
          </w:p>
        </w:tc>
        <w:tc>
          <w:tcPr>
            <w:tcW w:w="425" w:type="dxa"/>
            <w:noWrap/>
            <w:hideMark/>
          </w:tcPr>
          <w:p w14:paraId="242AE6B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CE180A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104FEC" w14:textId="77777777" w:rsidR="0074355E" w:rsidRPr="0074355E" w:rsidRDefault="0074355E">
            <w:r w:rsidRPr="0074355E">
              <w:t>RP-242324</w:t>
            </w:r>
          </w:p>
        </w:tc>
      </w:tr>
      <w:tr w:rsidR="0074355E" w:rsidRPr="0074355E" w14:paraId="43852A9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8127EB6" w14:textId="77777777" w:rsidR="0074355E" w:rsidRPr="0074355E" w:rsidRDefault="0074355E">
            <w:r w:rsidRPr="0074355E">
              <w:t>R5-245999</w:t>
            </w:r>
          </w:p>
        </w:tc>
        <w:tc>
          <w:tcPr>
            <w:tcW w:w="3006" w:type="dxa"/>
            <w:noWrap/>
            <w:hideMark/>
          </w:tcPr>
          <w:p w14:paraId="0893EC7B" w14:textId="77777777" w:rsidR="0074355E" w:rsidRPr="0074355E" w:rsidRDefault="0074355E">
            <w:r w:rsidRPr="0074355E">
              <w:t>On scope, references, terms and abbreviations update</w:t>
            </w:r>
          </w:p>
        </w:tc>
        <w:tc>
          <w:tcPr>
            <w:tcW w:w="1788" w:type="dxa"/>
            <w:noWrap/>
            <w:hideMark/>
          </w:tcPr>
          <w:p w14:paraId="2DE3CE6D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1772F7B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0966307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1461CFD3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076E81AF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571DA9C" w14:textId="77777777" w:rsidR="0074355E" w:rsidRPr="0074355E" w:rsidRDefault="0074355E">
            <w:r w:rsidRPr="0074355E">
              <w:t>0020</w:t>
            </w:r>
          </w:p>
        </w:tc>
        <w:tc>
          <w:tcPr>
            <w:tcW w:w="425" w:type="dxa"/>
            <w:noWrap/>
            <w:hideMark/>
          </w:tcPr>
          <w:p w14:paraId="6BDC69D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1D433E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4D892D1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6B47EB8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6C03C25" w14:textId="77777777" w:rsidR="0074355E" w:rsidRPr="0074355E" w:rsidRDefault="0074355E">
            <w:r w:rsidRPr="0074355E">
              <w:t>R5-246000</w:t>
            </w:r>
          </w:p>
        </w:tc>
        <w:tc>
          <w:tcPr>
            <w:tcW w:w="3006" w:type="dxa"/>
            <w:noWrap/>
            <w:hideMark/>
          </w:tcPr>
          <w:p w14:paraId="77D04E59" w14:textId="77777777" w:rsidR="0074355E" w:rsidRPr="0074355E" w:rsidRDefault="0074355E">
            <w:r w:rsidRPr="0074355E">
              <w:t>Update to applicability of 5G test cases</w:t>
            </w:r>
          </w:p>
        </w:tc>
        <w:tc>
          <w:tcPr>
            <w:tcW w:w="1788" w:type="dxa"/>
            <w:noWrap/>
            <w:hideMark/>
          </w:tcPr>
          <w:p w14:paraId="0D5AB6A7" w14:textId="77777777" w:rsidR="0074355E" w:rsidRPr="0074355E" w:rsidRDefault="0074355E">
            <w:r w:rsidRPr="0074355E">
              <w:t>Bureau Veritas ADT, Huawei, Anritsu, TTA, SGS Wireless, NTT DOCOMO INC, China Unicom, Keysight Technologies, QUALCOMM Inc., Apple Benelux B.V. - Belgium, Rohde &amp; Schwarz</w:t>
            </w:r>
          </w:p>
        </w:tc>
        <w:tc>
          <w:tcPr>
            <w:tcW w:w="861" w:type="dxa"/>
            <w:noWrap/>
            <w:hideMark/>
          </w:tcPr>
          <w:p w14:paraId="6C1DE42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1C5C06C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2A73C19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5D63C82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76DC16B9" w14:textId="77777777" w:rsidR="0074355E" w:rsidRPr="0074355E" w:rsidRDefault="0074355E">
            <w:r w:rsidRPr="0074355E">
              <w:t>0468</w:t>
            </w:r>
          </w:p>
        </w:tc>
        <w:tc>
          <w:tcPr>
            <w:tcW w:w="425" w:type="dxa"/>
            <w:noWrap/>
            <w:hideMark/>
          </w:tcPr>
          <w:p w14:paraId="7460ACB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BCDFB5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82EED06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083E878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23668C" w14:textId="77777777" w:rsidR="0074355E" w:rsidRPr="0074355E" w:rsidRDefault="0074355E">
            <w:r w:rsidRPr="0074355E">
              <w:lastRenderedPageBreak/>
              <w:t>R5-246001</w:t>
            </w:r>
          </w:p>
        </w:tc>
        <w:tc>
          <w:tcPr>
            <w:tcW w:w="3006" w:type="dxa"/>
            <w:noWrap/>
            <w:hideMark/>
          </w:tcPr>
          <w:p w14:paraId="0621CDDF" w14:textId="77777777" w:rsidR="0074355E" w:rsidRPr="0074355E" w:rsidRDefault="0074355E">
            <w:r w:rsidRPr="0074355E">
              <w:t>On FR2 MIMO OTA requirements</w:t>
            </w:r>
          </w:p>
        </w:tc>
        <w:tc>
          <w:tcPr>
            <w:tcW w:w="1788" w:type="dxa"/>
            <w:noWrap/>
            <w:hideMark/>
          </w:tcPr>
          <w:p w14:paraId="59E3A2A7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0CE3B4D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69C68BB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096A8742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56D3A0BA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FC9F0CA" w14:textId="77777777" w:rsidR="0074355E" w:rsidRPr="0074355E" w:rsidRDefault="0074355E">
            <w:r w:rsidRPr="0074355E">
              <w:t>0024</w:t>
            </w:r>
          </w:p>
        </w:tc>
        <w:tc>
          <w:tcPr>
            <w:tcW w:w="425" w:type="dxa"/>
            <w:noWrap/>
            <w:hideMark/>
          </w:tcPr>
          <w:p w14:paraId="51273A7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8FAD33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98541E9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460C6B6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E2E218" w14:textId="77777777" w:rsidR="0074355E" w:rsidRPr="0074355E" w:rsidRDefault="0074355E">
            <w:r w:rsidRPr="0074355E">
              <w:t>R5-246002</w:t>
            </w:r>
          </w:p>
        </w:tc>
        <w:tc>
          <w:tcPr>
            <w:tcW w:w="3006" w:type="dxa"/>
            <w:noWrap/>
            <w:hideMark/>
          </w:tcPr>
          <w:p w14:paraId="5808A38F" w14:textId="77777777" w:rsidR="0074355E" w:rsidRPr="0074355E" w:rsidRDefault="0074355E">
            <w:r w:rsidRPr="0074355E">
              <w:t>On environmental requirements update</w:t>
            </w:r>
          </w:p>
        </w:tc>
        <w:tc>
          <w:tcPr>
            <w:tcW w:w="1788" w:type="dxa"/>
            <w:noWrap/>
            <w:hideMark/>
          </w:tcPr>
          <w:p w14:paraId="5E7793EB" w14:textId="77777777" w:rsidR="0074355E" w:rsidRPr="0074355E" w:rsidRDefault="0074355E">
            <w:r w:rsidRPr="0074355E">
              <w:t>Apple</w:t>
            </w:r>
          </w:p>
        </w:tc>
        <w:tc>
          <w:tcPr>
            <w:tcW w:w="861" w:type="dxa"/>
            <w:noWrap/>
            <w:hideMark/>
          </w:tcPr>
          <w:p w14:paraId="2C72789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E88E0A5" w14:textId="77777777" w:rsidR="0074355E" w:rsidRPr="0074355E" w:rsidRDefault="0074355E">
            <w:r w:rsidRPr="0074355E">
              <w:t>38.551</w:t>
            </w:r>
          </w:p>
        </w:tc>
        <w:tc>
          <w:tcPr>
            <w:tcW w:w="851" w:type="dxa"/>
            <w:noWrap/>
            <w:hideMark/>
          </w:tcPr>
          <w:p w14:paraId="241EDEBA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4F5355AB" w14:textId="77777777" w:rsidR="0074355E" w:rsidRPr="0074355E" w:rsidRDefault="0074355E">
            <w:proofErr w:type="spellStart"/>
            <w:r w:rsidRPr="0074355E">
              <w:t>NR_MIMO_OTA_enh-UEConTest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B0A61A1" w14:textId="77777777" w:rsidR="0074355E" w:rsidRPr="0074355E" w:rsidRDefault="0074355E">
            <w:r w:rsidRPr="0074355E">
              <w:t>0027</w:t>
            </w:r>
          </w:p>
        </w:tc>
        <w:tc>
          <w:tcPr>
            <w:tcW w:w="425" w:type="dxa"/>
            <w:noWrap/>
            <w:hideMark/>
          </w:tcPr>
          <w:p w14:paraId="6850358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822664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ABB1474" w14:textId="77777777" w:rsidR="0074355E" w:rsidRPr="0074355E" w:rsidRDefault="0074355E">
            <w:r w:rsidRPr="0074355E">
              <w:t>RP-242298</w:t>
            </w:r>
          </w:p>
        </w:tc>
      </w:tr>
      <w:tr w:rsidR="0074355E" w:rsidRPr="0074355E" w14:paraId="7A3C10D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580156B" w14:textId="77777777" w:rsidR="0074355E" w:rsidRPr="0074355E" w:rsidRDefault="0074355E">
            <w:r w:rsidRPr="0074355E">
              <w:t>R5-246003</w:t>
            </w:r>
          </w:p>
        </w:tc>
        <w:tc>
          <w:tcPr>
            <w:tcW w:w="3006" w:type="dxa"/>
            <w:noWrap/>
            <w:hideMark/>
          </w:tcPr>
          <w:p w14:paraId="7DC29803" w14:textId="77777777" w:rsidR="0074355E" w:rsidRPr="0074355E" w:rsidRDefault="0074355E">
            <w:r w:rsidRPr="0074355E">
              <w:t>Updates to Annex B related to phantom definitions</w:t>
            </w:r>
          </w:p>
        </w:tc>
        <w:tc>
          <w:tcPr>
            <w:tcW w:w="1788" w:type="dxa"/>
            <w:noWrap/>
            <w:hideMark/>
          </w:tcPr>
          <w:p w14:paraId="2D4EABBE" w14:textId="77777777" w:rsidR="0074355E" w:rsidRPr="0074355E" w:rsidRDefault="0074355E">
            <w:r w:rsidRPr="0074355E">
              <w:t>Apple Benelux B.V. - Belgium</w:t>
            </w:r>
          </w:p>
        </w:tc>
        <w:tc>
          <w:tcPr>
            <w:tcW w:w="861" w:type="dxa"/>
            <w:noWrap/>
            <w:hideMark/>
          </w:tcPr>
          <w:p w14:paraId="3E1F6D3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6ADC4F9" w14:textId="77777777" w:rsidR="0074355E" w:rsidRPr="0074355E" w:rsidRDefault="0074355E">
            <w:r w:rsidRPr="0074355E">
              <w:t>38.561</w:t>
            </w:r>
          </w:p>
        </w:tc>
        <w:tc>
          <w:tcPr>
            <w:tcW w:w="851" w:type="dxa"/>
            <w:noWrap/>
            <w:hideMark/>
          </w:tcPr>
          <w:p w14:paraId="636A772C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066AB059" w14:textId="77777777" w:rsidR="0074355E" w:rsidRPr="0074355E" w:rsidRDefault="0074355E">
            <w:r w:rsidRPr="0074355E">
              <w:t>NR_FR1_TRP_TRS_enh-UEConTest</w:t>
            </w:r>
          </w:p>
        </w:tc>
        <w:tc>
          <w:tcPr>
            <w:tcW w:w="707" w:type="dxa"/>
            <w:noWrap/>
            <w:hideMark/>
          </w:tcPr>
          <w:p w14:paraId="45FC063F" w14:textId="77777777" w:rsidR="0074355E" w:rsidRPr="0074355E" w:rsidRDefault="0074355E">
            <w:r w:rsidRPr="0074355E">
              <w:t>0015</w:t>
            </w:r>
          </w:p>
        </w:tc>
        <w:tc>
          <w:tcPr>
            <w:tcW w:w="425" w:type="dxa"/>
            <w:noWrap/>
            <w:hideMark/>
          </w:tcPr>
          <w:p w14:paraId="7088766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E332D4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C5BD660" w14:textId="77777777" w:rsidR="0074355E" w:rsidRPr="0074355E" w:rsidRDefault="0074355E">
            <w:r w:rsidRPr="0074355E">
              <w:t>RP-242325</w:t>
            </w:r>
          </w:p>
        </w:tc>
      </w:tr>
      <w:tr w:rsidR="0074355E" w:rsidRPr="0074355E" w14:paraId="429A7EB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5E0A00" w14:textId="77777777" w:rsidR="0074355E" w:rsidRPr="0074355E" w:rsidRDefault="0074355E">
            <w:r w:rsidRPr="0074355E">
              <w:t>R5-246004</w:t>
            </w:r>
          </w:p>
        </w:tc>
        <w:tc>
          <w:tcPr>
            <w:tcW w:w="3006" w:type="dxa"/>
            <w:noWrap/>
            <w:hideMark/>
          </w:tcPr>
          <w:p w14:paraId="4BB28761" w14:textId="77777777" w:rsidR="0074355E" w:rsidRPr="0074355E" w:rsidRDefault="0074355E">
            <w:r w:rsidRPr="0074355E">
              <w:t>Updates to Annex D for MU and TT</w:t>
            </w:r>
          </w:p>
        </w:tc>
        <w:tc>
          <w:tcPr>
            <w:tcW w:w="1788" w:type="dxa"/>
            <w:noWrap/>
            <w:hideMark/>
          </w:tcPr>
          <w:p w14:paraId="1B0064F0" w14:textId="77777777" w:rsidR="0074355E" w:rsidRPr="0074355E" w:rsidRDefault="0074355E">
            <w:r w:rsidRPr="0074355E">
              <w:t>Apple Benelux B.V. - Belgium, Telecom Italia</w:t>
            </w:r>
          </w:p>
        </w:tc>
        <w:tc>
          <w:tcPr>
            <w:tcW w:w="861" w:type="dxa"/>
            <w:noWrap/>
            <w:hideMark/>
          </w:tcPr>
          <w:p w14:paraId="792D16B6" w14:textId="77777777" w:rsidR="0074355E" w:rsidRPr="0074355E" w:rsidRDefault="0074355E">
            <w:r w:rsidRPr="0074355E">
              <w:t>Rel-17</w:t>
            </w:r>
          </w:p>
        </w:tc>
        <w:tc>
          <w:tcPr>
            <w:tcW w:w="1007" w:type="dxa"/>
            <w:noWrap/>
            <w:hideMark/>
          </w:tcPr>
          <w:p w14:paraId="51CD47EA" w14:textId="77777777" w:rsidR="0074355E" w:rsidRPr="0074355E" w:rsidRDefault="0074355E">
            <w:r w:rsidRPr="0074355E">
              <w:t>38.561</w:t>
            </w:r>
          </w:p>
        </w:tc>
        <w:tc>
          <w:tcPr>
            <w:tcW w:w="851" w:type="dxa"/>
            <w:noWrap/>
            <w:hideMark/>
          </w:tcPr>
          <w:p w14:paraId="4B4CC954" w14:textId="77777777" w:rsidR="0074355E" w:rsidRPr="0074355E" w:rsidRDefault="0074355E">
            <w:r w:rsidRPr="0074355E">
              <w:t>17.2.0</w:t>
            </w:r>
          </w:p>
        </w:tc>
        <w:tc>
          <w:tcPr>
            <w:tcW w:w="4396" w:type="dxa"/>
            <w:noWrap/>
            <w:hideMark/>
          </w:tcPr>
          <w:p w14:paraId="5BD475E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0BB14D4" w14:textId="77777777" w:rsidR="0074355E" w:rsidRPr="0074355E" w:rsidRDefault="0074355E">
            <w:r w:rsidRPr="0074355E">
              <w:t>0013</w:t>
            </w:r>
          </w:p>
        </w:tc>
        <w:tc>
          <w:tcPr>
            <w:tcW w:w="425" w:type="dxa"/>
            <w:noWrap/>
            <w:hideMark/>
          </w:tcPr>
          <w:p w14:paraId="241AC58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219CFCD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45AA14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525B8D2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BFD2D6E" w14:textId="77777777" w:rsidR="0074355E" w:rsidRPr="0074355E" w:rsidRDefault="0074355E">
            <w:r w:rsidRPr="0074355E">
              <w:t>R5-246005</w:t>
            </w:r>
          </w:p>
        </w:tc>
        <w:tc>
          <w:tcPr>
            <w:tcW w:w="3006" w:type="dxa"/>
            <w:noWrap/>
            <w:hideMark/>
          </w:tcPr>
          <w:p w14:paraId="7AC4B46B" w14:textId="77777777" w:rsidR="0074355E" w:rsidRPr="0074355E" w:rsidRDefault="0074355E">
            <w:r w:rsidRPr="0074355E">
              <w:t>Clarification of voltage environmental requirement</w:t>
            </w:r>
          </w:p>
        </w:tc>
        <w:tc>
          <w:tcPr>
            <w:tcW w:w="1788" w:type="dxa"/>
            <w:noWrap/>
            <w:hideMark/>
          </w:tcPr>
          <w:p w14:paraId="674A5671" w14:textId="77777777" w:rsidR="0074355E" w:rsidRPr="0074355E" w:rsidRDefault="0074355E">
            <w:r w:rsidRPr="0074355E">
              <w:t>Keysight Technologies UK Ltd, MVG, Rohde &amp; Schwarz, ETS-Lindgren</w:t>
            </w:r>
          </w:p>
        </w:tc>
        <w:tc>
          <w:tcPr>
            <w:tcW w:w="861" w:type="dxa"/>
            <w:noWrap/>
            <w:hideMark/>
          </w:tcPr>
          <w:p w14:paraId="29E32AB5" w14:textId="77777777" w:rsidR="0074355E" w:rsidRPr="0074355E" w:rsidRDefault="0074355E">
            <w:r w:rsidRPr="0074355E">
              <w:t>Rel-16</w:t>
            </w:r>
          </w:p>
        </w:tc>
        <w:tc>
          <w:tcPr>
            <w:tcW w:w="1007" w:type="dxa"/>
            <w:noWrap/>
            <w:hideMark/>
          </w:tcPr>
          <w:p w14:paraId="0AEA2CB0" w14:textId="77777777" w:rsidR="0074355E" w:rsidRPr="0074355E" w:rsidRDefault="0074355E">
            <w:r w:rsidRPr="0074355E">
              <w:t>37.544</w:t>
            </w:r>
          </w:p>
        </w:tc>
        <w:tc>
          <w:tcPr>
            <w:tcW w:w="851" w:type="dxa"/>
            <w:noWrap/>
            <w:hideMark/>
          </w:tcPr>
          <w:p w14:paraId="54C101A0" w14:textId="77777777" w:rsidR="0074355E" w:rsidRPr="0074355E" w:rsidRDefault="0074355E">
            <w:r w:rsidRPr="0074355E">
              <w:t>16.4.0</w:t>
            </w:r>
          </w:p>
        </w:tc>
        <w:tc>
          <w:tcPr>
            <w:tcW w:w="4396" w:type="dxa"/>
            <w:noWrap/>
            <w:hideMark/>
          </w:tcPr>
          <w:p w14:paraId="0B683EFB" w14:textId="77777777" w:rsidR="0074355E" w:rsidRPr="0074355E" w:rsidRDefault="0074355E">
            <w:r w:rsidRPr="0074355E">
              <w:t>TEI14_Test</w:t>
            </w:r>
          </w:p>
        </w:tc>
        <w:tc>
          <w:tcPr>
            <w:tcW w:w="707" w:type="dxa"/>
            <w:noWrap/>
            <w:hideMark/>
          </w:tcPr>
          <w:p w14:paraId="3944CD38" w14:textId="77777777" w:rsidR="0074355E" w:rsidRPr="0074355E" w:rsidRDefault="0074355E">
            <w:r w:rsidRPr="0074355E">
              <w:t>0035</w:t>
            </w:r>
          </w:p>
        </w:tc>
        <w:tc>
          <w:tcPr>
            <w:tcW w:w="425" w:type="dxa"/>
            <w:noWrap/>
            <w:hideMark/>
          </w:tcPr>
          <w:p w14:paraId="1F81B35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DCABE5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F4FB59" w14:textId="77777777" w:rsidR="0074355E" w:rsidRPr="0074355E" w:rsidRDefault="0074355E">
            <w:r w:rsidRPr="0074355E">
              <w:t>RP-242262</w:t>
            </w:r>
          </w:p>
        </w:tc>
      </w:tr>
      <w:tr w:rsidR="0074355E" w:rsidRPr="0074355E" w14:paraId="55853D3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D43DD54" w14:textId="77777777" w:rsidR="0074355E" w:rsidRPr="0074355E" w:rsidRDefault="0074355E">
            <w:r w:rsidRPr="0074355E">
              <w:t>R5-246006</w:t>
            </w:r>
          </w:p>
        </w:tc>
        <w:tc>
          <w:tcPr>
            <w:tcW w:w="3006" w:type="dxa"/>
            <w:noWrap/>
            <w:hideMark/>
          </w:tcPr>
          <w:p w14:paraId="4F8E9B28" w14:textId="77777777" w:rsidR="0074355E" w:rsidRPr="0074355E" w:rsidRDefault="0074355E">
            <w:r w:rsidRPr="0074355E">
              <w:t>Addition of common parts for MIMO evolution demodulation requirements</w:t>
            </w:r>
          </w:p>
        </w:tc>
        <w:tc>
          <w:tcPr>
            <w:tcW w:w="1788" w:type="dxa"/>
            <w:noWrap/>
            <w:hideMark/>
          </w:tcPr>
          <w:p w14:paraId="2CE33DDA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24C8926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DA4B0AA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721A354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27B0EF4" w14:textId="77777777" w:rsidR="0074355E" w:rsidRPr="0074355E" w:rsidRDefault="0074355E">
            <w:proofErr w:type="spellStart"/>
            <w:r w:rsidRPr="0074355E">
              <w:t>NR_MIMO_evo_DL_UL-UEConTest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5F993F5" w14:textId="77777777" w:rsidR="0074355E" w:rsidRPr="0074355E" w:rsidRDefault="0074355E">
            <w:r w:rsidRPr="0074355E">
              <w:t>0850</w:t>
            </w:r>
          </w:p>
        </w:tc>
        <w:tc>
          <w:tcPr>
            <w:tcW w:w="425" w:type="dxa"/>
            <w:noWrap/>
            <w:hideMark/>
          </w:tcPr>
          <w:p w14:paraId="02AE1EC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CE0A7F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198947D" w14:textId="77777777" w:rsidR="0074355E" w:rsidRPr="0074355E" w:rsidRDefault="0074355E">
            <w:r w:rsidRPr="0074355E">
              <w:t>RP-242300</w:t>
            </w:r>
          </w:p>
        </w:tc>
      </w:tr>
      <w:tr w:rsidR="0074355E" w:rsidRPr="0074355E" w14:paraId="7DD0F1E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38AAE4A" w14:textId="77777777" w:rsidR="0074355E" w:rsidRPr="0074355E" w:rsidRDefault="0074355E">
            <w:r w:rsidRPr="0074355E">
              <w:t>R5-246007</w:t>
            </w:r>
          </w:p>
        </w:tc>
        <w:tc>
          <w:tcPr>
            <w:tcW w:w="3006" w:type="dxa"/>
            <w:noWrap/>
            <w:hideMark/>
          </w:tcPr>
          <w:p w14:paraId="2A4D387B" w14:textId="77777777" w:rsidR="0074355E" w:rsidRPr="0074355E" w:rsidRDefault="0074355E">
            <w:r w:rsidRPr="0074355E">
              <w:t>Addition of ICS for advanced receiver for MU-MIMO capabilities</w:t>
            </w:r>
          </w:p>
        </w:tc>
        <w:tc>
          <w:tcPr>
            <w:tcW w:w="1788" w:type="dxa"/>
            <w:noWrap/>
            <w:hideMark/>
          </w:tcPr>
          <w:p w14:paraId="6F7C9A3A" w14:textId="77777777" w:rsidR="0074355E" w:rsidRPr="0074355E" w:rsidRDefault="0074355E">
            <w:r w:rsidRPr="0074355E">
              <w:t>China Telecom</w:t>
            </w:r>
          </w:p>
        </w:tc>
        <w:tc>
          <w:tcPr>
            <w:tcW w:w="861" w:type="dxa"/>
            <w:noWrap/>
            <w:hideMark/>
          </w:tcPr>
          <w:p w14:paraId="1A35913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410C56C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62727CE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D2F6EE1" w14:textId="77777777" w:rsidR="0074355E" w:rsidRPr="0074355E" w:rsidRDefault="0074355E">
            <w:r w:rsidRPr="0074355E">
              <w:t>NR_demod_enh3-UEConTest</w:t>
            </w:r>
          </w:p>
        </w:tc>
        <w:tc>
          <w:tcPr>
            <w:tcW w:w="707" w:type="dxa"/>
            <w:noWrap/>
            <w:hideMark/>
          </w:tcPr>
          <w:p w14:paraId="7FBDA552" w14:textId="77777777" w:rsidR="0074355E" w:rsidRPr="0074355E" w:rsidRDefault="0074355E">
            <w:r w:rsidRPr="0074355E">
              <w:t>0652</w:t>
            </w:r>
          </w:p>
        </w:tc>
        <w:tc>
          <w:tcPr>
            <w:tcW w:w="425" w:type="dxa"/>
            <w:noWrap/>
            <w:hideMark/>
          </w:tcPr>
          <w:p w14:paraId="297C3719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D5A7AB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323C1DC" w14:textId="77777777" w:rsidR="0074355E" w:rsidRPr="0074355E" w:rsidRDefault="0074355E">
            <w:r w:rsidRPr="0074355E">
              <w:t>RP-242314</w:t>
            </w:r>
          </w:p>
        </w:tc>
      </w:tr>
      <w:tr w:rsidR="0074355E" w:rsidRPr="0074355E" w14:paraId="2C3F4C6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3DD3B14" w14:textId="77777777" w:rsidR="0074355E" w:rsidRPr="0074355E" w:rsidRDefault="0074355E">
            <w:r w:rsidRPr="0074355E">
              <w:t>R5-246008</w:t>
            </w:r>
          </w:p>
        </w:tc>
        <w:tc>
          <w:tcPr>
            <w:tcW w:w="3006" w:type="dxa"/>
            <w:noWrap/>
            <w:hideMark/>
          </w:tcPr>
          <w:p w14:paraId="69305A63" w14:textId="77777777" w:rsidR="0074355E" w:rsidRPr="0074355E" w:rsidRDefault="0074355E">
            <w:r w:rsidRPr="0074355E">
              <w:t xml:space="preserve">Addition of test applicability for </w:t>
            </w:r>
            <w:proofErr w:type="spellStart"/>
            <w:r w:rsidRPr="0074355E">
              <w:t>eRedCap</w:t>
            </w:r>
            <w:proofErr w:type="spellEnd"/>
            <w:r w:rsidRPr="0074355E">
              <w:t xml:space="preserve"> RF test cases</w:t>
            </w:r>
          </w:p>
        </w:tc>
        <w:tc>
          <w:tcPr>
            <w:tcW w:w="1788" w:type="dxa"/>
            <w:noWrap/>
            <w:hideMark/>
          </w:tcPr>
          <w:p w14:paraId="7F0865EC" w14:textId="77777777" w:rsidR="0074355E" w:rsidRPr="0074355E" w:rsidRDefault="0074355E">
            <w:r w:rsidRPr="0074355E">
              <w:t>China Unicom</w:t>
            </w:r>
          </w:p>
        </w:tc>
        <w:tc>
          <w:tcPr>
            <w:tcW w:w="861" w:type="dxa"/>
            <w:noWrap/>
            <w:hideMark/>
          </w:tcPr>
          <w:p w14:paraId="003B066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3712DAD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57F22FA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11AC774" w14:textId="77777777" w:rsidR="0074355E" w:rsidRPr="0074355E" w:rsidRDefault="0074355E">
            <w:r w:rsidRPr="0074355E">
              <w:t>NR_redcap_enh_plus_CT1-UEConTest</w:t>
            </w:r>
          </w:p>
        </w:tc>
        <w:tc>
          <w:tcPr>
            <w:tcW w:w="707" w:type="dxa"/>
            <w:noWrap/>
            <w:hideMark/>
          </w:tcPr>
          <w:p w14:paraId="7B625FF0" w14:textId="77777777" w:rsidR="0074355E" w:rsidRPr="0074355E" w:rsidRDefault="0074355E">
            <w:r w:rsidRPr="0074355E">
              <w:t>0477</w:t>
            </w:r>
          </w:p>
        </w:tc>
        <w:tc>
          <w:tcPr>
            <w:tcW w:w="425" w:type="dxa"/>
            <w:noWrap/>
            <w:hideMark/>
          </w:tcPr>
          <w:p w14:paraId="0807803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2CF618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8DD48D2" w14:textId="77777777" w:rsidR="0074355E" w:rsidRPr="0074355E" w:rsidRDefault="0074355E">
            <w:r w:rsidRPr="0074355E">
              <w:t>RP-242286</w:t>
            </w:r>
          </w:p>
        </w:tc>
      </w:tr>
      <w:tr w:rsidR="0074355E" w:rsidRPr="0074355E" w14:paraId="6DDB3AE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63A48D" w14:textId="77777777" w:rsidR="0074355E" w:rsidRPr="0074355E" w:rsidRDefault="0074355E">
            <w:r w:rsidRPr="0074355E">
              <w:t>R5-246011</w:t>
            </w:r>
          </w:p>
        </w:tc>
        <w:tc>
          <w:tcPr>
            <w:tcW w:w="3006" w:type="dxa"/>
            <w:noWrap/>
            <w:hideMark/>
          </w:tcPr>
          <w:p w14:paraId="70AC7C7A" w14:textId="77777777" w:rsidR="0074355E" w:rsidRPr="0074355E" w:rsidRDefault="0074355E">
            <w:r w:rsidRPr="0074355E">
              <w:t>Updating SUL test cases for SUL operation with inter-band CA</w:t>
            </w:r>
          </w:p>
        </w:tc>
        <w:tc>
          <w:tcPr>
            <w:tcW w:w="1788" w:type="dxa"/>
            <w:noWrap/>
            <w:hideMark/>
          </w:tcPr>
          <w:p w14:paraId="24304A8F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BA91BB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198945E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580BB2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699B62B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21EE5D06" w14:textId="77777777" w:rsidR="0074355E" w:rsidRPr="0074355E" w:rsidRDefault="0074355E">
            <w:r w:rsidRPr="0074355E">
              <w:t>2924</w:t>
            </w:r>
          </w:p>
        </w:tc>
        <w:tc>
          <w:tcPr>
            <w:tcW w:w="425" w:type="dxa"/>
            <w:noWrap/>
            <w:hideMark/>
          </w:tcPr>
          <w:p w14:paraId="50737B0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942CEA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FF7940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0496930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E709C86" w14:textId="77777777" w:rsidR="0074355E" w:rsidRPr="0074355E" w:rsidRDefault="0074355E">
            <w:r w:rsidRPr="0074355E">
              <w:t>R5-246012</w:t>
            </w:r>
          </w:p>
        </w:tc>
        <w:tc>
          <w:tcPr>
            <w:tcW w:w="3006" w:type="dxa"/>
            <w:noWrap/>
            <w:hideMark/>
          </w:tcPr>
          <w:p w14:paraId="11316F10" w14:textId="77777777" w:rsidR="0074355E" w:rsidRPr="0074355E" w:rsidRDefault="0074355E">
            <w:r w:rsidRPr="0074355E">
              <w:t>Adding new test case Reference sensitivity power level for SUL (4CC)</w:t>
            </w:r>
          </w:p>
        </w:tc>
        <w:tc>
          <w:tcPr>
            <w:tcW w:w="1788" w:type="dxa"/>
            <w:noWrap/>
            <w:hideMark/>
          </w:tcPr>
          <w:p w14:paraId="307E7D00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7F8E27B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B96729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5B70644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9781865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0F4CD5A7" w14:textId="77777777" w:rsidR="0074355E" w:rsidRPr="0074355E" w:rsidRDefault="0074355E">
            <w:r w:rsidRPr="0074355E">
              <w:t>2925</w:t>
            </w:r>
          </w:p>
        </w:tc>
        <w:tc>
          <w:tcPr>
            <w:tcW w:w="425" w:type="dxa"/>
            <w:noWrap/>
            <w:hideMark/>
          </w:tcPr>
          <w:p w14:paraId="11AD1DF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64673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BD7E5C5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17AC881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9352EE" w14:textId="77777777" w:rsidR="0074355E" w:rsidRPr="0074355E" w:rsidRDefault="0074355E">
            <w:r w:rsidRPr="0074355E">
              <w:t>R5-246014</w:t>
            </w:r>
          </w:p>
        </w:tc>
        <w:tc>
          <w:tcPr>
            <w:tcW w:w="3006" w:type="dxa"/>
            <w:noWrap/>
            <w:hideMark/>
          </w:tcPr>
          <w:p w14:paraId="71E130B3" w14:textId="77777777" w:rsidR="0074355E" w:rsidRPr="0074355E" w:rsidRDefault="0074355E">
            <w:r w:rsidRPr="0074355E">
              <w:t>TT analysis for MCE RRM test cases</w:t>
            </w:r>
          </w:p>
        </w:tc>
        <w:tc>
          <w:tcPr>
            <w:tcW w:w="1788" w:type="dxa"/>
            <w:noWrap/>
            <w:hideMark/>
          </w:tcPr>
          <w:p w14:paraId="671644B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C577D9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37A0AE2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1C0051B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34B1273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20F9821" w14:textId="77777777" w:rsidR="0074355E" w:rsidRPr="0074355E" w:rsidRDefault="0074355E">
            <w:r w:rsidRPr="0074355E">
              <w:t>0785</w:t>
            </w:r>
          </w:p>
        </w:tc>
        <w:tc>
          <w:tcPr>
            <w:tcW w:w="425" w:type="dxa"/>
            <w:noWrap/>
            <w:hideMark/>
          </w:tcPr>
          <w:p w14:paraId="2B4BCF0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65128D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2998C6A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69A963A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0ED9C11" w14:textId="77777777" w:rsidR="0074355E" w:rsidRPr="0074355E" w:rsidRDefault="0074355E">
            <w:r w:rsidRPr="0074355E">
              <w:lastRenderedPageBreak/>
              <w:t>R5-246015</w:t>
            </w:r>
          </w:p>
        </w:tc>
        <w:tc>
          <w:tcPr>
            <w:tcW w:w="3006" w:type="dxa"/>
            <w:noWrap/>
            <w:hideMark/>
          </w:tcPr>
          <w:p w14:paraId="46891D7B" w14:textId="77777777" w:rsidR="0074355E" w:rsidRPr="0074355E" w:rsidRDefault="0074355E">
            <w:r w:rsidRPr="0074355E">
              <w:t>Correction to EN-DC and NR SA CFRA test cases and RMCs</w:t>
            </w:r>
          </w:p>
        </w:tc>
        <w:tc>
          <w:tcPr>
            <w:tcW w:w="1788" w:type="dxa"/>
            <w:noWrap/>
            <w:hideMark/>
          </w:tcPr>
          <w:p w14:paraId="153CC157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56D1EF4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ED5A4B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51C576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B528F64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0953E259" w14:textId="77777777" w:rsidR="0074355E" w:rsidRPr="0074355E" w:rsidRDefault="0074355E">
            <w:r w:rsidRPr="0074355E">
              <w:t>3320</w:t>
            </w:r>
          </w:p>
        </w:tc>
        <w:tc>
          <w:tcPr>
            <w:tcW w:w="425" w:type="dxa"/>
            <w:noWrap/>
            <w:hideMark/>
          </w:tcPr>
          <w:p w14:paraId="721F1CD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EA239E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9405A6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78A5E9E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2610045" w14:textId="77777777" w:rsidR="0074355E" w:rsidRPr="0074355E" w:rsidRDefault="0074355E">
            <w:r w:rsidRPr="0074355E">
              <w:t>R5-246016</w:t>
            </w:r>
          </w:p>
        </w:tc>
        <w:tc>
          <w:tcPr>
            <w:tcW w:w="3006" w:type="dxa"/>
            <w:noWrap/>
            <w:hideMark/>
          </w:tcPr>
          <w:p w14:paraId="7E54218B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- 16.5.4.1 and 16.5.4.2 test cases</w:t>
            </w:r>
          </w:p>
        </w:tc>
        <w:tc>
          <w:tcPr>
            <w:tcW w:w="1788" w:type="dxa"/>
            <w:noWrap/>
            <w:hideMark/>
          </w:tcPr>
          <w:p w14:paraId="7C97C076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4BF6F8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F261683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33A673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296C20F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C9F96D0" w14:textId="77777777" w:rsidR="0074355E" w:rsidRPr="0074355E" w:rsidRDefault="0074355E">
            <w:r w:rsidRPr="0074355E">
              <w:t>3260</w:t>
            </w:r>
          </w:p>
        </w:tc>
        <w:tc>
          <w:tcPr>
            <w:tcW w:w="425" w:type="dxa"/>
            <w:noWrap/>
            <w:hideMark/>
          </w:tcPr>
          <w:p w14:paraId="0169697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40044D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5DA593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5F9EC378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00BBD55" w14:textId="77777777" w:rsidR="0074355E" w:rsidRPr="0074355E" w:rsidRDefault="0074355E">
            <w:r w:rsidRPr="0074355E">
              <w:t>R5-246017</w:t>
            </w:r>
          </w:p>
        </w:tc>
        <w:tc>
          <w:tcPr>
            <w:tcW w:w="3006" w:type="dxa"/>
            <w:noWrap/>
            <w:hideMark/>
          </w:tcPr>
          <w:p w14:paraId="2D6B1B28" w14:textId="77777777" w:rsidR="0074355E" w:rsidRPr="0074355E" w:rsidRDefault="0074355E">
            <w:r w:rsidRPr="0074355E">
              <w:t xml:space="preserve">Correction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RRM - 16.6.3.x test case</w:t>
            </w:r>
          </w:p>
        </w:tc>
        <w:tc>
          <w:tcPr>
            <w:tcW w:w="1788" w:type="dxa"/>
            <w:noWrap/>
            <w:hideMark/>
          </w:tcPr>
          <w:p w14:paraId="00FD86A1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192291B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E3C573E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4BEBDB5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24AC431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795563FD" w14:textId="77777777" w:rsidR="0074355E" w:rsidRPr="0074355E" w:rsidRDefault="0074355E">
            <w:r w:rsidRPr="0074355E">
              <w:t>3261</w:t>
            </w:r>
          </w:p>
        </w:tc>
        <w:tc>
          <w:tcPr>
            <w:tcW w:w="425" w:type="dxa"/>
            <w:noWrap/>
            <w:hideMark/>
          </w:tcPr>
          <w:p w14:paraId="5BE9D91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53A550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9DD7358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00C14F5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8BDBDE4" w14:textId="77777777" w:rsidR="0074355E" w:rsidRPr="0074355E" w:rsidRDefault="0074355E">
            <w:r w:rsidRPr="0074355E">
              <w:t>R5-246018</w:t>
            </w:r>
          </w:p>
        </w:tc>
        <w:tc>
          <w:tcPr>
            <w:tcW w:w="3006" w:type="dxa"/>
            <w:noWrap/>
            <w:hideMark/>
          </w:tcPr>
          <w:p w14:paraId="522AB1DD" w14:textId="77777777" w:rsidR="0074355E" w:rsidRPr="0074355E" w:rsidRDefault="0074355E">
            <w:r w:rsidRPr="0074355E">
              <w:t>Correction to IoT NTN RRM - 13.4.3.x test case</w:t>
            </w:r>
          </w:p>
        </w:tc>
        <w:tc>
          <w:tcPr>
            <w:tcW w:w="1788" w:type="dxa"/>
            <w:noWrap/>
            <w:hideMark/>
          </w:tcPr>
          <w:p w14:paraId="4AF6438D" w14:textId="77777777" w:rsidR="0074355E" w:rsidRPr="0074355E" w:rsidRDefault="0074355E">
            <w:r w:rsidRPr="0074355E">
              <w:t>MediaTek Inc.</w:t>
            </w:r>
          </w:p>
        </w:tc>
        <w:tc>
          <w:tcPr>
            <w:tcW w:w="861" w:type="dxa"/>
            <w:noWrap/>
            <w:hideMark/>
          </w:tcPr>
          <w:p w14:paraId="648A510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952C34C" w14:textId="77777777" w:rsidR="0074355E" w:rsidRPr="0074355E" w:rsidRDefault="0074355E">
            <w:r w:rsidRPr="0074355E">
              <w:t>36.521-3</w:t>
            </w:r>
          </w:p>
        </w:tc>
        <w:tc>
          <w:tcPr>
            <w:tcW w:w="851" w:type="dxa"/>
            <w:noWrap/>
            <w:hideMark/>
          </w:tcPr>
          <w:p w14:paraId="671B00F7" w14:textId="77777777" w:rsidR="0074355E" w:rsidRPr="0074355E" w:rsidRDefault="0074355E">
            <w:r w:rsidRPr="0074355E">
              <w:t>18.5.0</w:t>
            </w:r>
          </w:p>
        </w:tc>
        <w:tc>
          <w:tcPr>
            <w:tcW w:w="4396" w:type="dxa"/>
            <w:noWrap/>
            <w:hideMark/>
          </w:tcPr>
          <w:p w14:paraId="1200F314" w14:textId="77777777" w:rsidR="0074355E" w:rsidRPr="0074355E" w:rsidRDefault="0074355E">
            <w:r w:rsidRPr="0074355E">
              <w:t>TEI18_Test</w:t>
            </w:r>
          </w:p>
        </w:tc>
        <w:tc>
          <w:tcPr>
            <w:tcW w:w="707" w:type="dxa"/>
            <w:noWrap/>
            <w:hideMark/>
          </w:tcPr>
          <w:p w14:paraId="4979F698" w14:textId="77777777" w:rsidR="0074355E" w:rsidRPr="0074355E" w:rsidRDefault="0074355E">
            <w:r w:rsidRPr="0074355E">
              <w:t>3043</w:t>
            </w:r>
          </w:p>
        </w:tc>
        <w:tc>
          <w:tcPr>
            <w:tcW w:w="425" w:type="dxa"/>
            <w:noWrap/>
            <w:hideMark/>
          </w:tcPr>
          <w:p w14:paraId="66F6052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72F89A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5C063CB" w14:textId="77777777" w:rsidR="0074355E" w:rsidRPr="0074355E" w:rsidRDefault="0074355E">
            <w:r w:rsidRPr="0074355E">
              <w:t>RP-242274</w:t>
            </w:r>
          </w:p>
        </w:tc>
      </w:tr>
      <w:tr w:rsidR="0074355E" w:rsidRPr="0074355E" w14:paraId="01D89CA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0CB7D6" w14:textId="77777777" w:rsidR="0074355E" w:rsidRPr="0074355E" w:rsidRDefault="0074355E">
            <w:r w:rsidRPr="0074355E">
              <w:t>R5-246019</w:t>
            </w:r>
          </w:p>
        </w:tc>
        <w:tc>
          <w:tcPr>
            <w:tcW w:w="3006" w:type="dxa"/>
            <w:noWrap/>
            <w:hideMark/>
          </w:tcPr>
          <w:p w14:paraId="69F54550" w14:textId="77777777" w:rsidR="0074355E" w:rsidRPr="0074355E" w:rsidRDefault="0074355E">
            <w:r w:rsidRPr="0074355E">
              <w:t>Correction to Annex F for inter-band EN-DC spurious emissions test cases</w:t>
            </w:r>
          </w:p>
        </w:tc>
        <w:tc>
          <w:tcPr>
            <w:tcW w:w="1788" w:type="dxa"/>
            <w:noWrap/>
            <w:hideMark/>
          </w:tcPr>
          <w:p w14:paraId="0170F8BA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6602AD8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FC798C5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773C672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34E15BD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45A4D418" w14:textId="77777777" w:rsidR="0074355E" w:rsidRPr="0074355E" w:rsidRDefault="0074355E">
            <w:r w:rsidRPr="0074355E">
              <w:t>1824</w:t>
            </w:r>
          </w:p>
        </w:tc>
        <w:tc>
          <w:tcPr>
            <w:tcW w:w="425" w:type="dxa"/>
            <w:noWrap/>
            <w:hideMark/>
          </w:tcPr>
          <w:p w14:paraId="5F696DC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AA5CCC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5ACD0F1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2ED52E2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DFF3458" w14:textId="77777777" w:rsidR="0074355E" w:rsidRPr="0074355E" w:rsidRDefault="0074355E">
            <w:r w:rsidRPr="0074355E">
              <w:t>R5-246020</w:t>
            </w:r>
          </w:p>
        </w:tc>
        <w:tc>
          <w:tcPr>
            <w:tcW w:w="3006" w:type="dxa"/>
            <w:noWrap/>
            <w:hideMark/>
          </w:tcPr>
          <w:p w14:paraId="72880735" w14:textId="77777777" w:rsidR="0074355E" w:rsidRPr="0074355E" w:rsidRDefault="0074355E">
            <w:r w:rsidRPr="0074355E">
              <w:t xml:space="preserve">Update to NR-U ENDC FR1 Channel occupancy measurement on </w:t>
            </w:r>
            <w:proofErr w:type="spellStart"/>
            <w:r w:rsidRPr="0074355E">
              <w:t>PSCell</w:t>
            </w:r>
            <w:proofErr w:type="spellEnd"/>
            <w:r w:rsidRPr="0074355E">
              <w:t xml:space="preserve"> under DL CCA including Test Tolerance</w:t>
            </w:r>
          </w:p>
        </w:tc>
        <w:tc>
          <w:tcPr>
            <w:tcW w:w="1788" w:type="dxa"/>
            <w:noWrap/>
            <w:hideMark/>
          </w:tcPr>
          <w:p w14:paraId="67897B1B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2044A89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04139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086FD82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5C328C7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B003C5F" w14:textId="77777777" w:rsidR="0074355E" w:rsidRPr="0074355E" w:rsidRDefault="0074355E">
            <w:r w:rsidRPr="0074355E">
              <w:t>3379</w:t>
            </w:r>
          </w:p>
        </w:tc>
        <w:tc>
          <w:tcPr>
            <w:tcW w:w="425" w:type="dxa"/>
            <w:noWrap/>
            <w:hideMark/>
          </w:tcPr>
          <w:p w14:paraId="0318FFC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11A158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0B94693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0E475D9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357485C" w14:textId="77777777" w:rsidR="0074355E" w:rsidRPr="0074355E" w:rsidRDefault="0074355E">
            <w:r w:rsidRPr="0074355E">
              <w:t>R5-246021</w:t>
            </w:r>
          </w:p>
        </w:tc>
        <w:tc>
          <w:tcPr>
            <w:tcW w:w="3006" w:type="dxa"/>
            <w:noWrap/>
            <w:hideMark/>
          </w:tcPr>
          <w:p w14:paraId="067FB6E2" w14:textId="77777777" w:rsidR="0074355E" w:rsidRPr="0074355E" w:rsidRDefault="0074355E">
            <w:r w:rsidRPr="0074355E">
              <w:t xml:space="preserve">Update to NR-U ENDC FR1 RSSI measurement accuracy on </w:t>
            </w:r>
            <w:proofErr w:type="spellStart"/>
            <w:r w:rsidRPr="0074355E">
              <w:t>PSCell</w:t>
            </w:r>
            <w:proofErr w:type="spellEnd"/>
            <w:r w:rsidRPr="0074355E">
              <w:t xml:space="preserve"> under DL CCA including Test Tolerance</w:t>
            </w:r>
          </w:p>
        </w:tc>
        <w:tc>
          <w:tcPr>
            <w:tcW w:w="1788" w:type="dxa"/>
            <w:noWrap/>
            <w:hideMark/>
          </w:tcPr>
          <w:p w14:paraId="6C97BE30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1468193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89C54D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06F40E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719A95E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E8377FA" w14:textId="77777777" w:rsidR="0074355E" w:rsidRPr="0074355E" w:rsidRDefault="0074355E">
            <w:r w:rsidRPr="0074355E">
              <w:t>3381</w:t>
            </w:r>
          </w:p>
        </w:tc>
        <w:tc>
          <w:tcPr>
            <w:tcW w:w="425" w:type="dxa"/>
            <w:noWrap/>
            <w:hideMark/>
          </w:tcPr>
          <w:p w14:paraId="749EA32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4E73B7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5E0DB3C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4CE1F3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2DD7C89" w14:textId="77777777" w:rsidR="0074355E" w:rsidRPr="0074355E" w:rsidRDefault="0074355E">
            <w:r w:rsidRPr="0074355E">
              <w:t>R5-246022</w:t>
            </w:r>
          </w:p>
        </w:tc>
        <w:tc>
          <w:tcPr>
            <w:tcW w:w="3006" w:type="dxa"/>
            <w:noWrap/>
            <w:hideMark/>
          </w:tcPr>
          <w:p w14:paraId="65FF6D15" w14:textId="77777777" w:rsidR="0074355E" w:rsidRPr="0074355E" w:rsidRDefault="0074355E">
            <w:r w:rsidRPr="0074355E">
              <w:t>Core alignment for section 10 tests</w:t>
            </w:r>
          </w:p>
        </w:tc>
        <w:tc>
          <w:tcPr>
            <w:tcW w:w="1788" w:type="dxa"/>
            <w:noWrap/>
            <w:hideMark/>
          </w:tcPr>
          <w:p w14:paraId="1308AC41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4EC4E31F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24A0E3A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E10AB7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08F2A16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F4E3B67" w14:textId="77777777" w:rsidR="0074355E" w:rsidRPr="0074355E" w:rsidRDefault="0074355E">
            <w:r w:rsidRPr="0074355E">
              <w:t>3431</w:t>
            </w:r>
          </w:p>
        </w:tc>
        <w:tc>
          <w:tcPr>
            <w:tcW w:w="425" w:type="dxa"/>
            <w:noWrap/>
            <w:hideMark/>
          </w:tcPr>
          <w:p w14:paraId="474994B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CDC1673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2561EA1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084E5E1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33C279A" w14:textId="77777777" w:rsidR="0074355E" w:rsidRPr="0074355E" w:rsidRDefault="0074355E">
            <w:r w:rsidRPr="0074355E">
              <w:t>R5-246023</w:t>
            </w:r>
          </w:p>
        </w:tc>
        <w:tc>
          <w:tcPr>
            <w:tcW w:w="3006" w:type="dxa"/>
            <w:noWrap/>
            <w:hideMark/>
          </w:tcPr>
          <w:p w14:paraId="05C7EF47" w14:textId="77777777" w:rsidR="0074355E" w:rsidRPr="0074355E" w:rsidRDefault="0074355E">
            <w:r w:rsidRPr="0074355E">
              <w:t>Test Tolerance analysis for FR1 NR-U RSSI measurement accuracy tests 10.5.6.1,10.5.6.2,11.6.6.1 and 11.6.6.2</w:t>
            </w:r>
          </w:p>
        </w:tc>
        <w:tc>
          <w:tcPr>
            <w:tcW w:w="1788" w:type="dxa"/>
            <w:noWrap/>
            <w:hideMark/>
          </w:tcPr>
          <w:p w14:paraId="62333056" w14:textId="77777777" w:rsidR="0074355E" w:rsidRPr="0074355E" w:rsidRDefault="0074355E">
            <w:r w:rsidRPr="0074355E">
              <w:t>Qualcomm France</w:t>
            </w:r>
          </w:p>
        </w:tc>
        <w:tc>
          <w:tcPr>
            <w:tcW w:w="861" w:type="dxa"/>
            <w:noWrap/>
            <w:hideMark/>
          </w:tcPr>
          <w:p w14:paraId="60D2404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CF82F31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5837575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E1FB8FE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208CE2E" w14:textId="77777777" w:rsidR="0074355E" w:rsidRPr="0074355E" w:rsidRDefault="0074355E">
            <w:r w:rsidRPr="0074355E">
              <w:t>0801</w:t>
            </w:r>
          </w:p>
        </w:tc>
        <w:tc>
          <w:tcPr>
            <w:tcW w:w="425" w:type="dxa"/>
            <w:noWrap/>
            <w:hideMark/>
          </w:tcPr>
          <w:p w14:paraId="26DA6F6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4EFF70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4E535D1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0362F06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7C0639" w14:textId="77777777" w:rsidR="0074355E" w:rsidRPr="0074355E" w:rsidRDefault="0074355E">
            <w:r w:rsidRPr="0074355E">
              <w:lastRenderedPageBreak/>
              <w:t>R5-246024</w:t>
            </w:r>
          </w:p>
        </w:tc>
        <w:tc>
          <w:tcPr>
            <w:tcW w:w="3006" w:type="dxa"/>
            <w:noWrap/>
            <w:hideMark/>
          </w:tcPr>
          <w:p w14:paraId="4E079432" w14:textId="77777777" w:rsidR="0074355E" w:rsidRPr="0074355E" w:rsidRDefault="0074355E">
            <w:r w:rsidRPr="0074355E">
              <w:t>Test Tolerance analysis for FR1 NR-U RSSI measurement accuracy tests 10.5.6.3 and 11.6.6.3</w:t>
            </w:r>
          </w:p>
        </w:tc>
        <w:tc>
          <w:tcPr>
            <w:tcW w:w="1788" w:type="dxa"/>
            <w:noWrap/>
            <w:hideMark/>
          </w:tcPr>
          <w:p w14:paraId="13CD13B0" w14:textId="77777777" w:rsidR="0074355E" w:rsidRPr="0074355E" w:rsidRDefault="0074355E">
            <w:r w:rsidRPr="0074355E">
              <w:t>Qualcomm France</w:t>
            </w:r>
          </w:p>
        </w:tc>
        <w:tc>
          <w:tcPr>
            <w:tcW w:w="861" w:type="dxa"/>
            <w:noWrap/>
            <w:hideMark/>
          </w:tcPr>
          <w:p w14:paraId="3D79126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8C35CCB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29CBC91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9EF308F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8269B51" w14:textId="77777777" w:rsidR="0074355E" w:rsidRPr="0074355E" w:rsidRDefault="0074355E">
            <w:r w:rsidRPr="0074355E">
              <w:t>0802</w:t>
            </w:r>
          </w:p>
        </w:tc>
        <w:tc>
          <w:tcPr>
            <w:tcW w:w="425" w:type="dxa"/>
            <w:noWrap/>
            <w:hideMark/>
          </w:tcPr>
          <w:p w14:paraId="3C21433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31BCE06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CBB957F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43C7AC0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5AD2292" w14:textId="77777777" w:rsidR="0074355E" w:rsidRPr="0074355E" w:rsidRDefault="0074355E">
            <w:r w:rsidRPr="0074355E">
              <w:t>R5-246025</w:t>
            </w:r>
          </w:p>
        </w:tc>
        <w:tc>
          <w:tcPr>
            <w:tcW w:w="3006" w:type="dxa"/>
            <w:noWrap/>
            <w:hideMark/>
          </w:tcPr>
          <w:p w14:paraId="5E13E047" w14:textId="77777777" w:rsidR="0074355E" w:rsidRPr="0074355E" w:rsidRDefault="0074355E">
            <w:r w:rsidRPr="0074355E">
              <w:t xml:space="preserve">Introduction of Test Tolerance analysis for 6.6.4.6 NR SA FR1 Inter-cell SSB based L1-RSRP measurements on </w:t>
            </w:r>
            <w:proofErr w:type="spellStart"/>
            <w:r w:rsidRPr="0074355E">
              <w:t>PCell</w:t>
            </w:r>
            <w:proofErr w:type="spellEnd"/>
            <w:r w:rsidRPr="0074355E">
              <w:t xml:space="preserve"> in DRX</w:t>
            </w:r>
          </w:p>
        </w:tc>
        <w:tc>
          <w:tcPr>
            <w:tcW w:w="1788" w:type="dxa"/>
            <w:noWrap/>
            <w:hideMark/>
          </w:tcPr>
          <w:p w14:paraId="3B8FE833" w14:textId="77777777" w:rsidR="0074355E" w:rsidRPr="0074355E" w:rsidRDefault="0074355E">
            <w:r w:rsidRPr="0074355E">
              <w:t>Samsung</w:t>
            </w:r>
          </w:p>
        </w:tc>
        <w:tc>
          <w:tcPr>
            <w:tcW w:w="861" w:type="dxa"/>
            <w:noWrap/>
            <w:hideMark/>
          </w:tcPr>
          <w:p w14:paraId="1ACBAF4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107DA8" w14:textId="77777777" w:rsidR="0074355E" w:rsidRPr="0074355E" w:rsidRDefault="0074355E">
            <w:r w:rsidRPr="0074355E">
              <w:t>38.903</w:t>
            </w:r>
          </w:p>
        </w:tc>
        <w:tc>
          <w:tcPr>
            <w:tcW w:w="851" w:type="dxa"/>
            <w:noWrap/>
            <w:hideMark/>
          </w:tcPr>
          <w:p w14:paraId="7AB14C5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ECB0CFB" w14:textId="77777777" w:rsidR="0074355E" w:rsidRPr="0074355E" w:rsidRDefault="0074355E">
            <w:proofErr w:type="spellStart"/>
            <w:r w:rsidRPr="0074355E">
              <w:t>NR_feMIMO-UEConTest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EBDF5CA" w14:textId="77777777" w:rsidR="0074355E" w:rsidRPr="0074355E" w:rsidRDefault="0074355E">
            <w:r w:rsidRPr="0074355E">
              <w:t>0805</w:t>
            </w:r>
          </w:p>
        </w:tc>
        <w:tc>
          <w:tcPr>
            <w:tcW w:w="425" w:type="dxa"/>
            <w:noWrap/>
            <w:hideMark/>
          </w:tcPr>
          <w:p w14:paraId="688B22E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C777B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B48D2B1" w14:textId="77777777" w:rsidR="0074355E" w:rsidRPr="0074355E" w:rsidRDefault="0074355E">
            <w:r w:rsidRPr="0074355E">
              <w:t>RP-242309</w:t>
            </w:r>
          </w:p>
        </w:tc>
      </w:tr>
      <w:tr w:rsidR="0074355E" w:rsidRPr="0074355E" w14:paraId="712C050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E1ED584" w14:textId="77777777" w:rsidR="0074355E" w:rsidRPr="0074355E" w:rsidRDefault="0074355E">
            <w:r w:rsidRPr="0074355E">
              <w:t>R5-246026</w:t>
            </w:r>
          </w:p>
        </w:tc>
        <w:tc>
          <w:tcPr>
            <w:tcW w:w="3006" w:type="dxa"/>
            <w:noWrap/>
            <w:hideMark/>
          </w:tcPr>
          <w:p w14:paraId="5FF20E68" w14:textId="77777777" w:rsidR="0074355E" w:rsidRPr="0074355E" w:rsidRDefault="0074355E">
            <w:r w:rsidRPr="0074355E">
              <w:t>Correction of 6.2D2 for adding PC6</w:t>
            </w:r>
          </w:p>
        </w:tc>
        <w:tc>
          <w:tcPr>
            <w:tcW w:w="1788" w:type="dxa"/>
            <w:noWrap/>
            <w:hideMark/>
          </w:tcPr>
          <w:p w14:paraId="641F835F" w14:textId="77777777" w:rsidR="0074355E" w:rsidRPr="0074355E" w:rsidRDefault="0074355E">
            <w:r w:rsidRPr="0074355E">
              <w:t>Samsung</w:t>
            </w:r>
          </w:p>
        </w:tc>
        <w:tc>
          <w:tcPr>
            <w:tcW w:w="861" w:type="dxa"/>
            <w:noWrap/>
            <w:hideMark/>
          </w:tcPr>
          <w:p w14:paraId="27FFBA5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9B70FF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1E4AA9A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15A2170" w14:textId="77777777" w:rsidR="0074355E" w:rsidRPr="0074355E" w:rsidRDefault="0074355E">
            <w:r w:rsidRPr="0074355E">
              <w:t>NR_HST_FR2-UEConTest</w:t>
            </w:r>
          </w:p>
        </w:tc>
        <w:tc>
          <w:tcPr>
            <w:tcW w:w="707" w:type="dxa"/>
            <w:noWrap/>
            <w:hideMark/>
          </w:tcPr>
          <w:p w14:paraId="69C19602" w14:textId="77777777" w:rsidR="0074355E" w:rsidRPr="0074355E" w:rsidRDefault="0074355E">
            <w:r w:rsidRPr="0074355E">
              <w:t>1085</w:t>
            </w:r>
          </w:p>
        </w:tc>
        <w:tc>
          <w:tcPr>
            <w:tcW w:w="425" w:type="dxa"/>
            <w:noWrap/>
            <w:hideMark/>
          </w:tcPr>
          <w:p w14:paraId="42A4C02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56BF0C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900077C" w14:textId="77777777" w:rsidR="0074355E" w:rsidRPr="0074355E" w:rsidRDefault="0074355E">
            <w:r w:rsidRPr="0074355E">
              <w:t>RP-242302</w:t>
            </w:r>
          </w:p>
        </w:tc>
      </w:tr>
      <w:tr w:rsidR="0074355E" w:rsidRPr="0074355E" w14:paraId="064FCB0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CA97DE" w14:textId="77777777" w:rsidR="0074355E" w:rsidRPr="0074355E" w:rsidRDefault="0074355E">
            <w:r w:rsidRPr="0074355E">
              <w:t>R5-246027</w:t>
            </w:r>
          </w:p>
        </w:tc>
        <w:tc>
          <w:tcPr>
            <w:tcW w:w="3006" w:type="dxa"/>
            <w:noWrap/>
            <w:hideMark/>
          </w:tcPr>
          <w:p w14:paraId="3730F8E4" w14:textId="77777777" w:rsidR="0074355E" w:rsidRPr="0074355E" w:rsidRDefault="0074355E">
            <w:r w:rsidRPr="0074355E">
              <w:t>Updates on 6.2F for delta TIB description for shared spectrum channel access transmitter power</w:t>
            </w:r>
          </w:p>
        </w:tc>
        <w:tc>
          <w:tcPr>
            <w:tcW w:w="1788" w:type="dxa"/>
            <w:noWrap/>
            <w:hideMark/>
          </w:tcPr>
          <w:p w14:paraId="6CC9031D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768969E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0B0417F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4CD6DB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7F7EC3C" w14:textId="77777777" w:rsidR="0074355E" w:rsidRPr="0074355E" w:rsidRDefault="0074355E">
            <w:proofErr w:type="spellStart"/>
            <w:r w:rsidRPr="0074355E">
              <w:t>NR_unlic-UEConTest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D2EAE50" w14:textId="77777777" w:rsidR="0074355E" w:rsidRPr="0074355E" w:rsidRDefault="0074355E">
            <w:r w:rsidRPr="0074355E">
              <w:t>2948</w:t>
            </w:r>
          </w:p>
        </w:tc>
        <w:tc>
          <w:tcPr>
            <w:tcW w:w="425" w:type="dxa"/>
            <w:noWrap/>
            <w:hideMark/>
          </w:tcPr>
          <w:p w14:paraId="72E1F7D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61EE0FE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4E5FE0C" w14:textId="77777777" w:rsidR="0074355E" w:rsidRPr="0074355E" w:rsidRDefault="0074355E">
            <w:r w:rsidRPr="0074355E">
              <w:t>RP-242268</w:t>
            </w:r>
          </w:p>
        </w:tc>
      </w:tr>
      <w:tr w:rsidR="0074355E" w:rsidRPr="0074355E" w14:paraId="156A93CB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E2BCB7E" w14:textId="77777777" w:rsidR="0074355E" w:rsidRPr="0074355E" w:rsidRDefault="0074355E">
            <w:r w:rsidRPr="0074355E">
              <w:t>R5-246028</w:t>
            </w:r>
          </w:p>
        </w:tc>
        <w:tc>
          <w:tcPr>
            <w:tcW w:w="3006" w:type="dxa"/>
            <w:noWrap/>
            <w:hideMark/>
          </w:tcPr>
          <w:p w14:paraId="312A6A5B" w14:textId="77777777" w:rsidR="0074355E" w:rsidRPr="0074355E" w:rsidRDefault="0074355E">
            <w:r w:rsidRPr="0074355E">
              <w:t>Updates to PDSCH CRS interference mitigation under NR-LTE coexistence test cases 5.2.2.1.18, 5.2.2.2.19, 5.2.3.1.17, 5.2.3.2.18</w:t>
            </w:r>
          </w:p>
        </w:tc>
        <w:tc>
          <w:tcPr>
            <w:tcW w:w="1788" w:type="dxa"/>
            <w:noWrap/>
            <w:hideMark/>
          </w:tcPr>
          <w:p w14:paraId="433EE6C5" w14:textId="77777777" w:rsidR="0074355E" w:rsidRPr="0074355E" w:rsidRDefault="0074355E">
            <w:r w:rsidRPr="0074355E">
              <w:t>Qualcomm Inc</w:t>
            </w:r>
          </w:p>
        </w:tc>
        <w:tc>
          <w:tcPr>
            <w:tcW w:w="861" w:type="dxa"/>
            <w:noWrap/>
            <w:hideMark/>
          </w:tcPr>
          <w:p w14:paraId="5F27F8D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B834CAB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172104C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8C20DA7" w14:textId="77777777" w:rsidR="0074355E" w:rsidRPr="0074355E" w:rsidRDefault="0074355E">
            <w:r w:rsidRPr="0074355E">
              <w:t>NR_demod_enh2-UEConTest</w:t>
            </w:r>
          </w:p>
        </w:tc>
        <w:tc>
          <w:tcPr>
            <w:tcW w:w="707" w:type="dxa"/>
            <w:noWrap/>
            <w:hideMark/>
          </w:tcPr>
          <w:p w14:paraId="7792B00F" w14:textId="77777777" w:rsidR="0074355E" w:rsidRPr="0074355E" w:rsidRDefault="0074355E">
            <w:r w:rsidRPr="0074355E">
              <w:t>0878</w:t>
            </w:r>
          </w:p>
        </w:tc>
        <w:tc>
          <w:tcPr>
            <w:tcW w:w="425" w:type="dxa"/>
            <w:noWrap/>
            <w:hideMark/>
          </w:tcPr>
          <w:p w14:paraId="51791AF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E0C8F1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2DAF80B" w14:textId="77777777" w:rsidR="0074355E" w:rsidRPr="0074355E" w:rsidRDefault="0074355E">
            <w:r w:rsidRPr="0074355E">
              <w:t>RP-242320</w:t>
            </w:r>
          </w:p>
        </w:tc>
      </w:tr>
      <w:tr w:rsidR="0074355E" w:rsidRPr="0074355E" w14:paraId="6124158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4B48566" w14:textId="77777777" w:rsidR="0074355E" w:rsidRPr="0074355E" w:rsidRDefault="0074355E">
            <w:r w:rsidRPr="0074355E">
              <w:t>R5-246029</w:t>
            </w:r>
          </w:p>
        </w:tc>
        <w:tc>
          <w:tcPr>
            <w:tcW w:w="3006" w:type="dxa"/>
            <w:noWrap/>
            <w:hideMark/>
          </w:tcPr>
          <w:p w14:paraId="0C6E6BCE" w14:textId="77777777" w:rsidR="0074355E" w:rsidRPr="0074355E" w:rsidRDefault="0074355E">
            <w:r w:rsidRPr="0074355E">
              <w:t xml:space="preserve">Correction to 6.6.4.6 NR SA FR1 Inter-cell SSB based L1-RSRP measurements on </w:t>
            </w:r>
            <w:proofErr w:type="spellStart"/>
            <w:r w:rsidRPr="0074355E">
              <w:t>PCell</w:t>
            </w:r>
            <w:proofErr w:type="spellEnd"/>
            <w:r w:rsidRPr="0074355E">
              <w:t xml:space="preserve"> in DRX</w:t>
            </w:r>
          </w:p>
        </w:tc>
        <w:tc>
          <w:tcPr>
            <w:tcW w:w="1788" w:type="dxa"/>
            <w:noWrap/>
            <w:hideMark/>
          </w:tcPr>
          <w:p w14:paraId="032A77D6" w14:textId="77777777" w:rsidR="0074355E" w:rsidRPr="0074355E" w:rsidRDefault="0074355E">
            <w:r w:rsidRPr="0074355E">
              <w:t>Samsung</w:t>
            </w:r>
          </w:p>
        </w:tc>
        <w:tc>
          <w:tcPr>
            <w:tcW w:w="861" w:type="dxa"/>
            <w:noWrap/>
            <w:hideMark/>
          </w:tcPr>
          <w:p w14:paraId="0F43F07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C6D912D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52674ACE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FADAA69" w14:textId="77777777" w:rsidR="0074355E" w:rsidRPr="0074355E" w:rsidRDefault="0074355E">
            <w:proofErr w:type="spellStart"/>
            <w:r w:rsidRPr="0074355E">
              <w:t>NR_feMIMO-UEConTest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246F555D" w14:textId="77777777" w:rsidR="0074355E" w:rsidRPr="0074355E" w:rsidRDefault="0074355E">
            <w:r w:rsidRPr="0074355E">
              <w:t>3390</w:t>
            </w:r>
          </w:p>
        </w:tc>
        <w:tc>
          <w:tcPr>
            <w:tcW w:w="425" w:type="dxa"/>
            <w:noWrap/>
            <w:hideMark/>
          </w:tcPr>
          <w:p w14:paraId="5E2A94BE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299339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A5BDC6C" w14:textId="77777777" w:rsidR="0074355E" w:rsidRPr="0074355E" w:rsidRDefault="0074355E">
            <w:r w:rsidRPr="0074355E">
              <w:t>RP-242309</w:t>
            </w:r>
          </w:p>
        </w:tc>
      </w:tr>
      <w:tr w:rsidR="0074355E" w:rsidRPr="0074355E" w14:paraId="705402C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05A5394" w14:textId="77777777" w:rsidR="0074355E" w:rsidRPr="0074355E" w:rsidRDefault="0074355E">
            <w:r w:rsidRPr="0074355E">
              <w:t>R5-246030</w:t>
            </w:r>
          </w:p>
        </w:tc>
        <w:tc>
          <w:tcPr>
            <w:tcW w:w="3006" w:type="dxa"/>
            <w:noWrap/>
            <w:hideMark/>
          </w:tcPr>
          <w:p w14:paraId="64451A72" w14:textId="77777777" w:rsidR="0074355E" w:rsidRPr="0074355E" w:rsidRDefault="0074355E">
            <w:r w:rsidRPr="0074355E">
              <w:t>Correction to 6.3.4 to adding power class 6</w:t>
            </w:r>
          </w:p>
        </w:tc>
        <w:tc>
          <w:tcPr>
            <w:tcW w:w="1788" w:type="dxa"/>
            <w:noWrap/>
            <w:hideMark/>
          </w:tcPr>
          <w:p w14:paraId="4A1484C5" w14:textId="77777777" w:rsidR="0074355E" w:rsidRPr="0074355E" w:rsidRDefault="0074355E">
            <w:r w:rsidRPr="0074355E">
              <w:t>Samsung</w:t>
            </w:r>
          </w:p>
        </w:tc>
        <w:tc>
          <w:tcPr>
            <w:tcW w:w="861" w:type="dxa"/>
            <w:noWrap/>
            <w:hideMark/>
          </w:tcPr>
          <w:p w14:paraId="10364EF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E80F616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046D69F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487A0AA" w14:textId="77777777" w:rsidR="0074355E" w:rsidRPr="0074355E" w:rsidRDefault="0074355E">
            <w:r w:rsidRPr="0074355E">
              <w:t>NR_HST_FR2-UEConTest</w:t>
            </w:r>
          </w:p>
        </w:tc>
        <w:tc>
          <w:tcPr>
            <w:tcW w:w="707" w:type="dxa"/>
            <w:noWrap/>
            <w:hideMark/>
          </w:tcPr>
          <w:p w14:paraId="122B9BD6" w14:textId="77777777" w:rsidR="0074355E" w:rsidRPr="0074355E" w:rsidRDefault="0074355E">
            <w:r w:rsidRPr="0074355E">
              <w:t>1084</w:t>
            </w:r>
          </w:p>
        </w:tc>
        <w:tc>
          <w:tcPr>
            <w:tcW w:w="425" w:type="dxa"/>
            <w:noWrap/>
            <w:hideMark/>
          </w:tcPr>
          <w:p w14:paraId="2E0620C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25644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185427A" w14:textId="77777777" w:rsidR="0074355E" w:rsidRPr="0074355E" w:rsidRDefault="0074355E">
            <w:r w:rsidRPr="0074355E">
              <w:t>RP-242302</w:t>
            </w:r>
          </w:p>
        </w:tc>
      </w:tr>
      <w:tr w:rsidR="0074355E" w:rsidRPr="0074355E" w14:paraId="066C71B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FAAE68" w14:textId="77777777" w:rsidR="0074355E" w:rsidRPr="0074355E" w:rsidRDefault="0074355E">
            <w:r w:rsidRPr="0074355E">
              <w:t>R5-246031</w:t>
            </w:r>
          </w:p>
        </w:tc>
        <w:tc>
          <w:tcPr>
            <w:tcW w:w="3006" w:type="dxa"/>
            <w:noWrap/>
            <w:hideMark/>
          </w:tcPr>
          <w:p w14:paraId="6901C0BE" w14:textId="77777777" w:rsidR="0074355E" w:rsidRPr="0074355E" w:rsidRDefault="0074355E">
            <w:r w:rsidRPr="0074355E">
              <w:t>Correction for the General and UE maximum output power for PC6</w:t>
            </w:r>
          </w:p>
        </w:tc>
        <w:tc>
          <w:tcPr>
            <w:tcW w:w="1788" w:type="dxa"/>
            <w:noWrap/>
            <w:hideMark/>
          </w:tcPr>
          <w:p w14:paraId="034C279F" w14:textId="77777777" w:rsidR="0074355E" w:rsidRPr="0074355E" w:rsidRDefault="0074355E">
            <w:r w:rsidRPr="0074355E">
              <w:t>Samsung</w:t>
            </w:r>
          </w:p>
        </w:tc>
        <w:tc>
          <w:tcPr>
            <w:tcW w:w="861" w:type="dxa"/>
            <w:noWrap/>
            <w:hideMark/>
          </w:tcPr>
          <w:p w14:paraId="1B98B62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C90191C" w14:textId="77777777" w:rsidR="0074355E" w:rsidRPr="0074355E" w:rsidRDefault="0074355E">
            <w:r w:rsidRPr="0074355E">
              <w:t>38.521-2</w:t>
            </w:r>
          </w:p>
        </w:tc>
        <w:tc>
          <w:tcPr>
            <w:tcW w:w="851" w:type="dxa"/>
            <w:noWrap/>
            <w:hideMark/>
          </w:tcPr>
          <w:p w14:paraId="4F20211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EA221A2" w14:textId="77777777" w:rsidR="0074355E" w:rsidRPr="0074355E" w:rsidRDefault="0074355E">
            <w:r w:rsidRPr="0074355E">
              <w:t>NR_HST_FR2-UEConTest</w:t>
            </w:r>
          </w:p>
        </w:tc>
        <w:tc>
          <w:tcPr>
            <w:tcW w:w="707" w:type="dxa"/>
            <w:noWrap/>
            <w:hideMark/>
          </w:tcPr>
          <w:p w14:paraId="4CF1191F" w14:textId="77777777" w:rsidR="0074355E" w:rsidRPr="0074355E" w:rsidRDefault="0074355E">
            <w:r w:rsidRPr="0074355E">
              <w:t>1086</w:t>
            </w:r>
          </w:p>
        </w:tc>
        <w:tc>
          <w:tcPr>
            <w:tcW w:w="425" w:type="dxa"/>
            <w:noWrap/>
            <w:hideMark/>
          </w:tcPr>
          <w:p w14:paraId="585D88D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7584E85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1C8FBB1" w14:textId="77777777" w:rsidR="0074355E" w:rsidRPr="0074355E" w:rsidRDefault="0074355E">
            <w:r w:rsidRPr="0074355E">
              <w:t>RP-242302</w:t>
            </w:r>
          </w:p>
        </w:tc>
      </w:tr>
      <w:tr w:rsidR="0074355E" w:rsidRPr="0074355E" w14:paraId="4B97955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527C94" w14:textId="77777777" w:rsidR="0074355E" w:rsidRPr="0074355E" w:rsidRDefault="0074355E">
            <w:r w:rsidRPr="0074355E">
              <w:t>R5-246032</w:t>
            </w:r>
          </w:p>
        </w:tc>
        <w:tc>
          <w:tcPr>
            <w:tcW w:w="3006" w:type="dxa"/>
            <w:noWrap/>
            <w:hideMark/>
          </w:tcPr>
          <w:p w14:paraId="3C81F51C" w14:textId="77777777" w:rsidR="0074355E" w:rsidRPr="0074355E" w:rsidRDefault="0074355E">
            <w:r w:rsidRPr="0074355E">
              <w:t>Updates on 6.2 for delta TIB description for single carrier transmitter power</w:t>
            </w:r>
          </w:p>
        </w:tc>
        <w:tc>
          <w:tcPr>
            <w:tcW w:w="1788" w:type="dxa"/>
            <w:noWrap/>
            <w:hideMark/>
          </w:tcPr>
          <w:p w14:paraId="60A5079D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3622071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276331A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B93461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BF39093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49FE6385" w14:textId="77777777" w:rsidR="0074355E" w:rsidRPr="0074355E" w:rsidRDefault="0074355E">
            <w:r w:rsidRPr="0074355E">
              <w:t>2949</w:t>
            </w:r>
          </w:p>
        </w:tc>
        <w:tc>
          <w:tcPr>
            <w:tcW w:w="425" w:type="dxa"/>
            <w:noWrap/>
            <w:hideMark/>
          </w:tcPr>
          <w:p w14:paraId="3F3CB29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69B48EF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49ADA6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7568205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148205E" w14:textId="77777777" w:rsidR="0074355E" w:rsidRPr="0074355E" w:rsidRDefault="0074355E">
            <w:r w:rsidRPr="0074355E">
              <w:lastRenderedPageBreak/>
              <w:t>R5-246033</w:t>
            </w:r>
          </w:p>
        </w:tc>
        <w:tc>
          <w:tcPr>
            <w:tcW w:w="3006" w:type="dxa"/>
            <w:noWrap/>
            <w:hideMark/>
          </w:tcPr>
          <w:p w14:paraId="170E64C2" w14:textId="77777777" w:rsidR="0074355E" w:rsidRPr="0074355E" w:rsidRDefault="0074355E">
            <w:r w:rsidRPr="0074355E">
              <w:t>Updates on 6.2A for delta TIB description for CA transmitter power</w:t>
            </w:r>
          </w:p>
        </w:tc>
        <w:tc>
          <w:tcPr>
            <w:tcW w:w="1788" w:type="dxa"/>
            <w:noWrap/>
            <w:hideMark/>
          </w:tcPr>
          <w:p w14:paraId="1E3C1935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029FB89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479EE8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4C13B5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40E5837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455B0721" w14:textId="77777777" w:rsidR="0074355E" w:rsidRPr="0074355E" w:rsidRDefault="0074355E">
            <w:r w:rsidRPr="0074355E">
              <w:t>2950</w:t>
            </w:r>
          </w:p>
        </w:tc>
        <w:tc>
          <w:tcPr>
            <w:tcW w:w="425" w:type="dxa"/>
            <w:noWrap/>
            <w:hideMark/>
          </w:tcPr>
          <w:p w14:paraId="502D4BF6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4C8077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8D2432E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09AA64A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6AD8146" w14:textId="77777777" w:rsidR="0074355E" w:rsidRPr="0074355E" w:rsidRDefault="0074355E">
            <w:r w:rsidRPr="0074355E">
              <w:t>R5-246034</w:t>
            </w:r>
          </w:p>
        </w:tc>
        <w:tc>
          <w:tcPr>
            <w:tcW w:w="3006" w:type="dxa"/>
            <w:noWrap/>
            <w:hideMark/>
          </w:tcPr>
          <w:p w14:paraId="394521FD" w14:textId="77777777" w:rsidR="0074355E" w:rsidRPr="0074355E" w:rsidRDefault="0074355E">
            <w:r w:rsidRPr="0074355E">
              <w:t>Updates on 6.2B for delta TIB description for NR-DC transmitter power</w:t>
            </w:r>
          </w:p>
        </w:tc>
        <w:tc>
          <w:tcPr>
            <w:tcW w:w="1788" w:type="dxa"/>
            <w:noWrap/>
            <w:hideMark/>
          </w:tcPr>
          <w:p w14:paraId="2C35AC4C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221F9ABB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17FB77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0BAE780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F3E3FB6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521F0D4C" w14:textId="77777777" w:rsidR="0074355E" w:rsidRPr="0074355E" w:rsidRDefault="0074355E">
            <w:r w:rsidRPr="0074355E">
              <w:t>2951</w:t>
            </w:r>
          </w:p>
        </w:tc>
        <w:tc>
          <w:tcPr>
            <w:tcW w:w="425" w:type="dxa"/>
            <w:noWrap/>
            <w:hideMark/>
          </w:tcPr>
          <w:p w14:paraId="0C4DF0D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51CD52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29EE5E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6CE1B8A7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8E3AEE8" w14:textId="77777777" w:rsidR="0074355E" w:rsidRPr="0074355E" w:rsidRDefault="0074355E">
            <w:r w:rsidRPr="0074355E">
              <w:t>R5-246035</w:t>
            </w:r>
          </w:p>
        </w:tc>
        <w:tc>
          <w:tcPr>
            <w:tcW w:w="3006" w:type="dxa"/>
            <w:noWrap/>
            <w:hideMark/>
          </w:tcPr>
          <w:p w14:paraId="01B9F77E" w14:textId="77777777" w:rsidR="0074355E" w:rsidRPr="0074355E" w:rsidRDefault="0074355E">
            <w:r w:rsidRPr="0074355E">
              <w:t>Updates on 6.2C for delta TIB description for SUL transmitter power</w:t>
            </w:r>
          </w:p>
        </w:tc>
        <w:tc>
          <w:tcPr>
            <w:tcW w:w="1788" w:type="dxa"/>
            <w:noWrap/>
            <w:hideMark/>
          </w:tcPr>
          <w:p w14:paraId="56583DE4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124B389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AC78EE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04C2837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53A7221" w14:textId="77777777" w:rsidR="0074355E" w:rsidRPr="0074355E" w:rsidRDefault="0074355E">
            <w:r w:rsidRPr="0074355E">
              <w:t>NR_CADC_NR_LTE_DC_R18-UEConTest</w:t>
            </w:r>
          </w:p>
        </w:tc>
        <w:tc>
          <w:tcPr>
            <w:tcW w:w="707" w:type="dxa"/>
            <w:noWrap/>
            <w:hideMark/>
          </w:tcPr>
          <w:p w14:paraId="1E39262B" w14:textId="77777777" w:rsidR="0074355E" w:rsidRPr="0074355E" w:rsidRDefault="0074355E">
            <w:r w:rsidRPr="0074355E">
              <w:t>2952</w:t>
            </w:r>
          </w:p>
        </w:tc>
        <w:tc>
          <w:tcPr>
            <w:tcW w:w="425" w:type="dxa"/>
            <w:noWrap/>
            <w:hideMark/>
          </w:tcPr>
          <w:p w14:paraId="117A12B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32CE12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BC76E5D" w14:textId="77777777" w:rsidR="0074355E" w:rsidRPr="0074355E" w:rsidRDefault="0074355E">
            <w:r w:rsidRPr="0074355E">
              <w:t>RP-242292</w:t>
            </w:r>
          </w:p>
        </w:tc>
      </w:tr>
      <w:tr w:rsidR="0074355E" w:rsidRPr="0074355E" w14:paraId="675D24AA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A75DAD3" w14:textId="77777777" w:rsidR="0074355E" w:rsidRPr="0074355E" w:rsidRDefault="0074355E">
            <w:r w:rsidRPr="0074355E">
              <w:t>R5-246036</w:t>
            </w:r>
          </w:p>
        </w:tc>
        <w:tc>
          <w:tcPr>
            <w:tcW w:w="3006" w:type="dxa"/>
            <w:noWrap/>
            <w:hideMark/>
          </w:tcPr>
          <w:p w14:paraId="0658A9BF" w14:textId="77777777" w:rsidR="0074355E" w:rsidRPr="0074355E" w:rsidRDefault="0074355E">
            <w:r w:rsidRPr="0074355E">
              <w:t>Addition of FDD 4Rx antenna ports capabilities for handheld UE</w:t>
            </w:r>
          </w:p>
        </w:tc>
        <w:tc>
          <w:tcPr>
            <w:tcW w:w="1788" w:type="dxa"/>
            <w:noWrap/>
            <w:hideMark/>
          </w:tcPr>
          <w:p w14:paraId="1274B6BE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2934CE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7F9DE0A" w14:textId="77777777" w:rsidR="0074355E" w:rsidRPr="0074355E" w:rsidRDefault="0074355E">
            <w:r w:rsidRPr="0074355E">
              <w:t>38.508-2</w:t>
            </w:r>
          </w:p>
        </w:tc>
        <w:tc>
          <w:tcPr>
            <w:tcW w:w="851" w:type="dxa"/>
            <w:noWrap/>
            <w:hideMark/>
          </w:tcPr>
          <w:p w14:paraId="17C7C7E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64BB696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01A88D03" w14:textId="77777777" w:rsidR="0074355E" w:rsidRPr="0074355E" w:rsidRDefault="0074355E">
            <w:r w:rsidRPr="0074355E">
              <w:t>0695</w:t>
            </w:r>
          </w:p>
        </w:tc>
        <w:tc>
          <w:tcPr>
            <w:tcW w:w="425" w:type="dxa"/>
            <w:noWrap/>
            <w:hideMark/>
          </w:tcPr>
          <w:p w14:paraId="3A364A83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4FD553B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5F872E9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7607736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B548DA8" w14:textId="77777777" w:rsidR="0074355E" w:rsidRPr="0074355E" w:rsidRDefault="0074355E">
            <w:r w:rsidRPr="0074355E">
              <w:t>R5-246037</w:t>
            </w:r>
          </w:p>
        </w:tc>
        <w:tc>
          <w:tcPr>
            <w:tcW w:w="3006" w:type="dxa"/>
            <w:noWrap/>
            <w:hideMark/>
          </w:tcPr>
          <w:p w14:paraId="75CB688E" w14:textId="77777777" w:rsidR="0074355E" w:rsidRPr="0074355E" w:rsidRDefault="0074355E">
            <w:r w:rsidRPr="0074355E">
              <w:t>Addition of new test case 6.5H.3.3.1 for inter-band CA with UL MIMO</w:t>
            </w:r>
          </w:p>
        </w:tc>
        <w:tc>
          <w:tcPr>
            <w:tcW w:w="1788" w:type="dxa"/>
            <w:noWrap/>
            <w:hideMark/>
          </w:tcPr>
          <w:p w14:paraId="1776F99D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4A52B06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14684B5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95E086A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775C397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5BDD6613" w14:textId="77777777" w:rsidR="0074355E" w:rsidRPr="0074355E" w:rsidRDefault="0074355E">
            <w:r w:rsidRPr="0074355E">
              <w:t>2976</w:t>
            </w:r>
          </w:p>
        </w:tc>
        <w:tc>
          <w:tcPr>
            <w:tcW w:w="425" w:type="dxa"/>
            <w:noWrap/>
            <w:hideMark/>
          </w:tcPr>
          <w:p w14:paraId="57A1C82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4889DE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381E1B3B" w14:textId="77777777" w:rsidR="0074355E" w:rsidRPr="0074355E" w:rsidRDefault="0074355E">
            <w:r w:rsidRPr="0074355E">
              <w:t>RP-242287</w:t>
            </w:r>
          </w:p>
        </w:tc>
      </w:tr>
      <w:tr w:rsidR="0074355E" w:rsidRPr="0074355E" w14:paraId="35FA1B32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6E26559" w14:textId="77777777" w:rsidR="0074355E" w:rsidRPr="0074355E" w:rsidRDefault="0074355E">
            <w:r w:rsidRPr="0074355E">
              <w:t>R5-246038</w:t>
            </w:r>
          </w:p>
        </w:tc>
        <w:tc>
          <w:tcPr>
            <w:tcW w:w="3006" w:type="dxa"/>
            <w:noWrap/>
            <w:hideMark/>
          </w:tcPr>
          <w:p w14:paraId="0656CCCB" w14:textId="77777777" w:rsidR="0074355E" w:rsidRPr="0074355E" w:rsidRDefault="0074355E">
            <w:r w:rsidRPr="0074355E">
              <w:t xml:space="preserve">Addition of new test case 6.5L.3.3.1 for inter-band CA with </w:t>
            </w:r>
            <w:proofErr w:type="spellStart"/>
            <w:r w:rsidRPr="0074355E">
              <w:t>TxD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AFB49D5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254C522A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BF8CA4E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276034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467A443" w14:textId="77777777" w:rsidR="0074355E" w:rsidRPr="0074355E" w:rsidRDefault="0074355E">
            <w:r w:rsidRPr="0074355E">
              <w:t>4Rx_low_NR_band_handheld_3Tx_NR_CA_ENDC-UEConTest</w:t>
            </w:r>
          </w:p>
        </w:tc>
        <w:tc>
          <w:tcPr>
            <w:tcW w:w="707" w:type="dxa"/>
            <w:noWrap/>
            <w:hideMark/>
          </w:tcPr>
          <w:p w14:paraId="27157B67" w14:textId="77777777" w:rsidR="0074355E" w:rsidRPr="0074355E" w:rsidRDefault="0074355E">
            <w:r w:rsidRPr="0074355E">
              <w:t>2978</w:t>
            </w:r>
          </w:p>
        </w:tc>
        <w:tc>
          <w:tcPr>
            <w:tcW w:w="425" w:type="dxa"/>
            <w:noWrap/>
            <w:hideMark/>
          </w:tcPr>
          <w:p w14:paraId="7E2BE8D1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58FA84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337FD38" w14:textId="77777777" w:rsidR="0074355E" w:rsidRPr="0074355E" w:rsidRDefault="0074355E">
            <w:r w:rsidRPr="0074355E">
              <w:t>RP-242288</w:t>
            </w:r>
          </w:p>
        </w:tc>
      </w:tr>
      <w:tr w:rsidR="0074355E" w:rsidRPr="0074355E" w14:paraId="45986FC3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6F21C70" w14:textId="77777777" w:rsidR="0074355E" w:rsidRPr="0074355E" w:rsidRDefault="0074355E">
            <w:r w:rsidRPr="0074355E">
              <w:t>R5-246039</w:t>
            </w:r>
          </w:p>
        </w:tc>
        <w:tc>
          <w:tcPr>
            <w:tcW w:w="3006" w:type="dxa"/>
            <w:noWrap/>
            <w:hideMark/>
          </w:tcPr>
          <w:p w14:paraId="2139D546" w14:textId="77777777" w:rsidR="0074355E" w:rsidRPr="0074355E" w:rsidRDefault="0074355E">
            <w:r w:rsidRPr="0074355E">
              <w:t xml:space="preserve">Addition of reference sensitivity for EN-DC configurations with simultaneous </w:t>
            </w:r>
            <w:proofErr w:type="spellStart"/>
            <w:r w:rsidRPr="0074355E">
              <w:t>RxTx</w:t>
            </w:r>
            <w:proofErr w:type="spellEnd"/>
          </w:p>
        </w:tc>
        <w:tc>
          <w:tcPr>
            <w:tcW w:w="1788" w:type="dxa"/>
            <w:noWrap/>
            <w:hideMark/>
          </w:tcPr>
          <w:p w14:paraId="42B79713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182B9A0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BC0EE7C" w14:textId="77777777" w:rsidR="0074355E" w:rsidRPr="0074355E" w:rsidRDefault="0074355E">
            <w:r w:rsidRPr="0074355E">
              <w:t>38.521-3</w:t>
            </w:r>
          </w:p>
        </w:tc>
        <w:tc>
          <w:tcPr>
            <w:tcW w:w="851" w:type="dxa"/>
            <w:noWrap/>
            <w:hideMark/>
          </w:tcPr>
          <w:p w14:paraId="1389F32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E40D191" w14:textId="77777777" w:rsidR="0074355E" w:rsidRPr="0074355E" w:rsidRDefault="0074355E">
            <w:r w:rsidRPr="0074355E">
              <w:t>LTE_NR_Simult_RxTx_R18-UEConTest</w:t>
            </w:r>
          </w:p>
        </w:tc>
        <w:tc>
          <w:tcPr>
            <w:tcW w:w="707" w:type="dxa"/>
            <w:noWrap/>
            <w:hideMark/>
          </w:tcPr>
          <w:p w14:paraId="07B47156" w14:textId="77777777" w:rsidR="0074355E" w:rsidRPr="0074355E" w:rsidRDefault="0074355E">
            <w:r w:rsidRPr="0074355E">
              <w:t>1834</w:t>
            </w:r>
          </w:p>
        </w:tc>
        <w:tc>
          <w:tcPr>
            <w:tcW w:w="425" w:type="dxa"/>
            <w:noWrap/>
            <w:hideMark/>
          </w:tcPr>
          <w:p w14:paraId="306C929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03F592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94B3762" w14:textId="77777777" w:rsidR="0074355E" w:rsidRPr="0074355E" w:rsidRDefault="0074355E">
            <w:r w:rsidRPr="0074355E">
              <w:t>RP-242308</w:t>
            </w:r>
          </w:p>
        </w:tc>
      </w:tr>
      <w:tr w:rsidR="0074355E" w:rsidRPr="0074355E" w14:paraId="3B7F594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404586C" w14:textId="77777777" w:rsidR="0074355E" w:rsidRPr="0074355E" w:rsidRDefault="0074355E">
            <w:r w:rsidRPr="0074355E">
              <w:t>R5-246040</w:t>
            </w:r>
          </w:p>
        </w:tc>
        <w:tc>
          <w:tcPr>
            <w:tcW w:w="3006" w:type="dxa"/>
            <w:noWrap/>
            <w:hideMark/>
          </w:tcPr>
          <w:p w14:paraId="35C0CCC6" w14:textId="77777777" w:rsidR="0074355E" w:rsidRPr="0074355E" w:rsidRDefault="0074355E">
            <w:r w:rsidRPr="0074355E">
              <w:t>Adding new connection diagrams for SUL operation with inter-band CA</w:t>
            </w:r>
          </w:p>
        </w:tc>
        <w:tc>
          <w:tcPr>
            <w:tcW w:w="1788" w:type="dxa"/>
            <w:noWrap/>
            <w:hideMark/>
          </w:tcPr>
          <w:p w14:paraId="407CA1D8" w14:textId="77777777" w:rsidR="0074355E" w:rsidRPr="0074355E" w:rsidRDefault="0074355E">
            <w:r w:rsidRPr="0074355E">
              <w:t xml:space="preserve">Huawei, </w:t>
            </w:r>
            <w:proofErr w:type="spellStart"/>
            <w:r w:rsidRPr="0074355E">
              <w:t>HiSilicon</w:t>
            </w:r>
            <w:proofErr w:type="spellEnd"/>
          </w:p>
        </w:tc>
        <w:tc>
          <w:tcPr>
            <w:tcW w:w="861" w:type="dxa"/>
            <w:noWrap/>
            <w:hideMark/>
          </w:tcPr>
          <w:p w14:paraId="0859B41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45F6B70" w14:textId="77777777" w:rsidR="0074355E" w:rsidRPr="0074355E" w:rsidRDefault="0074355E">
            <w:r w:rsidRPr="0074355E">
              <w:t>38.508-1</w:t>
            </w:r>
          </w:p>
        </w:tc>
        <w:tc>
          <w:tcPr>
            <w:tcW w:w="851" w:type="dxa"/>
            <w:noWrap/>
            <w:hideMark/>
          </w:tcPr>
          <w:p w14:paraId="0BA99CA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4EB7AFA" w14:textId="77777777" w:rsidR="0074355E" w:rsidRPr="0074355E" w:rsidRDefault="0074355E">
            <w:proofErr w:type="spellStart"/>
            <w:r w:rsidRPr="0074355E">
              <w:t>NR_MC_enh-UEConTest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58D98729" w14:textId="77777777" w:rsidR="0074355E" w:rsidRPr="0074355E" w:rsidRDefault="0074355E">
            <w:r w:rsidRPr="0074355E">
              <w:t>3306</w:t>
            </w:r>
          </w:p>
        </w:tc>
        <w:tc>
          <w:tcPr>
            <w:tcW w:w="425" w:type="dxa"/>
            <w:noWrap/>
            <w:hideMark/>
          </w:tcPr>
          <w:p w14:paraId="2C230E8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7F13AB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65767C" w14:textId="77777777" w:rsidR="0074355E" w:rsidRPr="0074355E" w:rsidRDefault="0074355E">
            <w:r w:rsidRPr="0074355E">
              <w:t>RP-242276</w:t>
            </w:r>
          </w:p>
        </w:tc>
      </w:tr>
      <w:tr w:rsidR="0074355E" w:rsidRPr="0074355E" w14:paraId="3A0CDC2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F8FBCCD" w14:textId="77777777" w:rsidR="0074355E" w:rsidRPr="0074355E" w:rsidRDefault="0074355E">
            <w:r w:rsidRPr="0074355E">
              <w:t>R5-246041</w:t>
            </w:r>
          </w:p>
        </w:tc>
        <w:tc>
          <w:tcPr>
            <w:tcW w:w="3006" w:type="dxa"/>
            <w:noWrap/>
            <w:hideMark/>
          </w:tcPr>
          <w:p w14:paraId="684AC210" w14:textId="77777777" w:rsidR="0074355E" w:rsidRPr="0074355E" w:rsidRDefault="0074355E">
            <w:r w:rsidRPr="0074355E">
              <w:t>Updates on 6.2D and 6.2H for delta TIB description for UL MIMO transmitter power</w:t>
            </w:r>
          </w:p>
        </w:tc>
        <w:tc>
          <w:tcPr>
            <w:tcW w:w="1788" w:type="dxa"/>
            <w:noWrap/>
            <w:hideMark/>
          </w:tcPr>
          <w:p w14:paraId="1703C57E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06BC38E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DDFF6B7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408D3E7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1B5FD7D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DCA8392" w14:textId="77777777" w:rsidR="0074355E" w:rsidRPr="0074355E" w:rsidRDefault="0074355E">
            <w:r w:rsidRPr="0074355E">
              <w:t>2953</w:t>
            </w:r>
          </w:p>
        </w:tc>
        <w:tc>
          <w:tcPr>
            <w:tcW w:w="425" w:type="dxa"/>
            <w:noWrap/>
            <w:hideMark/>
          </w:tcPr>
          <w:p w14:paraId="4D2645B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04E4B5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6ADF13F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49A99EC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1A66649D" w14:textId="77777777" w:rsidR="0074355E" w:rsidRPr="0074355E" w:rsidRDefault="0074355E">
            <w:r w:rsidRPr="0074355E">
              <w:t>R5-246042</w:t>
            </w:r>
          </w:p>
        </w:tc>
        <w:tc>
          <w:tcPr>
            <w:tcW w:w="3006" w:type="dxa"/>
            <w:noWrap/>
            <w:hideMark/>
          </w:tcPr>
          <w:p w14:paraId="652EA776" w14:textId="77777777" w:rsidR="0074355E" w:rsidRPr="0074355E" w:rsidRDefault="0074355E">
            <w:r w:rsidRPr="0074355E">
              <w:t>Updates on 6.2G for delta TIB description for Tx diversity transmitter power</w:t>
            </w:r>
          </w:p>
        </w:tc>
        <w:tc>
          <w:tcPr>
            <w:tcW w:w="1788" w:type="dxa"/>
            <w:noWrap/>
            <w:hideMark/>
          </w:tcPr>
          <w:p w14:paraId="49DB3E32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7AEDE65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3A9AFAF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6FC58298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7300000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577CC05D" w14:textId="77777777" w:rsidR="0074355E" w:rsidRPr="0074355E" w:rsidRDefault="0074355E">
            <w:r w:rsidRPr="0074355E">
              <w:t>2954</w:t>
            </w:r>
          </w:p>
        </w:tc>
        <w:tc>
          <w:tcPr>
            <w:tcW w:w="425" w:type="dxa"/>
            <w:noWrap/>
            <w:hideMark/>
          </w:tcPr>
          <w:p w14:paraId="67EC8ABF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893AED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4A7EFDC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52224D8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B3CA8DC" w14:textId="77777777" w:rsidR="0074355E" w:rsidRPr="0074355E" w:rsidRDefault="0074355E">
            <w:r w:rsidRPr="0074355E">
              <w:lastRenderedPageBreak/>
              <w:t>R5-246043</w:t>
            </w:r>
          </w:p>
        </w:tc>
        <w:tc>
          <w:tcPr>
            <w:tcW w:w="3006" w:type="dxa"/>
            <w:noWrap/>
            <w:hideMark/>
          </w:tcPr>
          <w:p w14:paraId="3126C9BA" w14:textId="77777777" w:rsidR="0074355E" w:rsidRPr="0074355E" w:rsidRDefault="0074355E">
            <w:r w:rsidRPr="0074355E">
              <w:t>Updates on 6.2I for delta TIB description for Redcap transmitter power</w:t>
            </w:r>
          </w:p>
        </w:tc>
        <w:tc>
          <w:tcPr>
            <w:tcW w:w="1788" w:type="dxa"/>
            <w:noWrap/>
            <w:hideMark/>
          </w:tcPr>
          <w:p w14:paraId="3815BB30" w14:textId="77777777" w:rsidR="0074355E" w:rsidRPr="0074355E" w:rsidRDefault="0074355E">
            <w:r w:rsidRPr="0074355E">
              <w:t>ZTE Corporation</w:t>
            </w:r>
          </w:p>
        </w:tc>
        <w:tc>
          <w:tcPr>
            <w:tcW w:w="861" w:type="dxa"/>
            <w:noWrap/>
            <w:hideMark/>
          </w:tcPr>
          <w:p w14:paraId="34BAF961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3FDC905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3A1582E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664CD48D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2C831B3C" w14:textId="77777777" w:rsidR="0074355E" w:rsidRPr="0074355E" w:rsidRDefault="0074355E">
            <w:r w:rsidRPr="0074355E">
              <w:t>2955</w:t>
            </w:r>
          </w:p>
        </w:tc>
        <w:tc>
          <w:tcPr>
            <w:tcW w:w="425" w:type="dxa"/>
            <w:noWrap/>
            <w:hideMark/>
          </w:tcPr>
          <w:p w14:paraId="3CB8A9D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359275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E468327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455B484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9041BA4" w14:textId="77777777" w:rsidR="0074355E" w:rsidRPr="0074355E" w:rsidRDefault="0074355E">
            <w:r w:rsidRPr="0074355E">
              <w:t>R5-246044</w:t>
            </w:r>
          </w:p>
        </w:tc>
        <w:tc>
          <w:tcPr>
            <w:tcW w:w="3006" w:type="dxa"/>
            <w:noWrap/>
            <w:hideMark/>
          </w:tcPr>
          <w:p w14:paraId="7DA52AE1" w14:textId="77777777" w:rsidR="0074355E" w:rsidRPr="0074355E" w:rsidRDefault="0074355E">
            <w:r w:rsidRPr="0074355E">
              <w:t>Addition of missing RMC for Sustained data rate tests</w:t>
            </w:r>
          </w:p>
        </w:tc>
        <w:tc>
          <w:tcPr>
            <w:tcW w:w="1788" w:type="dxa"/>
            <w:noWrap/>
            <w:hideMark/>
          </w:tcPr>
          <w:p w14:paraId="446B04CE" w14:textId="77777777" w:rsidR="0074355E" w:rsidRPr="0074355E" w:rsidRDefault="0074355E">
            <w:r w:rsidRPr="0074355E">
              <w:t>Rohde &amp; Schwarz</w:t>
            </w:r>
          </w:p>
        </w:tc>
        <w:tc>
          <w:tcPr>
            <w:tcW w:w="861" w:type="dxa"/>
            <w:noWrap/>
            <w:hideMark/>
          </w:tcPr>
          <w:p w14:paraId="58A4317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E0AB23E" w14:textId="77777777" w:rsidR="0074355E" w:rsidRPr="0074355E" w:rsidRDefault="0074355E">
            <w:r w:rsidRPr="0074355E">
              <w:t>38.521-4</w:t>
            </w:r>
          </w:p>
        </w:tc>
        <w:tc>
          <w:tcPr>
            <w:tcW w:w="851" w:type="dxa"/>
            <w:noWrap/>
            <w:hideMark/>
          </w:tcPr>
          <w:p w14:paraId="6B64D2B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15F44FF6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58AC3A8D" w14:textId="77777777" w:rsidR="0074355E" w:rsidRPr="0074355E" w:rsidRDefault="0074355E">
            <w:r w:rsidRPr="0074355E">
              <w:t>0865</w:t>
            </w:r>
          </w:p>
        </w:tc>
        <w:tc>
          <w:tcPr>
            <w:tcW w:w="425" w:type="dxa"/>
            <w:noWrap/>
            <w:hideMark/>
          </w:tcPr>
          <w:p w14:paraId="624F172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F38FF0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89C75AE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71B56870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9F0FB93" w14:textId="77777777" w:rsidR="0074355E" w:rsidRPr="0074355E" w:rsidRDefault="0074355E">
            <w:r w:rsidRPr="0074355E">
              <w:t>R5-246045</w:t>
            </w:r>
          </w:p>
        </w:tc>
        <w:tc>
          <w:tcPr>
            <w:tcW w:w="3006" w:type="dxa"/>
            <w:noWrap/>
            <w:hideMark/>
          </w:tcPr>
          <w:p w14:paraId="0CF01531" w14:textId="77777777" w:rsidR="0074355E" w:rsidRPr="0074355E" w:rsidRDefault="0074355E">
            <w:r w:rsidRPr="0074355E">
              <w:t>Update to r17 HST reselection test 6.1.1.8</w:t>
            </w:r>
          </w:p>
        </w:tc>
        <w:tc>
          <w:tcPr>
            <w:tcW w:w="1788" w:type="dxa"/>
            <w:noWrap/>
            <w:hideMark/>
          </w:tcPr>
          <w:p w14:paraId="7169A3A8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7CB8605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854AA4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7314E99D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4530FFE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019942BE" w14:textId="77777777" w:rsidR="0074355E" w:rsidRPr="0074355E" w:rsidRDefault="0074355E">
            <w:r w:rsidRPr="0074355E">
              <w:t>3445</w:t>
            </w:r>
          </w:p>
        </w:tc>
        <w:tc>
          <w:tcPr>
            <w:tcW w:w="425" w:type="dxa"/>
            <w:noWrap/>
            <w:hideMark/>
          </w:tcPr>
          <w:p w14:paraId="6FA220B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9CE7822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0E37968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236C0BDF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577492D6" w14:textId="77777777" w:rsidR="0074355E" w:rsidRPr="0074355E" w:rsidRDefault="0074355E">
            <w:r w:rsidRPr="0074355E">
              <w:t>R5-246046</w:t>
            </w:r>
          </w:p>
        </w:tc>
        <w:tc>
          <w:tcPr>
            <w:tcW w:w="3006" w:type="dxa"/>
            <w:noWrap/>
            <w:hideMark/>
          </w:tcPr>
          <w:p w14:paraId="2E320937" w14:textId="77777777" w:rsidR="0074355E" w:rsidRPr="0074355E" w:rsidRDefault="0074355E">
            <w:r w:rsidRPr="0074355E">
              <w:t>Correction to Antenna config in TC 16.6.2.9</w:t>
            </w:r>
          </w:p>
        </w:tc>
        <w:tc>
          <w:tcPr>
            <w:tcW w:w="1788" w:type="dxa"/>
            <w:noWrap/>
            <w:hideMark/>
          </w:tcPr>
          <w:p w14:paraId="509844EB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7C98BF36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AEC84A4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2EA92B2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AE9F52D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6C6F900B" w14:textId="77777777" w:rsidR="0074355E" w:rsidRPr="0074355E" w:rsidRDefault="0074355E">
            <w:r w:rsidRPr="0074355E">
              <w:t>3375</w:t>
            </w:r>
          </w:p>
        </w:tc>
        <w:tc>
          <w:tcPr>
            <w:tcW w:w="425" w:type="dxa"/>
            <w:noWrap/>
            <w:hideMark/>
          </w:tcPr>
          <w:p w14:paraId="0EF5E7E4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ACDCCE7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43A80CE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0DD6E73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1023DC" w14:textId="77777777" w:rsidR="0074355E" w:rsidRPr="0074355E" w:rsidRDefault="0074355E">
            <w:r w:rsidRPr="0074355E">
              <w:t>R5-246053</w:t>
            </w:r>
          </w:p>
        </w:tc>
        <w:tc>
          <w:tcPr>
            <w:tcW w:w="3006" w:type="dxa"/>
            <w:noWrap/>
            <w:hideMark/>
          </w:tcPr>
          <w:p w14:paraId="1D3C6B17" w14:textId="77777777" w:rsidR="0074355E" w:rsidRPr="0074355E" w:rsidRDefault="0074355E">
            <w:r w:rsidRPr="0074355E">
              <w:t xml:space="preserve">Update to </w:t>
            </w:r>
            <w:proofErr w:type="spellStart"/>
            <w:r w:rsidRPr="0074355E">
              <w:t>RedCap</w:t>
            </w:r>
            <w:proofErr w:type="spellEnd"/>
            <w:r w:rsidRPr="0074355E">
              <w:t xml:space="preserve"> 1Rx event-triggered test cases 16.6.3.1 and 16.6.3.3 including TT</w:t>
            </w:r>
          </w:p>
        </w:tc>
        <w:tc>
          <w:tcPr>
            <w:tcW w:w="1788" w:type="dxa"/>
            <w:noWrap/>
            <w:hideMark/>
          </w:tcPr>
          <w:p w14:paraId="31E525BA" w14:textId="77777777" w:rsidR="0074355E" w:rsidRPr="0074355E" w:rsidRDefault="0074355E">
            <w:r w:rsidRPr="0074355E">
              <w:t>QUALCOMM Europe Inc. - Spain</w:t>
            </w:r>
          </w:p>
        </w:tc>
        <w:tc>
          <w:tcPr>
            <w:tcW w:w="861" w:type="dxa"/>
            <w:noWrap/>
            <w:hideMark/>
          </w:tcPr>
          <w:p w14:paraId="3EE52F4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7953A768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194A413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50B474FB" w14:textId="77777777" w:rsidR="0074355E" w:rsidRPr="0074355E" w:rsidRDefault="0074355E">
            <w:r w:rsidRPr="0074355E">
              <w:t>TEI17_Test</w:t>
            </w:r>
          </w:p>
        </w:tc>
        <w:tc>
          <w:tcPr>
            <w:tcW w:w="707" w:type="dxa"/>
            <w:noWrap/>
            <w:hideMark/>
          </w:tcPr>
          <w:p w14:paraId="35F89C26" w14:textId="77777777" w:rsidR="0074355E" w:rsidRPr="0074355E" w:rsidRDefault="0074355E">
            <w:r w:rsidRPr="0074355E">
              <w:t>3448</w:t>
            </w:r>
          </w:p>
        </w:tc>
        <w:tc>
          <w:tcPr>
            <w:tcW w:w="425" w:type="dxa"/>
            <w:noWrap/>
            <w:hideMark/>
          </w:tcPr>
          <w:p w14:paraId="1D8B24EA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E13E6F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5C8FA5C2" w14:textId="77777777" w:rsidR="0074355E" w:rsidRPr="0074355E" w:rsidRDefault="0074355E">
            <w:r w:rsidRPr="0074355E">
              <w:t>RP-242256</w:t>
            </w:r>
          </w:p>
        </w:tc>
      </w:tr>
      <w:tr w:rsidR="0074355E" w:rsidRPr="0074355E" w14:paraId="51DDBD6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70AD08" w14:textId="77777777" w:rsidR="0074355E" w:rsidRPr="0074355E" w:rsidRDefault="0074355E">
            <w:r w:rsidRPr="0074355E">
              <w:t>R5-246055</w:t>
            </w:r>
          </w:p>
        </w:tc>
        <w:tc>
          <w:tcPr>
            <w:tcW w:w="3006" w:type="dxa"/>
            <w:noWrap/>
            <w:hideMark/>
          </w:tcPr>
          <w:p w14:paraId="65AAB809" w14:textId="77777777" w:rsidR="0074355E" w:rsidRPr="0074355E" w:rsidRDefault="0074355E">
            <w:r w:rsidRPr="0074355E">
              <w:t>Update to ATG MOP TC</w:t>
            </w:r>
          </w:p>
        </w:tc>
        <w:tc>
          <w:tcPr>
            <w:tcW w:w="1788" w:type="dxa"/>
            <w:noWrap/>
            <w:hideMark/>
          </w:tcPr>
          <w:p w14:paraId="616330F2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3559A189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4A96D4A5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1768898C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0717DE7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CF7C9AE" w14:textId="77777777" w:rsidR="0074355E" w:rsidRPr="0074355E" w:rsidRDefault="0074355E">
            <w:r w:rsidRPr="0074355E">
              <w:t>2885</w:t>
            </w:r>
          </w:p>
        </w:tc>
        <w:tc>
          <w:tcPr>
            <w:tcW w:w="425" w:type="dxa"/>
            <w:noWrap/>
            <w:hideMark/>
          </w:tcPr>
          <w:p w14:paraId="0900EBF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0369D8E0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EB1B0F1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135F030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2B9016C" w14:textId="77777777" w:rsidR="0074355E" w:rsidRPr="0074355E" w:rsidRDefault="0074355E">
            <w:r w:rsidRPr="0074355E">
              <w:t>R5-246056</w:t>
            </w:r>
          </w:p>
        </w:tc>
        <w:tc>
          <w:tcPr>
            <w:tcW w:w="3006" w:type="dxa"/>
            <w:noWrap/>
            <w:hideMark/>
          </w:tcPr>
          <w:p w14:paraId="4E786B9E" w14:textId="77777777" w:rsidR="0074355E" w:rsidRPr="0074355E" w:rsidRDefault="0074355E">
            <w:r w:rsidRPr="0074355E">
              <w:t>Update to ATG Configured Tx power TC</w:t>
            </w:r>
          </w:p>
        </w:tc>
        <w:tc>
          <w:tcPr>
            <w:tcW w:w="1788" w:type="dxa"/>
            <w:noWrap/>
            <w:hideMark/>
          </w:tcPr>
          <w:p w14:paraId="7CC56F00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3D4054B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7FE410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0126A63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D88298F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6BAF4BBB" w14:textId="77777777" w:rsidR="0074355E" w:rsidRPr="0074355E" w:rsidRDefault="0074355E">
            <w:r w:rsidRPr="0074355E">
              <w:t>2886</w:t>
            </w:r>
          </w:p>
        </w:tc>
        <w:tc>
          <w:tcPr>
            <w:tcW w:w="425" w:type="dxa"/>
            <w:noWrap/>
            <w:hideMark/>
          </w:tcPr>
          <w:p w14:paraId="3EF93DA5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ABEAE64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00352F2A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4EDC4A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3F04C452" w14:textId="77777777" w:rsidR="0074355E" w:rsidRPr="0074355E" w:rsidRDefault="0074355E">
            <w:r w:rsidRPr="0074355E">
              <w:t>R5-246057</w:t>
            </w:r>
          </w:p>
        </w:tc>
        <w:tc>
          <w:tcPr>
            <w:tcW w:w="3006" w:type="dxa"/>
            <w:noWrap/>
            <w:hideMark/>
          </w:tcPr>
          <w:p w14:paraId="34EC4148" w14:textId="77777777" w:rsidR="0074355E" w:rsidRPr="0074355E" w:rsidRDefault="0074355E">
            <w:r w:rsidRPr="0074355E">
              <w:t>Update to Editor notes and Message contents of ATG Tx TCs</w:t>
            </w:r>
          </w:p>
        </w:tc>
        <w:tc>
          <w:tcPr>
            <w:tcW w:w="1788" w:type="dxa"/>
            <w:noWrap/>
            <w:hideMark/>
          </w:tcPr>
          <w:p w14:paraId="66913BC0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6CAE115C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CDCE3BD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119CA76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578F400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C356378" w14:textId="77777777" w:rsidR="0074355E" w:rsidRPr="0074355E" w:rsidRDefault="0074355E">
            <w:r w:rsidRPr="0074355E">
              <w:t>2887</w:t>
            </w:r>
          </w:p>
        </w:tc>
        <w:tc>
          <w:tcPr>
            <w:tcW w:w="425" w:type="dxa"/>
            <w:noWrap/>
            <w:hideMark/>
          </w:tcPr>
          <w:p w14:paraId="7735A04C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F537C2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0CF6181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4C841D06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7417C3DE" w14:textId="77777777" w:rsidR="0074355E" w:rsidRPr="0074355E" w:rsidRDefault="0074355E">
            <w:r w:rsidRPr="0074355E">
              <w:t>R5-246058</w:t>
            </w:r>
          </w:p>
        </w:tc>
        <w:tc>
          <w:tcPr>
            <w:tcW w:w="3006" w:type="dxa"/>
            <w:noWrap/>
            <w:hideMark/>
          </w:tcPr>
          <w:p w14:paraId="4EC21C13" w14:textId="77777777" w:rsidR="0074355E" w:rsidRPr="0074355E" w:rsidRDefault="0074355E">
            <w:r w:rsidRPr="0074355E">
              <w:t>Update of 6.3J for the uncompleted contents</w:t>
            </w:r>
          </w:p>
        </w:tc>
        <w:tc>
          <w:tcPr>
            <w:tcW w:w="1788" w:type="dxa"/>
            <w:noWrap/>
            <w:hideMark/>
          </w:tcPr>
          <w:p w14:paraId="07BBEBA2" w14:textId="77777777" w:rsidR="0074355E" w:rsidRPr="0074355E" w:rsidRDefault="0074355E">
            <w:r w:rsidRPr="0074355E">
              <w:t>CAICT</w:t>
            </w:r>
          </w:p>
        </w:tc>
        <w:tc>
          <w:tcPr>
            <w:tcW w:w="861" w:type="dxa"/>
            <w:noWrap/>
            <w:hideMark/>
          </w:tcPr>
          <w:p w14:paraId="4F4B5A73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8D9DB40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8BCE82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02244D49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5B5A6E3" w14:textId="77777777" w:rsidR="0074355E" w:rsidRPr="0074355E" w:rsidRDefault="0074355E">
            <w:r w:rsidRPr="0074355E">
              <w:t>2904</w:t>
            </w:r>
          </w:p>
        </w:tc>
        <w:tc>
          <w:tcPr>
            <w:tcW w:w="425" w:type="dxa"/>
            <w:noWrap/>
            <w:hideMark/>
          </w:tcPr>
          <w:p w14:paraId="64D0233D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FE4C4A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65957A5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4801D069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35A3EFB" w14:textId="77777777" w:rsidR="0074355E" w:rsidRPr="0074355E" w:rsidRDefault="0074355E">
            <w:r w:rsidRPr="0074355E">
              <w:t>R5-246059</w:t>
            </w:r>
          </w:p>
        </w:tc>
        <w:tc>
          <w:tcPr>
            <w:tcW w:w="3006" w:type="dxa"/>
            <w:noWrap/>
            <w:hideMark/>
          </w:tcPr>
          <w:p w14:paraId="382EE7D2" w14:textId="77777777" w:rsidR="0074355E" w:rsidRPr="0074355E" w:rsidRDefault="0074355E">
            <w:r w:rsidRPr="0074355E">
              <w:t>Update to ATG Rx TCs</w:t>
            </w:r>
          </w:p>
        </w:tc>
        <w:tc>
          <w:tcPr>
            <w:tcW w:w="1788" w:type="dxa"/>
            <w:noWrap/>
            <w:hideMark/>
          </w:tcPr>
          <w:p w14:paraId="7A802573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2129958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35A337C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4675F4E9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64178D2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08C4D288" w14:textId="77777777" w:rsidR="0074355E" w:rsidRPr="0074355E" w:rsidRDefault="0074355E">
            <w:r w:rsidRPr="0074355E">
              <w:t>2889</w:t>
            </w:r>
          </w:p>
        </w:tc>
        <w:tc>
          <w:tcPr>
            <w:tcW w:w="425" w:type="dxa"/>
            <w:noWrap/>
            <w:hideMark/>
          </w:tcPr>
          <w:p w14:paraId="01CD4E67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C45723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4F3BE660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254921E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8A51654" w14:textId="77777777" w:rsidR="0074355E" w:rsidRPr="0074355E" w:rsidRDefault="0074355E">
            <w:r w:rsidRPr="0074355E">
              <w:t>R5-246060</w:t>
            </w:r>
          </w:p>
        </w:tc>
        <w:tc>
          <w:tcPr>
            <w:tcW w:w="3006" w:type="dxa"/>
            <w:noWrap/>
            <w:hideMark/>
          </w:tcPr>
          <w:p w14:paraId="40564140" w14:textId="77777777" w:rsidR="0074355E" w:rsidRPr="0074355E" w:rsidRDefault="0074355E">
            <w:r w:rsidRPr="0074355E">
              <w:t>Update of ATG Receiver test cases for the uncompleted contents</w:t>
            </w:r>
          </w:p>
        </w:tc>
        <w:tc>
          <w:tcPr>
            <w:tcW w:w="1788" w:type="dxa"/>
            <w:noWrap/>
            <w:hideMark/>
          </w:tcPr>
          <w:p w14:paraId="4811F896" w14:textId="77777777" w:rsidR="0074355E" w:rsidRPr="0074355E" w:rsidRDefault="0074355E">
            <w:r w:rsidRPr="0074355E">
              <w:t>CAICT</w:t>
            </w:r>
          </w:p>
        </w:tc>
        <w:tc>
          <w:tcPr>
            <w:tcW w:w="861" w:type="dxa"/>
            <w:noWrap/>
            <w:hideMark/>
          </w:tcPr>
          <w:p w14:paraId="747A5F2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5A0E151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7F09001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42D15D51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74F5B5ED" w14:textId="77777777" w:rsidR="0074355E" w:rsidRPr="0074355E" w:rsidRDefault="0074355E">
            <w:r w:rsidRPr="0074355E">
              <w:t>2903</w:t>
            </w:r>
          </w:p>
        </w:tc>
        <w:tc>
          <w:tcPr>
            <w:tcW w:w="425" w:type="dxa"/>
            <w:noWrap/>
            <w:hideMark/>
          </w:tcPr>
          <w:p w14:paraId="11514C92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76F34019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CEEEEB9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72305854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01A7382D" w14:textId="77777777" w:rsidR="0074355E" w:rsidRPr="0074355E" w:rsidRDefault="0074355E">
            <w:r w:rsidRPr="0074355E">
              <w:t>R5-246061</w:t>
            </w:r>
          </w:p>
        </w:tc>
        <w:tc>
          <w:tcPr>
            <w:tcW w:w="3006" w:type="dxa"/>
            <w:noWrap/>
            <w:hideMark/>
          </w:tcPr>
          <w:p w14:paraId="0722B6DF" w14:textId="77777777" w:rsidR="0074355E" w:rsidRPr="0074355E" w:rsidRDefault="0074355E">
            <w:r w:rsidRPr="0074355E">
              <w:t>Update to MU and TT of ATG TCs</w:t>
            </w:r>
          </w:p>
        </w:tc>
        <w:tc>
          <w:tcPr>
            <w:tcW w:w="1788" w:type="dxa"/>
            <w:noWrap/>
            <w:hideMark/>
          </w:tcPr>
          <w:p w14:paraId="59CE360B" w14:textId="77777777" w:rsidR="0074355E" w:rsidRPr="0074355E" w:rsidRDefault="0074355E">
            <w:r w:rsidRPr="0074355E">
              <w:t>CMCC</w:t>
            </w:r>
          </w:p>
        </w:tc>
        <w:tc>
          <w:tcPr>
            <w:tcW w:w="861" w:type="dxa"/>
            <w:noWrap/>
            <w:hideMark/>
          </w:tcPr>
          <w:p w14:paraId="56FC2FB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23BEFD89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71112EE2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408432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351C41D0" w14:textId="77777777" w:rsidR="0074355E" w:rsidRPr="0074355E" w:rsidRDefault="0074355E">
            <w:r w:rsidRPr="0074355E">
              <w:t>2890</w:t>
            </w:r>
          </w:p>
        </w:tc>
        <w:tc>
          <w:tcPr>
            <w:tcW w:w="425" w:type="dxa"/>
            <w:noWrap/>
            <w:hideMark/>
          </w:tcPr>
          <w:p w14:paraId="1815A5A0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117FB588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B63E40B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1EA12231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3B982BB" w14:textId="77777777" w:rsidR="0074355E" w:rsidRPr="0074355E" w:rsidRDefault="0074355E">
            <w:r w:rsidRPr="0074355E">
              <w:t>R5-246062</w:t>
            </w:r>
          </w:p>
        </w:tc>
        <w:tc>
          <w:tcPr>
            <w:tcW w:w="3006" w:type="dxa"/>
            <w:noWrap/>
            <w:hideMark/>
          </w:tcPr>
          <w:p w14:paraId="3ED90F48" w14:textId="77777777" w:rsidR="0074355E" w:rsidRPr="0074355E" w:rsidRDefault="0074355E">
            <w:r w:rsidRPr="0074355E">
              <w:t>Update of MU and TT for ATG test cases</w:t>
            </w:r>
          </w:p>
        </w:tc>
        <w:tc>
          <w:tcPr>
            <w:tcW w:w="1788" w:type="dxa"/>
            <w:noWrap/>
            <w:hideMark/>
          </w:tcPr>
          <w:p w14:paraId="282C24B5" w14:textId="77777777" w:rsidR="0074355E" w:rsidRPr="0074355E" w:rsidRDefault="0074355E">
            <w:r w:rsidRPr="0074355E">
              <w:t>CAICT</w:t>
            </w:r>
          </w:p>
        </w:tc>
        <w:tc>
          <w:tcPr>
            <w:tcW w:w="861" w:type="dxa"/>
            <w:noWrap/>
            <w:hideMark/>
          </w:tcPr>
          <w:p w14:paraId="40890EA4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65039014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4BB3BB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DEDA269" w14:textId="77777777" w:rsidR="0074355E" w:rsidRPr="0074355E" w:rsidRDefault="0074355E">
            <w:r w:rsidRPr="0074355E">
              <w:t>NR_ATG-</w:t>
            </w:r>
            <w:proofErr w:type="spellStart"/>
            <w:r w:rsidRPr="0074355E">
              <w:t>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107C56F6" w14:textId="77777777" w:rsidR="0074355E" w:rsidRPr="0074355E" w:rsidRDefault="0074355E">
            <w:r w:rsidRPr="0074355E">
              <w:t>2902</w:t>
            </w:r>
          </w:p>
        </w:tc>
        <w:tc>
          <w:tcPr>
            <w:tcW w:w="425" w:type="dxa"/>
            <w:noWrap/>
            <w:hideMark/>
          </w:tcPr>
          <w:p w14:paraId="0D20D36B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3F5B5E41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F3BA7CD" w14:textId="77777777" w:rsidR="0074355E" w:rsidRPr="0074355E" w:rsidRDefault="0074355E">
            <w:r w:rsidRPr="0074355E">
              <w:t>RP-242294</w:t>
            </w:r>
          </w:p>
        </w:tc>
      </w:tr>
      <w:tr w:rsidR="0074355E" w:rsidRPr="0074355E" w14:paraId="75874235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26A9668D" w14:textId="77777777" w:rsidR="0074355E" w:rsidRPr="0074355E" w:rsidRDefault="0074355E">
            <w:r w:rsidRPr="0074355E">
              <w:lastRenderedPageBreak/>
              <w:t>R5-246063</w:t>
            </w:r>
          </w:p>
        </w:tc>
        <w:tc>
          <w:tcPr>
            <w:tcW w:w="3006" w:type="dxa"/>
            <w:noWrap/>
            <w:hideMark/>
          </w:tcPr>
          <w:p w14:paraId="4BD00444" w14:textId="77777777" w:rsidR="0074355E" w:rsidRPr="0074355E" w:rsidRDefault="0074355E">
            <w:r w:rsidRPr="0074355E">
              <w:t>Updates to applicability for some NTN RF tests</w:t>
            </w:r>
          </w:p>
        </w:tc>
        <w:tc>
          <w:tcPr>
            <w:tcW w:w="1788" w:type="dxa"/>
            <w:noWrap/>
            <w:hideMark/>
          </w:tcPr>
          <w:p w14:paraId="064084C4" w14:textId="77777777" w:rsidR="0074355E" w:rsidRPr="0074355E" w:rsidRDefault="0074355E">
            <w:r w:rsidRPr="0074355E">
              <w:t>Apple Benelux B.V. - Belgium</w:t>
            </w:r>
          </w:p>
        </w:tc>
        <w:tc>
          <w:tcPr>
            <w:tcW w:w="861" w:type="dxa"/>
            <w:noWrap/>
            <w:hideMark/>
          </w:tcPr>
          <w:p w14:paraId="7432016E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3D6DDBF0" w14:textId="77777777" w:rsidR="0074355E" w:rsidRPr="0074355E" w:rsidRDefault="0074355E">
            <w:r w:rsidRPr="0074355E">
              <w:t>38.522</w:t>
            </w:r>
          </w:p>
        </w:tc>
        <w:tc>
          <w:tcPr>
            <w:tcW w:w="851" w:type="dxa"/>
            <w:noWrap/>
            <w:hideMark/>
          </w:tcPr>
          <w:p w14:paraId="3A9B4D25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72EB5ECD" w14:textId="77777777" w:rsidR="0074355E" w:rsidRPr="0074355E" w:rsidRDefault="0074355E">
            <w:proofErr w:type="spellStart"/>
            <w:r w:rsidRPr="0074355E">
              <w:t>NR_NTN_solutions_plus_CT-UEConTest</w:t>
            </w:r>
            <w:proofErr w:type="spellEnd"/>
          </w:p>
        </w:tc>
        <w:tc>
          <w:tcPr>
            <w:tcW w:w="707" w:type="dxa"/>
            <w:noWrap/>
            <w:hideMark/>
          </w:tcPr>
          <w:p w14:paraId="4AA0E0EC" w14:textId="77777777" w:rsidR="0074355E" w:rsidRPr="0074355E" w:rsidRDefault="0074355E">
            <w:r w:rsidRPr="0074355E">
              <w:t>0489</w:t>
            </w:r>
          </w:p>
        </w:tc>
        <w:tc>
          <w:tcPr>
            <w:tcW w:w="425" w:type="dxa"/>
            <w:noWrap/>
            <w:hideMark/>
          </w:tcPr>
          <w:p w14:paraId="18E1A0B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22DF644C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6F178CF3" w14:textId="77777777" w:rsidR="0074355E" w:rsidRPr="0074355E" w:rsidRDefault="0074355E">
            <w:r w:rsidRPr="0074355E">
              <w:t>RP-242272</w:t>
            </w:r>
          </w:p>
        </w:tc>
      </w:tr>
      <w:tr w:rsidR="0074355E" w:rsidRPr="0074355E" w14:paraId="44D1E37D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6103D5E0" w14:textId="77777777" w:rsidR="0074355E" w:rsidRPr="0074355E" w:rsidRDefault="0074355E">
            <w:r w:rsidRPr="0074355E">
              <w:t>R5-246064</w:t>
            </w:r>
          </w:p>
        </w:tc>
        <w:tc>
          <w:tcPr>
            <w:tcW w:w="3006" w:type="dxa"/>
            <w:noWrap/>
            <w:hideMark/>
          </w:tcPr>
          <w:p w14:paraId="6B30DE7F" w14:textId="77777777" w:rsidR="0074355E" w:rsidRPr="0074355E" w:rsidRDefault="0074355E">
            <w:r w:rsidRPr="0074355E">
              <w:t>Corrections to BFD-LR test cases 4.5.5.1,4.5.5.2,5.5.5.1,5.5.5.2,6.5.5.1 and 6.5.5.2</w:t>
            </w:r>
          </w:p>
        </w:tc>
        <w:tc>
          <w:tcPr>
            <w:tcW w:w="1788" w:type="dxa"/>
            <w:noWrap/>
            <w:hideMark/>
          </w:tcPr>
          <w:p w14:paraId="4CD48C19" w14:textId="77777777" w:rsidR="0074355E" w:rsidRPr="0074355E" w:rsidRDefault="0074355E">
            <w:r w:rsidRPr="0074355E">
              <w:t>Qualcomm Korea</w:t>
            </w:r>
          </w:p>
        </w:tc>
        <w:tc>
          <w:tcPr>
            <w:tcW w:w="861" w:type="dxa"/>
            <w:noWrap/>
            <w:hideMark/>
          </w:tcPr>
          <w:p w14:paraId="110F6C88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17C361E5" w14:textId="77777777" w:rsidR="0074355E" w:rsidRPr="0074355E" w:rsidRDefault="0074355E">
            <w:r w:rsidRPr="0074355E">
              <w:t>38.533</w:t>
            </w:r>
          </w:p>
        </w:tc>
        <w:tc>
          <w:tcPr>
            <w:tcW w:w="851" w:type="dxa"/>
            <w:noWrap/>
            <w:hideMark/>
          </w:tcPr>
          <w:p w14:paraId="3D8F426B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BF3CD80" w14:textId="77777777" w:rsidR="0074355E" w:rsidRPr="0074355E" w:rsidRDefault="0074355E">
            <w:r w:rsidRPr="0074355E">
              <w:t>TEI15_Test</w:t>
            </w:r>
          </w:p>
        </w:tc>
        <w:tc>
          <w:tcPr>
            <w:tcW w:w="707" w:type="dxa"/>
            <w:noWrap/>
            <w:hideMark/>
          </w:tcPr>
          <w:p w14:paraId="131F7E0C" w14:textId="77777777" w:rsidR="0074355E" w:rsidRPr="0074355E" w:rsidRDefault="0074355E">
            <w:r w:rsidRPr="0074355E">
              <w:t>3376</w:t>
            </w:r>
          </w:p>
        </w:tc>
        <w:tc>
          <w:tcPr>
            <w:tcW w:w="425" w:type="dxa"/>
            <w:noWrap/>
            <w:hideMark/>
          </w:tcPr>
          <w:p w14:paraId="3A333DF8" w14:textId="77777777" w:rsidR="0074355E" w:rsidRPr="0074355E" w:rsidRDefault="0074355E">
            <w:r w:rsidRPr="0074355E">
              <w:t>1</w:t>
            </w:r>
          </w:p>
        </w:tc>
        <w:tc>
          <w:tcPr>
            <w:tcW w:w="567" w:type="dxa"/>
            <w:noWrap/>
            <w:hideMark/>
          </w:tcPr>
          <w:p w14:paraId="5ADD21FE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706DF160" w14:textId="77777777" w:rsidR="0074355E" w:rsidRPr="0074355E" w:rsidRDefault="0074355E">
            <w:r w:rsidRPr="0074355E">
              <w:t>RP-242248</w:t>
            </w:r>
          </w:p>
        </w:tc>
      </w:tr>
      <w:tr w:rsidR="0074355E" w:rsidRPr="0074355E" w14:paraId="1192A28E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31116BD" w14:textId="77777777" w:rsidR="0074355E" w:rsidRPr="0074355E" w:rsidRDefault="0074355E">
            <w:r w:rsidRPr="0074355E">
              <w:t>R5-246065</w:t>
            </w:r>
          </w:p>
        </w:tc>
        <w:tc>
          <w:tcPr>
            <w:tcW w:w="3006" w:type="dxa"/>
            <w:noWrap/>
            <w:hideMark/>
          </w:tcPr>
          <w:p w14:paraId="01A232D2" w14:textId="77777777" w:rsidR="0074355E" w:rsidRPr="0074355E" w:rsidRDefault="0074355E">
            <w:r w:rsidRPr="0074355E">
              <w:t>Addition of new test case 7.6A.4.4 Narrow band blocking for CA (5DL CA)</w:t>
            </w:r>
          </w:p>
        </w:tc>
        <w:tc>
          <w:tcPr>
            <w:tcW w:w="1788" w:type="dxa"/>
            <w:noWrap/>
            <w:hideMark/>
          </w:tcPr>
          <w:p w14:paraId="468453D1" w14:textId="77777777" w:rsidR="0074355E" w:rsidRPr="0074355E" w:rsidRDefault="0074355E">
            <w:r w:rsidRPr="0074355E">
              <w:t>KTL</w:t>
            </w:r>
          </w:p>
        </w:tc>
        <w:tc>
          <w:tcPr>
            <w:tcW w:w="861" w:type="dxa"/>
            <w:noWrap/>
            <w:hideMark/>
          </w:tcPr>
          <w:p w14:paraId="5D90553D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0522E213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2647AF5F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271F9965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024C6EEB" w14:textId="77777777" w:rsidR="0074355E" w:rsidRPr="0074355E" w:rsidRDefault="0074355E">
            <w:r w:rsidRPr="0074355E">
              <w:t>2895</w:t>
            </w:r>
          </w:p>
        </w:tc>
        <w:tc>
          <w:tcPr>
            <w:tcW w:w="425" w:type="dxa"/>
            <w:noWrap/>
            <w:hideMark/>
          </w:tcPr>
          <w:p w14:paraId="4947DBD4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64C91F2B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12BDAC96" w14:textId="77777777" w:rsidR="0074355E" w:rsidRPr="0074355E" w:rsidRDefault="0074355E">
            <w:r w:rsidRPr="0074355E">
              <w:t>RP-242280</w:t>
            </w:r>
          </w:p>
        </w:tc>
      </w:tr>
      <w:tr w:rsidR="0074355E" w:rsidRPr="0074355E" w14:paraId="2482F0BC" w14:textId="77777777" w:rsidTr="00344E55">
        <w:trPr>
          <w:trHeight w:val="300"/>
        </w:trPr>
        <w:tc>
          <w:tcPr>
            <w:tcW w:w="1271" w:type="dxa"/>
            <w:noWrap/>
            <w:hideMark/>
          </w:tcPr>
          <w:p w14:paraId="4172CD92" w14:textId="77777777" w:rsidR="0074355E" w:rsidRPr="0074355E" w:rsidRDefault="0074355E">
            <w:r w:rsidRPr="0074355E">
              <w:t>R5-246066</w:t>
            </w:r>
          </w:p>
        </w:tc>
        <w:tc>
          <w:tcPr>
            <w:tcW w:w="3006" w:type="dxa"/>
            <w:noWrap/>
            <w:hideMark/>
          </w:tcPr>
          <w:p w14:paraId="6C45256A" w14:textId="77777777" w:rsidR="0074355E" w:rsidRPr="0074355E" w:rsidRDefault="0074355E">
            <w:r w:rsidRPr="0074355E">
              <w:t>Addition of new test case 7.7A.4 Spurious response for CA (5DL CA)</w:t>
            </w:r>
          </w:p>
        </w:tc>
        <w:tc>
          <w:tcPr>
            <w:tcW w:w="1788" w:type="dxa"/>
            <w:noWrap/>
            <w:hideMark/>
          </w:tcPr>
          <w:p w14:paraId="33B9495F" w14:textId="77777777" w:rsidR="0074355E" w:rsidRPr="0074355E" w:rsidRDefault="0074355E">
            <w:r w:rsidRPr="0074355E">
              <w:t>KTL</w:t>
            </w:r>
          </w:p>
        </w:tc>
        <w:tc>
          <w:tcPr>
            <w:tcW w:w="861" w:type="dxa"/>
            <w:noWrap/>
            <w:hideMark/>
          </w:tcPr>
          <w:p w14:paraId="664090B5" w14:textId="77777777" w:rsidR="0074355E" w:rsidRPr="0074355E" w:rsidRDefault="0074355E">
            <w:r w:rsidRPr="0074355E">
              <w:t>Rel-18</w:t>
            </w:r>
          </w:p>
        </w:tc>
        <w:tc>
          <w:tcPr>
            <w:tcW w:w="1007" w:type="dxa"/>
            <w:noWrap/>
            <w:hideMark/>
          </w:tcPr>
          <w:p w14:paraId="55FC6FBB" w14:textId="77777777" w:rsidR="0074355E" w:rsidRPr="0074355E" w:rsidRDefault="0074355E">
            <w:r w:rsidRPr="0074355E">
              <w:t>38.521-1</w:t>
            </w:r>
          </w:p>
        </w:tc>
        <w:tc>
          <w:tcPr>
            <w:tcW w:w="851" w:type="dxa"/>
            <w:noWrap/>
            <w:hideMark/>
          </w:tcPr>
          <w:p w14:paraId="50573C10" w14:textId="77777777" w:rsidR="0074355E" w:rsidRPr="0074355E" w:rsidRDefault="0074355E">
            <w:r w:rsidRPr="0074355E">
              <w:t>18.3.0</w:t>
            </w:r>
          </w:p>
        </w:tc>
        <w:tc>
          <w:tcPr>
            <w:tcW w:w="4396" w:type="dxa"/>
            <w:noWrap/>
            <w:hideMark/>
          </w:tcPr>
          <w:p w14:paraId="3DA81791" w14:textId="77777777" w:rsidR="0074355E" w:rsidRPr="0074355E" w:rsidRDefault="0074355E">
            <w:r w:rsidRPr="0074355E">
              <w:t>NR_CADC_NR_LTE_DC_R16-UEConTest</w:t>
            </w:r>
          </w:p>
        </w:tc>
        <w:tc>
          <w:tcPr>
            <w:tcW w:w="707" w:type="dxa"/>
            <w:noWrap/>
            <w:hideMark/>
          </w:tcPr>
          <w:p w14:paraId="749CE2C6" w14:textId="77777777" w:rsidR="0074355E" w:rsidRPr="0074355E" w:rsidRDefault="0074355E">
            <w:r w:rsidRPr="0074355E">
              <w:t>2896</w:t>
            </w:r>
          </w:p>
        </w:tc>
        <w:tc>
          <w:tcPr>
            <w:tcW w:w="425" w:type="dxa"/>
            <w:noWrap/>
            <w:hideMark/>
          </w:tcPr>
          <w:p w14:paraId="41B4C29C" w14:textId="77777777" w:rsidR="0074355E" w:rsidRPr="0074355E" w:rsidRDefault="0074355E">
            <w:r w:rsidRPr="0074355E">
              <w:t>2</w:t>
            </w:r>
          </w:p>
        </w:tc>
        <w:tc>
          <w:tcPr>
            <w:tcW w:w="567" w:type="dxa"/>
            <w:noWrap/>
            <w:hideMark/>
          </w:tcPr>
          <w:p w14:paraId="4E9ABE1A" w14:textId="77777777" w:rsidR="0074355E" w:rsidRPr="0074355E" w:rsidRDefault="0074355E">
            <w:r w:rsidRPr="0074355E">
              <w:t>F</w:t>
            </w:r>
          </w:p>
        </w:tc>
        <w:tc>
          <w:tcPr>
            <w:tcW w:w="1418" w:type="dxa"/>
            <w:noWrap/>
            <w:hideMark/>
          </w:tcPr>
          <w:p w14:paraId="217BC6B6" w14:textId="77777777" w:rsidR="0074355E" w:rsidRPr="0074355E" w:rsidRDefault="0074355E">
            <w:r w:rsidRPr="0074355E">
              <w:t>RP-242280</w:t>
            </w:r>
          </w:p>
        </w:tc>
      </w:tr>
    </w:tbl>
    <w:p w14:paraId="1B60EB69" w14:textId="77777777" w:rsidR="0082188F" w:rsidRDefault="0082188F" w:rsidP="0014272E"/>
    <w:p w14:paraId="708954D2" w14:textId="77777777" w:rsidR="00344E55" w:rsidRDefault="00344E55" w:rsidP="0014272E"/>
    <w:p w14:paraId="76439221" w14:textId="1ABB5581" w:rsidR="00344E55" w:rsidRDefault="00344E55" w:rsidP="00344E55">
      <w:pPr>
        <w:pStyle w:val="Heading1"/>
      </w:pPr>
      <w:proofErr w:type="spellStart"/>
      <w:r>
        <w:t>Tdoc</w:t>
      </w:r>
      <w:proofErr w:type="spellEnd"/>
      <w:r>
        <w:t xml:space="preserve"> list of agreed </w:t>
      </w:r>
      <w:r>
        <w:t xml:space="preserve">TTCN </w:t>
      </w:r>
      <w:r>
        <w:t>CRs and plenary packages</w:t>
      </w:r>
    </w:p>
    <w:p w14:paraId="11A0F7DF" w14:textId="77777777" w:rsidR="0082188F" w:rsidRDefault="0082188F" w:rsidP="0014272E"/>
    <w:p w14:paraId="741E2DDE" w14:textId="7A957ADB" w:rsidR="0074355E" w:rsidRDefault="0007678C" w:rsidP="003443A1">
      <w:r>
        <w:t>7</w:t>
      </w:r>
      <w:r w:rsidR="00CD1D1A">
        <w:t>5</w:t>
      </w:r>
      <w:r>
        <w:t xml:space="preserve"> CRs were agreed via email </w:t>
      </w:r>
      <w:r w:rsidRPr="0007678C">
        <w:t xml:space="preserve">in the </w:t>
      </w:r>
      <w:r w:rsidR="00DC45A8">
        <w:t>3</w:t>
      </w:r>
      <w:r w:rsidRPr="0007678C">
        <w:t>. trimester</w:t>
      </w:r>
      <w:r>
        <w:t xml:space="preserve"> at the </w:t>
      </w:r>
      <w:r w:rsidRPr="0007678C">
        <w:t>RAN5 electronic meeting ‘#2024-TTCN email’</w:t>
      </w: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129"/>
        <w:gridCol w:w="3796"/>
        <w:gridCol w:w="1314"/>
        <w:gridCol w:w="1106"/>
        <w:gridCol w:w="887"/>
        <w:gridCol w:w="937"/>
        <w:gridCol w:w="2875"/>
        <w:gridCol w:w="842"/>
        <w:gridCol w:w="434"/>
        <w:gridCol w:w="567"/>
        <w:gridCol w:w="1276"/>
      </w:tblGrid>
      <w:tr w:rsidR="00344E55" w:rsidRPr="00344E55" w14:paraId="2E949F26" w14:textId="77777777" w:rsidTr="00344E55">
        <w:trPr>
          <w:trHeight w:val="900"/>
        </w:trPr>
        <w:tc>
          <w:tcPr>
            <w:tcW w:w="11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5CEBEED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79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6237C5C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3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0ABBBF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1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757981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88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6671EF7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93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BFC648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287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5CAA312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84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082CFE1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4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11C661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56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984460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27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627E9E8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44E5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344E55" w:rsidRPr="00344E55" w14:paraId="315246A8" w14:textId="77777777" w:rsidTr="00344E55">
        <w:trPr>
          <w:trHeight w:val="465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AA432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R5s240444</w:t>
              </w:r>
            </w:hyperlink>
          </w:p>
        </w:tc>
        <w:tc>
          <w:tcPr>
            <w:tcW w:w="379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E0156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Rel-18 Jun'24 baseline upgrade for LTE &amp; NB-IoT Test Suites</w:t>
            </w:r>
          </w:p>
        </w:tc>
        <w:tc>
          <w:tcPr>
            <w:tcW w:w="131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A1D42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54BDC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022EF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CFF31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ACEEB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84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74F32B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4840</w:t>
            </w:r>
          </w:p>
        </w:tc>
        <w:tc>
          <w:tcPr>
            <w:tcW w:w="43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4591B2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727E8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86BF99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0261B576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6D751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R5s240450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32004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 MAC BWP test case 7.1.1.8.1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4230A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50AC9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F8F7F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4C940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D84C6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0F6EBA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3476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BBBF56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C375E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98EB27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5C56B047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7B19C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R5s240451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97C93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NR5GC FR1: Addition of Rel-17 Redcap test case 7.1.1.1.15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0E6A0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06EA8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605FA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41D03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DD022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</w:t>
            </w:r>
            <w:proofErr w:type="spellEnd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CA872E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3477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54CCE8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9AE26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6EBBA4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1738862D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B5764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R5s240453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8642A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for NR5GC Test case 10.1.8.1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B7CC7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2CF71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0FBD7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E45A1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6118B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7FE280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3478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C53796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662A5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F73C42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18A9D488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8031C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R5s240454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03944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6.1.1.5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5C967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04A32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F2EB7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3F790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133B7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EDC2A7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3479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F566EA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DFB87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6EB45EE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596AFA4D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4B2EC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R5s240455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4DC20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for NR5GC Test case 10.1.8.2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18B86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66C33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5C34F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6846E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75436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BA8339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3480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ECF177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C42F9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663456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46AD7881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11537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R5s240456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BC8B0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NR5GC FR1: Addition of Cell reselection test case 6.1.2.3a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2E2A0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0F98B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61E76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F7A5E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A5357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800CAD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3481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172147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88C15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696E472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00E5DE58" w14:textId="77777777" w:rsidTr="00344E55">
        <w:trPr>
          <w:trHeight w:val="18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F4C54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R5s240458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411B8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function fl_NR_InitSIB1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C9984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E3C94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ACF7A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A5226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266CE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</w:t>
            </w:r>
            <w:proofErr w:type="spellEnd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62C30A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3482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8528D7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0A0D8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36B60B8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5721A3B1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8F795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R5s240459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2EA7E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6.4.2.2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EBBE6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F3DB5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3290B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E69CD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1BAE3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8F719B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3483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AA37CD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F936B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FB613C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692AA834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91947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R5s240460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F8966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344E55">
              <w:rPr>
                <w:rFonts w:ascii="Arial" w:hAnsi="Arial" w:cs="Arial"/>
                <w:sz w:val="16"/>
                <w:szCs w:val="16"/>
              </w:rPr>
              <w:t>f_CheckUE_SupportedEUTRA_Bands_Chunk</w:t>
            </w:r>
            <w:proofErr w:type="spellEnd"/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AEE81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0A080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E1E5C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39E8B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A1053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B515E2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4841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B94E15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95C02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0F8F06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3868A2F5" w14:textId="77777777" w:rsidTr="00344E55">
        <w:trPr>
          <w:trHeight w:val="60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83D37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R5s240461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547C3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6.4.2.1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2DE06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05F56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A5511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2551F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C69D2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B87463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3484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F9CB70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25FFF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6ED9E66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2996C693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406AF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R5s240463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5571E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RRC test case 8.1.5.6.1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FEBC4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88B23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2A1FC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1204C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4E77A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F50F30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3486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F88E1B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48C2F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F6D27A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23B61ADF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4CC2E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R5s240464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DD048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SOR test case 6.3.1.7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03CA9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80065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80A26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E439D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8BCBE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819BB0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3487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E29B7A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77DBB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E349E9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7112CFD5" w14:textId="77777777" w:rsidTr="00344E55">
        <w:trPr>
          <w:trHeight w:val="18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31A01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R5s240465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D6C22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NBIOT testcase 22.4.21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E4514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0EE03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BC8C7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66E14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DCD4B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TEI13_Test, NB_IOT-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5D9DA6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4842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19CA4C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69DD0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550352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7DA7B4FE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BC1BF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89705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IMS TC 6.3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A716C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21254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A0317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969B3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17.6.0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CE5A6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56F53A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0952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AE9CC0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45A4A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8CB632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3EF85679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D76EB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BEE81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 MAC test case 7.1.1.6.1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DAF8D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88862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8F554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C7F0E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71422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B03BE8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3403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9B09A7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223F7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7E889B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25E72B5E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1A38B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R5s240472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FFDA9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 case 11.4.5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71BF9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CF59C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B2D69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E04A4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8D9E5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EFF693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3427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7730F2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195EA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C500BF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74734984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7770B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R5s240473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2C05D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Idle mode test case 6.1.1.5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E87EB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511CB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C6D50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E7F4E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ABA0D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E45CD7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3437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6E8300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86BE8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047256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13BDC51A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D8507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R5s240474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93439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for NR5GC IRAT TC 9.1.9.7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94BC5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0A303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E7B8C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A91A4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625AD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TEI16_Test, RACS-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244527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3447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21C369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67CBE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C0700F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32D01F23" w14:textId="77777777" w:rsidTr="00344E55">
        <w:trPr>
          <w:trHeight w:val="22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3F2C1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R5s240475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8B70A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7.1.1.4.1.x and 7.1.1.6.1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6DB21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Starpoint, TDIA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55630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C52BD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2F62D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F0CC5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8DC22C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3449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0304D1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0B63A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7FA926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1B2A66E7" w14:textId="77777777" w:rsidTr="00344E55">
        <w:trPr>
          <w:trHeight w:val="4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475CC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R5s240476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BE263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LTE testcase 8.3.1.9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CBE3C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EDB85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C6795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28CE6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820A5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4D2D6A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4825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78105C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C87A7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350EFDC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74888E11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BA7AD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R5s240477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06880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LTE testcase 8.3.1.11a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9D682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B1AAC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F1BC3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CE194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AC21A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093658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4826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1AB84F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1836F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8028A8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4A8930B4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BF112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R5s240478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0192B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common functions initialising Delta values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66E50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6E0AC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9F383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3CBFB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92D31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2B9523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3451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A9372D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A9E67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1FC63B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01ADB658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1E341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R5s240479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C1713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template cs_Fmtp_VideoParamsH265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21CF9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Starpoint, TDIA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25576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95EC5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97E11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17.6.0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A302C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BAD5FF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0948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5471C8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1E882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25994C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6F3F0177" w14:textId="77777777" w:rsidTr="00344E55">
        <w:trPr>
          <w:trHeight w:val="114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3900D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E2452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Addition of NR5GC testcase 8.1.3.1.4 in FR2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82A14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Anritsu, Rohde &amp; Schwarz, Keysight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7112E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EE1AA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824FF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43816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1C7A31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3453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2C7461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D90A2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E66F7D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3E37ECB6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2836E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D0165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Addition of NR5GC testcase 8.1.3.1.7 in FR2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F4CA5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Anritsu, Keysight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0325D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CEEEA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A6AF8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A8715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110B90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3454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995F6C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29694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34B927C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1FA8C408" w14:textId="77777777" w:rsidTr="00344E55">
        <w:trPr>
          <w:trHeight w:val="114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80DFC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R5s240482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15B11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Addition of NR5GC testcase 8.1.3.1.9 in FR2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3739A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Anritsu, Rohde &amp; Schwarz, Keysight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AC00B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A4D4D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85D38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11E92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F2AF6C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3455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E4925A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37365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C2C6EF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68841351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752E6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R5s240483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8170B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 IMS TC 7.24a - Forking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CF0EA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344E5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344E55">
              <w:rPr>
                <w:rFonts w:ascii="Arial" w:hAnsi="Arial" w:cs="Arial"/>
                <w:sz w:val="16"/>
                <w:szCs w:val="16"/>
              </w:rPr>
              <w:t>, 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70F5A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8CE63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6921C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17.6.0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40A50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B08EFE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0949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0E8B82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ED896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25BD416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51C05A59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E5FC0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R5s240484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020D6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 MAC test case 7.1.1.6.1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C8199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8B215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8B75E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37E51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5C244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4E7B25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3456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7B1C6E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28DCE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2CAF078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2FF9CF82" w14:textId="77777777" w:rsidTr="00344E55">
        <w:trPr>
          <w:trHeight w:val="114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56EAC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R5s240485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7A14C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NR5GC FR2: Addition of RRC test case 8.1.3.1.10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7C2ED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Keysight, Anritsu, 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1E0DC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03680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BBB62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46F00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E73D0F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3457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C23FD4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B76D9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36F3546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70D8D807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9A6AC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R5s240486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FED86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UAC test case 11.3.11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C133F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F3ACA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334A4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B6385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9BA59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42C58D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3459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457FDE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B5492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BC572F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4D32CA1F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E4845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R5s240487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B705D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NB-IoT NTN test case 22.3.1.5a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68782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D54E1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21F33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7B7E0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9EF3F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40121E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4827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A7F052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F52EF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A16868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0293BC3C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80D73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R5s240488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CD053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for Test case 8.1.4.1.7.X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4CE2B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A2965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6E7E3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ECF26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1D0F6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CE480B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3460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529C87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FC3F9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E2167B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4EC29042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A8EF7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R5s240489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F84FE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paging functions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1E120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A690D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0ED94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B23E7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13A55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6B9C37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3462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F8D223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66A4B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0C91F4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7C8431F5" w14:textId="77777777" w:rsidTr="00344E55">
        <w:trPr>
          <w:trHeight w:val="4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25122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36951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LTE-IRAT testcase 13.1.9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02B0A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3EF47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3478B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08641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F3BA9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C4AFC1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4831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3B5DD2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F17F4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5AD82E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6007CBD8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7D73D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D3133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344E55">
              <w:rPr>
                <w:rFonts w:ascii="Arial" w:hAnsi="Arial" w:cs="Arial"/>
                <w:sz w:val="16"/>
                <w:szCs w:val="16"/>
              </w:rPr>
              <w:t>fl_NBIOT_Common_Init</w:t>
            </w:r>
            <w:proofErr w:type="spellEnd"/>
            <w:r w:rsidRPr="00344E55">
              <w:rPr>
                <w:rFonts w:ascii="Arial" w:hAnsi="Arial" w:cs="Arial"/>
                <w:sz w:val="16"/>
                <w:szCs w:val="16"/>
              </w:rPr>
              <w:t xml:space="preserve"> ()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942F4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E6363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B9E49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84740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647A0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DAA22A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4832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3003EC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75378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AE00AB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33EA71D2" w14:textId="77777777" w:rsidTr="00344E55">
        <w:trPr>
          <w:trHeight w:val="4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24149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R5s240492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3750C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the request URI template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23C82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TF160, UPV/EHU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C2476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3AF07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281D8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17.6.0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02DB5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TEI14_Test,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7A5F4D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0115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4ADF01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DF4C2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478A8A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2699D1BF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1D61C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R5s240493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3BE22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 case 9.1.5.1.4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5F14F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B3D65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32B18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D2684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F767E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D58E58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3464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669334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E0BAC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4694C1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RP-242329</w:t>
            </w:r>
          </w:p>
        </w:tc>
      </w:tr>
      <w:tr w:rsidR="00344E55" w:rsidRPr="00344E55" w14:paraId="5B3AD8CD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1064B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R5s240494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F5135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NSA testcase 7.1.1.1.2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F35CB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3A067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17FA6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EDE0B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D389A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D54A11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3465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2B4A58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3F126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69B18B5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46FA2D51" w14:textId="77777777" w:rsidTr="00344E55">
        <w:trPr>
          <w:trHeight w:val="22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9C0EA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R5s240495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EB293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 xml:space="preserve">Correction of NR5GC </w:t>
            </w:r>
            <w:proofErr w:type="spellStart"/>
            <w:r w:rsidRPr="00344E55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344E55">
              <w:rPr>
                <w:rFonts w:ascii="Arial" w:hAnsi="Arial" w:cs="Arial"/>
                <w:sz w:val="16"/>
                <w:szCs w:val="16"/>
              </w:rPr>
              <w:t xml:space="preserve"> over IMS testcase 11.5.5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99B35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821AE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4FB56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EF69A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B4930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TEI16_Test, NR_EIEI-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E78E38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3466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EBCD10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AB315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E8FA00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70915816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A945E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R5s240496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EC9C9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the NBIOT-NTN testcase 22.3.2.7a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3F501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F0BEB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D1B1C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9DC85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1C133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219FBB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4833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9DBB54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C5B43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7A06D6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46A1FBE4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ED3E2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R5s240497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752E7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NBIOT-NTN testcase 22.3.1.5a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8440B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B413E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6D950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FB529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9D0A6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0A5FD0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4834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AE97C1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4A6A2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3D828C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6F1B333F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49355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R5s240498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8F35F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for NR5GC Test case 7.1.1.6.2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1576B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78BA6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93CC9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1BDE1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233AF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29B160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3468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2A9498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76E6B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37CA03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42603FD1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89ECD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R5s240499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502F8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NBIOT-NTN testcase 22.3.1.13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3B263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35830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F0758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D917D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74EA4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34D593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4836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964C3F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BE8F8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E962D9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2971A50E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7D0AB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R5s240500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110DD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Redcap MAC test case 7.1.1.8.3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4D82A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9AC5F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AA06E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D781C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9B133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</w:t>
            </w:r>
            <w:proofErr w:type="spellEnd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93D60A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3470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2B2A71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BFDEF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DD96E8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00F4E745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D5E18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R5s240501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39D0E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 xml:space="preserve">Correction to function f_NR_GetFrequencyMFBI_f1tof4 (for </w:t>
            </w:r>
            <w:proofErr w:type="spellStart"/>
            <w:r w:rsidRPr="00344E55"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  <w:r w:rsidRPr="00344E5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103E7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38D0B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ACD26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0FA66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6FD59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962250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3471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5342EB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F1689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1464C9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3FACDF14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58EE3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R5s240502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B6FF5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11.4.12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6E91E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E0614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018FA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F0DAD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08A73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604213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3489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77BA10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DCBBF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2B24D93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4CB753E6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F6D78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R5s240503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B7715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for NR5GC Test case 8.1.6.1.1.2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8511B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0683C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F98C3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859CB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D9AD7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TEI16_Test, NR_SON_MDT-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2E05C4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3490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44237B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611CD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279CFD8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2AB317A0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1A844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R5s240506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5297C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ENDC RRC Test case 8.2.3.11.1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9669C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654DC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66FFE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74049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E07C6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712598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3493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602955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292FD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31DD64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586A5EFB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9E0BD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R5s240507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387F0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for NR5GC CAG test case 6.5.2.1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6F416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LTD,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2C2BC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97A5B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BC469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EC55F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TEI16_Test,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DAB838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3494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7E2C4B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A16A1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86EA98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4C3D0705" w14:textId="77777777" w:rsidTr="00344E55">
        <w:trPr>
          <w:trHeight w:val="4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CAB33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R5s240510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499A9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LTE_FDD: Addition of LTE Rel-16 RACS Test case 9.2.5.2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BBB43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FDB8B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A4EFD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9117D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4D6B8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TEI16_Test, RACS-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323DA2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4846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174495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2EFD6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6BC2DF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38C272B8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4328E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R5s240517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85EB5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NR5GC FR1: Addition of NR5GC Rel-16 RRC test case 8.1.1.3.10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A1F08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960E7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B4C7E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652A3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10E57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63F87C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3495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E49BC8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D381C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6279D1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5CC403A0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B7BDE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R5s240520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FC540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SOR testcase 6.3.2.2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31657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0E71E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34856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EFB6F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4BBC3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eCPSOR_CON-UEConTest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380353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3496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886516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EDAEC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056609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63D12445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CC069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R5s240521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2687A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function f_NR5GC_IRAT_S1ToN1_SessionModification()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30057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4E653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8EF28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FA502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E1A35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244ED4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3497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9502D2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E172B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2AFA6A6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42628DEE" w14:textId="77777777" w:rsidTr="00344E55">
        <w:trPr>
          <w:trHeight w:val="18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695B0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R5s240522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D543C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7.1.1.4.2.3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96F4C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393FF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5715F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F2392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88B08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6E990B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3498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960F27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421FC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ECABA8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372029CA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EBC8F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R5s240524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8A707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function fl_NR_GetPdcpSduList_1TB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098E4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A3F5B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17131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4586B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4D2D0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2C4977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3499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AF3A61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37B5D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6447F21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2B8A28FC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EFE96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R5s240525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D9BEA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Addition of NR5GC test case 8.1.1.4.4 in FR1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74DDC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6CB03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B0620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AC934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9C1A7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TEI16_Test,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AAFF5C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3503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B740BF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FBB93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CFCDBD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798EBE6B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5324A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R5s240527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B159E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Addition of NR5GC test case 8.1.1.4.5 in FR1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D3DBB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A02C8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D83FD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15A89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F19D6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TEI16_Test,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D2F0A4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3504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0AAD5B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D5784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C7397A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32DF5D7C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2C0D1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R5s240529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00610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Addition of NR5GC test case 8.1.1.4.6 in FR1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96889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02837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7A1CB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AC39A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2D673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TEI16_Test,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0DE23E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3505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514ADE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609EB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66B46DA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47B0FD5D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12324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R5s240531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1F3AD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Rel-18 Jun'24 baseline upgrade for 5GS Test Suites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20FF4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EF2BD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712B5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98CC2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DDA1D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F9626C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3506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E5B1F5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CE7ED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4E59C7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016083ED" w14:textId="77777777" w:rsidTr="00344E55">
        <w:trPr>
          <w:trHeight w:val="18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F4BB1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R5s240532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BA472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Rel-18 June’24 baseline upgrade for POS Test Suite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49AA3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13FF8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3DFDE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37.571-4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42ABC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17.6.0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C422B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273CBC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0205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F5C615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0FF3B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D069A7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00F7C28B" w14:textId="77777777" w:rsidTr="00344E55">
        <w:trPr>
          <w:trHeight w:val="4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B1D3A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R5s240533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12264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Rel-18 Jun'24 baseline upgrade for IMS Test Suites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53716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32165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9001F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A82C0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17.6.0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AE1DC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DBA14B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0953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6B9A91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99A85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20DAB25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43EEF158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EEFE4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R5s240534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9EA57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Rel-18 Jun'24 baseline upgrade for UTRA Test Suites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3EB53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BA3FB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2C2A2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34.123-3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5AC52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49799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ACAD10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3684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1C1C95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55F99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755717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686F5FE3" w14:textId="77777777" w:rsidTr="00344E55">
        <w:trPr>
          <w:trHeight w:val="4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AD944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R5s240535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1D994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Rel-18 Jun'24 baseline upgrade for MCX Test Suites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8DB81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DD3EC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BD1C2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EDB3D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17.6.0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186D3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022760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0118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515BFA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65775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59FA44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47798753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BE649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R5s240537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26395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the function f_NR5GC_RRC_ProcedureDelay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71BC4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51DB0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4D259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A8D21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90EFA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446F36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3509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0F5459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7B4CA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1398A3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02EF4EA3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495F7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R5s240538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E0D3D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7.1.1.2.2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2BB6F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1830F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1AABB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3AC32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5CAA8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507835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3510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C47841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A24EA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3AF30C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49DFA24D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A87ED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R5s240541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1787E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 MAC testcase 7.1.1.3.4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C497E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05737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2B1BD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D87DF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66668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177CFD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3513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C6E192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C75B5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4907C36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082C818B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624F0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R5s240550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7F487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 MAC test case 7.1.1.3.2b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0CC80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62FF4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E8F46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F40B2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5B94F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86E35A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3450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70DE9F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D48FF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4A34F7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252E9CDD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7267E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R5s240551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08911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9.1.5.1.4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B2CB1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26F46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79BC6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3C7CE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8F919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6D0C11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3469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18D7A6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9CDD5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0BE32C7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4E3E20E2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44A1E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R5s240552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02F52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NR5GC testcase 11.4.12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84A14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2C0A2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8DEFC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338F7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12A1B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DD3B8A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3472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E5F0B0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37B04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1672D41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2765DE19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806B5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R5s240553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A308B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function f_NBIOT_508Check_CP_MONonSMSDataTransfer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92A7C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3B5FD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D7F60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060C0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08968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E838A0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4838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753890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BD023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600B2A6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779E3D0E" w14:textId="77777777" w:rsidTr="00344E5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063F8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R5s240554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BFB46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NBIOT NTN testcase 22.3.1.3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777F4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5B57D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455C52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F39CD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D3CE7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2A4DBE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4839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9955F5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76B94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7FAEFFF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  <w:tr w:rsidR="00344E55" w:rsidRPr="00344E55" w14:paraId="33A40FC3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99476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R5s240557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5459D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Correction to NR MAC testcase 7.1.1.6.1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073B6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7F0EE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6A782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901C4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9A8F49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577D12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3467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09F21F5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E6593E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66FA83E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60734282" w14:textId="77777777" w:rsidTr="00344E55">
        <w:trPr>
          <w:trHeight w:val="69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FD7E9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R5s240558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ED222C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44ACE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A904B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2787B3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8DAAFB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17.11.0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E52791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82BAAF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3521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E4B6010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B1097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2EC5419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RP-242330</w:t>
            </w:r>
          </w:p>
        </w:tc>
      </w:tr>
      <w:tr w:rsidR="00344E55" w:rsidRPr="00344E55" w14:paraId="0DE8D66A" w14:textId="77777777" w:rsidTr="00344E55">
        <w:trPr>
          <w:trHeight w:val="46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CB559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R5s240559</w:t>
              </w:r>
            </w:hyperlink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9F259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722AB6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DD5094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68E3AF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" w:history="1">
              <w:r w:rsidRPr="00344E5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F3609A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CDDE5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TEI16_Test, RACS-</w:t>
            </w:r>
            <w:proofErr w:type="spellStart"/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BD7AD1D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4852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C18EE8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838557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44E5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14:paraId="579F1B58" w14:textId="77777777" w:rsidR="00344E55" w:rsidRPr="00344E55" w:rsidRDefault="00344E55" w:rsidP="00344E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4E5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344E55">
              <w:rPr>
                <w:rFonts w:ascii="Arial" w:hAnsi="Arial" w:cs="Arial"/>
                <w:color w:val="FF0000"/>
                <w:sz w:val="16"/>
                <w:szCs w:val="16"/>
              </w:rPr>
              <w:t>RP-242328</w:t>
            </w:r>
          </w:p>
        </w:tc>
      </w:tr>
    </w:tbl>
    <w:p w14:paraId="085FF814" w14:textId="77777777" w:rsidR="00344E55" w:rsidRDefault="00344E55" w:rsidP="003443A1"/>
    <w:sectPr w:rsidR="00344E55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5BF58" w14:textId="77777777" w:rsidR="001010E2" w:rsidRDefault="001010E2">
      <w:r>
        <w:separator/>
      </w:r>
    </w:p>
  </w:endnote>
  <w:endnote w:type="continuationSeparator" w:id="0">
    <w:p w14:paraId="2D3A6F11" w14:textId="77777777" w:rsidR="001010E2" w:rsidRDefault="0010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58062" w14:textId="77777777" w:rsidR="001010E2" w:rsidRDefault="001010E2">
      <w:r>
        <w:separator/>
      </w:r>
    </w:p>
  </w:footnote>
  <w:footnote w:type="continuationSeparator" w:id="0">
    <w:p w14:paraId="17A7AAA0" w14:textId="77777777" w:rsidR="001010E2" w:rsidRDefault="00101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0E2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2271"/>
    <w:rsid w:val="002422A3"/>
    <w:rsid w:val="002422C1"/>
    <w:rsid w:val="00242859"/>
    <w:rsid w:val="00242899"/>
    <w:rsid w:val="00242D7E"/>
    <w:rsid w:val="00242ED1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E15"/>
    <w:rsid w:val="00253BCE"/>
    <w:rsid w:val="002548A4"/>
    <w:rsid w:val="00255A02"/>
    <w:rsid w:val="002561CE"/>
    <w:rsid w:val="00256964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4E5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718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57BA"/>
    <w:rsid w:val="003A58AB"/>
    <w:rsid w:val="003A5CA3"/>
    <w:rsid w:val="003A69F6"/>
    <w:rsid w:val="003A7B74"/>
    <w:rsid w:val="003B01AD"/>
    <w:rsid w:val="003B0EBC"/>
    <w:rsid w:val="003B118F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3F7363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538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588"/>
    <w:rsid w:val="006214EE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340E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61A"/>
    <w:rsid w:val="00690B7F"/>
    <w:rsid w:val="006910FD"/>
    <w:rsid w:val="0069139E"/>
    <w:rsid w:val="006918F4"/>
    <w:rsid w:val="00691C11"/>
    <w:rsid w:val="006929BA"/>
    <w:rsid w:val="00692D55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DC6"/>
    <w:rsid w:val="006A6F61"/>
    <w:rsid w:val="006A70E0"/>
    <w:rsid w:val="006A72B3"/>
    <w:rsid w:val="006A7371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E83"/>
    <w:rsid w:val="00743400"/>
    <w:rsid w:val="007434B0"/>
    <w:rsid w:val="0074355E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0EEE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A6AE8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6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88F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55E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860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B82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1FE6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C7F23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675F0"/>
    <w:rsid w:val="00A67D89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54B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A39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29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0D5E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BB6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35C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3F6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1026"/>
    <w:rsid w:val="00CD14A7"/>
    <w:rsid w:val="00CD1996"/>
    <w:rsid w:val="00CD1B89"/>
    <w:rsid w:val="00CD1D1A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19E"/>
    <w:rsid w:val="00CF32BE"/>
    <w:rsid w:val="00CF3D57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5A8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DA"/>
    <w:rsid w:val="00EA04AB"/>
    <w:rsid w:val="00EA08DF"/>
    <w:rsid w:val="00EA0B0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434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E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A6A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A6A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A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A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A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A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AE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AE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AE8"/>
    <w:pPr>
      <w:outlineLvl w:val="8"/>
    </w:pPr>
  </w:style>
  <w:style w:type="character" w:default="1" w:styleId="DefaultParagraphFont">
    <w:name w:val="Default Paragraph Font"/>
    <w:semiHidden/>
    <w:rsid w:val="007A6A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6AE8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7A6AE8"/>
    <w:pPr>
      <w:ind w:left="1985" w:hanging="1985"/>
    </w:pPr>
  </w:style>
  <w:style w:type="paragraph" w:styleId="TOC5">
    <w:name w:val="toc 5"/>
    <w:basedOn w:val="TOC4"/>
    <w:semiHidden/>
    <w:rsid w:val="007A6AE8"/>
    <w:pPr>
      <w:ind w:left="1701" w:hanging="1701"/>
    </w:pPr>
  </w:style>
  <w:style w:type="paragraph" w:styleId="Footer">
    <w:name w:val="footer"/>
    <w:basedOn w:val="Header"/>
    <w:link w:val="FooterChar"/>
    <w:rsid w:val="007A6AE8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7A6A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7A6AE8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7A6AE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7A6AE8"/>
    <w:pPr>
      <w:jc w:val="center"/>
    </w:pPr>
  </w:style>
  <w:style w:type="paragraph" w:styleId="TOC2">
    <w:name w:val="toc 2"/>
    <w:basedOn w:val="TOC1"/>
    <w:semiHidden/>
    <w:rsid w:val="007A6AE8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7A6A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7A6AE8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7A6A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7A6AE8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7A6AE8"/>
    <w:pPr>
      <w:spacing w:before="180"/>
      <w:ind w:left="2693" w:hanging="2693"/>
    </w:pPr>
    <w:rPr>
      <w:b/>
    </w:rPr>
  </w:style>
  <w:style w:type="paragraph" w:customStyle="1" w:styleId="ZT">
    <w:name w:val="ZT"/>
    <w:rsid w:val="007A6A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7A6AE8"/>
    <w:pPr>
      <w:ind w:left="1418" w:hanging="1418"/>
    </w:pPr>
  </w:style>
  <w:style w:type="paragraph" w:styleId="TOC3">
    <w:name w:val="toc 3"/>
    <w:basedOn w:val="TOC2"/>
    <w:rsid w:val="007A6AE8"/>
    <w:pPr>
      <w:ind w:left="1134" w:hanging="1134"/>
    </w:pPr>
  </w:style>
  <w:style w:type="paragraph" w:styleId="Index2">
    <w:name w:val="index 2"/>
    <w:basedOn w:val="Index1"/>
    <w:rsid w:val="007A6AE8"/>
    <w:pPr>
      <w:ind w:left="284"/>
    </w:pPr>
  </w:style>
  <w:style w:type="paragraph" w:styleId="Index1">
    <w:name w:val="index 1"/>
    <w:basedOn w:val="Normal"/>
    <w:rsid w:val="007A6AE8"/>
    <w:pPr>
      <w:keepLines/>
      <w:spacing w:after="0"/>
    </w:pPr>
  </w:style>
  <w:style w:type="paragraph" w:customStyle="1" w:styleId="ZH">
    <w:name w:val="ZH"/>
    <w:rsid w:val="007A6A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7A6AE8"/>
    <w:pPr>
      <w:ind w:left="851"/>
    </w:pPr>
  </w:style>
  <w:style w:type="paragraph" w:customStyle="1" w:styleId="TF">
    <w:name w:val="TF"/>
    <w:basedOn w:val="TH"/>
    <w:rsid w:val="007A6AE8"/>
    <w:pPr>
      <w:keepNext w:val="0"/>
      <w:spacing w:before="0" w:after="240"/>
    </w:pPr>
  </w:style>
  <w:style w:type="paragraph" w:customStyle="1" w:styleId="NO">
    <w:name w:val="NO"/>
    <w:basedOn w:val="Normal"/>
    <w:rsid w:val="007A6AE8"/>
    <w:pPr>
      <w:keepLines/>
      <w:ind w:left="1135" w:hanging="851"/>
    </w:pPr>
  </w:style>
  <w:style w:type="paragraph" w:styleId="TOC9">
    <w:name w:val="toc 9"/>
    <w:basedOn w:val="TOC8"/>
    <w:rsid w:val="007A6AE8"/>
    <w:pPr>
      <w:ind w:left="1418" w:hanging="1418"/>
    </w:pPr>
  </w:style>
  <w:style w:type="paragraph" w:customStyle="1" w:styleId="EX">
    <w:name w:val="EX"/>
    <w:basedOn w:val="Normal"/>
    <w:rsid w:val="007A6AE8"/>
    <w:pPr>
      <w:keepLines/>
      <w:ind w:left="1702" w:hanging="1418"/>
    </w:pPr>
  </w:style>
  <w:style w:type="paragraph" w:customStyle="1" w:styleId="FP">
    <w:name w:val="FP"/>
    <w:basedOn w:val="Normal"/>
    <w:rsid w:val="007A6AE8"/>
    <w:pPr>
      <w:spacing w:after="0"/>
    </w:pPr>
  </w:style>
  <w:style w:type="paragraph" w:customStyle="1" w:styleId="LD">
    <w:name w:val="LD"/>
    <w:rsid w:val="007A6A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E8"/>
    <w:pPr>
      <w:spacing w:after="0"/>
    </w:pPr>
  </w:style>
  <w:style w:type="paragraph" w:customStyle="1" w:styleId="EW">
    <w:name w:val="EW"/>
    <w:basedOn w:val="EX"/>
    <w:rsid w:val="007A6AE8"/>
    <w:pPr>
      <w:spacing w:after="0"/>
    </w:pPr>
  </w:style>
  <w:style w:type="paragraph" w:styleId="TOC7">
    <w:name w:val="toc 7"/>
    <w:basedOn w:val="TOC6"/>
    <w:next w:val="Normal"/>
    <w:rsid w:val="007A6AE8"/>
    <w:pPr>
      <w:ind w:left="2268" w:hanging="2268"/>
    </w:pPr>
  </w:style>
  <w:style w:type="paragraph" w:styleId="ListBullet2">
    <w:name w:val="List Bullet 2"/>
    <w:basedOn w:val="ListBullet"/>
    <w:rsid w:val="007A6AE8"/>
    <w:pPr>
      <w:ind w:left="851"/>
    </w:pPr>
  </w:style>
  <w:style w:type="paragraph" w:styleId="ListBullet3">
    <w:name w:val="List Bullet 3"/>
    <w:basedOn w:val="ListBullet2"/>
    <w:rsid w:val="007A6AE8"/>
    <w:pPr>
      <w:ind w:left="1135"/>
    </w:pPr>
  </w:style>
  <w:style w:type="paragraph" w:styleId="ListNumber">
    <w:name w:val="List Number"/>
    <w:basedOn w:val="List"/>
    <w:rsid w:val="007A6AE8"/>
  </w:style>
  <w:style w:type="paragraph" w:customStyle="1" w:styleId="EQ">
    <w:name w:val="EQ"/>
    <w:basedOn w:val="Normal"/>
    <w:next w:val="Normal"/>
    <w:rsid w:val="007A6A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E8"/>
    <w:pPr>
      <w:jc w:val="right"/>
    </w:pPr>
  </w:style>
  <w:style w:type="paragraph" w:customStyle="1" w:styleId="H6">
    <w:name w:val="H6"/>
    <w:basedOn w:val="Heading5"/>
    <w:next w:val="Normal"/>
    <w:rsid w:val="007A6A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E8"/>
    <w:pPr>
      <w:ind w:left="851" w:hanging="851"/>
    </w:pPr>
  </w:style>
  <w:style w:type="paragraph" w:customStyle="1" w:styleId="ZA">
    <w:name w:val="ZA"/>
    <w:rsid w:val="007A6A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E8"/>
    <w:pPr>
      <w:framePr w:wrap="notBeside" w:y="16161"/>
    </w:pPr>
  </w:style>
  <w:style w:type="character" w:customStyle="1" w:styleId="ZGSM">
    <w:name w:val="ZGSM"/>
    <w:rsid w:val="007A6AE8"/>
  </w:style>
  <w:style w:type="paragraph" w:styleId="List2">
    <w:name w:val="List 2"/>
    <w:basedOn w:val="List"/>
    <w:rsid w:val="007A6AE8"/>
    <w:pPr>
      <w:ind w:left="851"/>
    </w:pPr>
  </w:style>
  <w:style w:type="paragraph" w:customStyle="1" w:styleId="ZG">
    <w:name w:val="ZG"/>
    <w:rsid w:val="007A6A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E8"/>
    <w:pPr>
      <w:ind w:left="1135"/>
    </w:pPr>
  </w:style>
  <w:style w:type="paragraph" w:styleId="List4">
    <w:name w:val="List 4"/>
    <w:basedOn w:val="List3"/>
    <w:rsid w:val="007A6AE8"/>
    <w:pPr>
      <w:ind w:left="1418"/>
    </w:pPr>
  </w:style>
  <w:style w:type="paragraph" w:styleId="List5">
    <w:name w:val="List 5"/>
    <w:basedOn w:val="List4"/>
    <w:rsid w:val="007A6AE8"/>
    <w:pPr>
      <w:ind w:left="1702"/>
    </w:pPr>
  </w:style>
  <w:style w:type="paragraph" w:customStyle="1" w:styleId="EditorsNote">
    <w:name w:val="Editor's Note"/>
    <w:basedOn w:val="NO"/>
    <w:rsid w:val="007A6AE8"/>
    <w:rPr>
      <w:color w:val="FF0000"/>
    </w:rPr>
  </w:style>
  <w:style w:type="paragraph" w:styleId="List">
    <w:name w:val="List"/>
    <w:basedOn w:val="Normal"/>
    <w:rsid w:val="007A6AE8"/>
    <w:pPr>
      <w:ind w:left="568" w:hanging="284"/>
    </w:pPr>
  </w:style>
  <w:style w:type="paragraph" w:styleId="ListBullet">
    <w:name w:val="List Bullet"/>
    <w:basedOn w:val="List"/>
    <w:rsid w:val="007A6AE8"/>
  </w:style>
  <w:style w:type="paragraph" w:styleId="ListBullet4">
    <w:name w:val="List Bullet 4"/>
    <w:basedOn w:val="ListBullet3"/>
    <w:rsid w:val="007A6AE8"/>
    <w:pPr>
      <w:ind w:left="1418"/>
    </w:pPr>
  </w:style>
  <w:style w:type="paragraph" w:styleId="ListBullet5">
    <w:name w:val="List Bullet 5"/>
    <w:basedOn w:val="ListBullet4"/>
    <w:rsid w:val="007A6AE8"/>
    <w:pPr>
      <w:ind w:left="1702"/>
    </w:pPr>
  </w:style>
  <w:style w:type="paragraph" w:customStyle="1" w:styleId="B1">
    <w:name w:val="B1"/>
    <w:basedOn w:val="List"/>
    <w:rsid w:val="007A6AE8"/>
  </w:style>
  <w:style w:type="paragraph" w:customStyle="1" w:styleId="B2">
    <w:name w:val="B2"/>
    <w:basedOn w:val="List2"/>
    <w:rsid w:val="007A6AE8"/>
  </w:style>
  <w:style w:type="paragraph" w:customStyle="1" w:styleId="B3">
    <w:name w:val="B3"/>
    <w:basedOn w:val="List3"/>
    <w:rsid w:val="007A6AE8"/>
  </w:style>
  <w:style w:type="paragraph" w:customStyle="1" w:styleId="B4">
    <w:name w:val="B4"/>
    <w:basedOn w:val="List4"/>
    <w:rsid w:val="007A6AE8"/>
  </w:style>
  <w:style w:type="paragraph" w:customStyle="1" w:styleId="B5">
    <w:name w:val="B5"/>
    <w:basedOn w:val="List5"/>
    <w:rsid w:val="007A6AE8"/>
  </w:style>
  <w:style w:type="paragraph" w:customStyle="1" w:styleId="ZTD">
    <w:name w:val="ZTD"/>
    <w:basedOn w:val="ZB"/>
    <w:rsid w:val="007A6AE8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font7">
    <w:name w:val="font7"/>
    <w:basedOn w:val="Normal"/>
    <w:rsid w:val="00344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xl80">
    <w:name w:val="xl80"/>
    <w:basedOn w:val="Normal"/>
    <w:rsid w:val="00344E55"/>
    <w:pPr>
      <w:pBdr>
        <w:left w:val="single" w:sz="8" w:space="0" w:color="A6A6A6"/>
        <w:bottom w:val="single" w:sz="8" w:space="0" w:color="A6A6A6"/>
        <w:right w:val="single" w:sz="8" w:space="0" w:color="A6A6A6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ortal.3gpp.org/desktopmodules/Release/ReleaseDetails.aspx?releaseId=192" TargetMode="External"/><Relationship Id="rId21" Type="http://schemas.openxmlformats.org/officeDocument/2006/relationships/hyperlink" Target="https://portal.3gpp.org/desktopmodules/Specifications/SpecificationDetails.aspx?specificationId=3379" TargetMode="External"/><Relationship Id="rId42" Type="http://schemas.openxmlformats.org/officeDocument/2006/relationships/hyperlink" Target="https://portal.3gpp.org/desktopmodules/Specifications/SpecificationDetails.aspx?specificationId=2474" TargetMode="External"/><Relationship Id="rId63" Type="http://schemas.openxmlformats.org/officeDocument/2006/relationships/hyperlink" Target="https://portal.3gpp.org/desktopmodules/Release/ReleaseDetails.aspx?releaseId=192" TargetMode="External"/><Relationship Id="rId84" Type="http://schemas.openxmlformats.org/officeDocument/2006/relationships/hyperlink" Target="https://portal.3gpp.org/desktopmodules/Specifications/SpecificationDetails.aspx?specificationId=3379" TargetMode="External"/><Relationship Id="rId138" Type="http://schemas.openxmlformats.org/officeDocument/2006/relationships/hyperlink" Target="https://www.3gpp.org/ftp/TSG_RAN/WG5_Test_ex-T1/TTCN/TTCN_CRs/2024/Docs/R5s240496.zip" TargetMode="External"/><Relationship Id="rId159" Type="http://schemas.openxmlformats.org/officeDocument/2006/relationships/hyperlink" Target="https://www.3gpp.org/ftp/TSG_RAN/WG5_Test_ex-T1/TTCN/TTCN_CRs/2024/Docs/R5s240503.zip" TargetMode="External"/><Relationship Id="rId170" Type="http://schemas.openxmlformats.org/officeDocument/2006/relationships/hyperlink" Target="https://portal.3gpp.org/desktopmodules/Specifications/SpecificationDetails.aspx?specificationId=2474" TargetMode="External"/><Relationship Id="rId191" Type="http://schemas.openxmlformats.org/officeDocument/2006/relationships/hyperlink" Target="https://portal.3gpp.org/desktopmodules/Release/ReleaseDetails.aspx?releaseId=192" TargetMode="External"/><Relationship Id="rId205" Type="http://schemas.openxmlformats.org/officeDocument/2006/relationships/hyperlink" Target="https://portal.3gpp.org/desktopmodules/Release/ReleaseDetails.aspx?releaseId=193" TargetMode="External"/><Relationship Id="rId226" Type="http://schemas.openxmlformats.org/officeDocument/2006/relationships/hyperlink" Target="https://portal.3gpp.org/desktopmodules/Release/ReleaseDetails.aspx?releaseId=192" TargetMode="External"/><Relationship Id="rId247" Type="http://schemas.openxmlformats.org/officeDocument/2006/relationships/hyperlink" Target="https://portal.3gpp.org/desktopmodules/Release/ReleaseDetails.aspx?releaseId=193" TargetMode="External"/><Relationship Id="rId107" Type="http://schemas.openxmlformats.org/officeDocument/2006/relationships/hyperlink" Target="https://portal.3gpp.org/desktopmodules/Release/ReleaseDetails.aspx?releaseId=192" TargetMode="External"/><Relationship Id="rId11" Type="http://schemas.openxmlformats.org/officeDocument/2006/relationships/hyperlink" Target="https://portal.3gpp.org/desktopmodules/Specifications/SpecificationDetails.aspx?specificationId=2474" TargetMode="External"/><Relationship Id="rId32" Type="http://schemas.openxmlformats.org/officeDocument/2006/relationships/hyperlink" Target="https://portal.3gpp.org/desktopmodules/Specifications/SpecificationDetails.aspx?specificationId=3379" TargetMode="External"/><Relationship Id="rId53" Type="http://schemas.openxmlformats.org/officeDocument/2006/relationships/hyperlink" Target="https://www.3gpp.org/ftp/TSG_RAN/WG5_Test_ex-T1/TTCN/TTCN_CRs/2024/Docs/R5s240465.zip" TargetMode="External"/><Relationship Id="rId74" Type="http://schemas.openxmlformats.org/officeDocument/2006/relationships/hyperlink" Target="https://www.3gpp.org/ftp/TSG_RAN/WG5_Test_ex-T1/TTCN/TTCN_CRs/2024/Docs/R5s240476.zip" TargetMode="External"/><Relationship Id="rId128" Type="http://schemas.openxmlformats.org/officeDocument/2006/relationships/hyperlink" Target="https://portal.3gpp.org/desktopmodules/Specifications/SpecificationDetails.aspx?specificationId=3159" TargetMode="External"/><Relationship Id="rId149" Type="http://schemas.openxmlformats.org/officeDocument/2006/relationships/hyperlink" Target="https://portal.3gpp.org/desktopmodules/Specifications/SpecificationDetails.aspx?specificationId=247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portal.3gpp.org/desktopmodules/Release/ReleaseDetails.aspx?releaseId=192" TargetMode="External"/><Relationship Id="rId160" Type="http://schemas.openxmlformats.org/officeDocument/2006/relationships/hyperlink" Target="https://portal.3gpp.org/desktopmodules/Release/ReleaseDetails.aspx?releaseId=192" TargetMode="External"/><Relationship Id="rId181" Type="http://schemas.openxmlformats.org/officeDocument/2006/relationships/hyperlink" Target="https://www.3gpp.org/ftp/TSG_RAN/WG5_Test_ex-T1/TTCN/TTCN_CRs/2024/Docs/R5s240522.zip" TargetMode="External"/><Relationship Id="rId216" Type="http://schemas.openxmlformats.org/officeDocument/2006/relationships/hyperlink" Target="https://www.3gpp.org/ftp/TSG_RAN/WG5_Test_ex-T1/TTCN/TTCN_CRs/2024/Docs/R5s240537.zip" TargetMode="External"/><Relationship Id="rId237" Type="http://schemas.openxmlformats.org/officeDocument/2006/relationships/hyperlink" Target="https://www.3gpp.org/ftp/TSG_RAN/WG5_Test_ex-T1/TTCN/TTCN_CRs/2024/Docs/R5s240554.zip" TargetMode="External"/><Relationship Id="rId22" Type="http://schemas.openxmlformats.org/officeDocument/2006/relationships/hyperlink" Target="https://portal.3gpp.org/desktopmodules/WorkItem/WorkItemDetails.aspx?workitemId=750034" TargetMode="External"/><Relationship Id="rId43" Type="http://schemas.openxmlformats.org/officeDocument/2006/relationships/hyperlink" Target="https://portal.3gpp.org/desktopmodules/WorkItem/WorkItemDetails.aspx?workitemId=400025" TargetMode="External"/><Relationship Id="rId64" Type="http://schemas.openxmlformats.org/officeDocument/2006/relationships/hyperlink" Target="https://portal.3gpp.org/desktopmodules/Specifications/SpecificationDetails.aspx?specificationId=3379" TargetMode="External"/><Relationship Id="rId118" Type="http://schemas.openxmlformats.org/officeDocument/2006/relationships/hyperlink" Target="https://portal.3gpp.org/desktopmodules/Specifications/SpecificationDetails.aspx?specificationId=3379" TargetMode="External"/><Relationship Id="rId139" Type="http://schemas.openxmlformats.org/officeDocument/2006/relationships/hyperlink" Target="https://portal.3gpp.org/desktopmodules/Release/ReleaseDetails.aspx?releaseId=193" TargetMode="External"/><Relationship Id="rId85" Type="http://schemas.openxmlformats.org/officeDocument/2006/relationships/hyperlink" Target="https://www.3gpp.org/ftp/TSG_RAN/WG5_Test_ex-T1/TTCN/TTCN_CRs/2024/Docs/R5s240479.zip" TargetMode="External"/><Relationship Id="rId150" Type="http://schemas.openxmlformats.org/officeDocument/2006/relationships/hyperlink" Target="https://www.3gpp.org/ftp/TSG_RAN/WG5_Test_ex-T1/TTCN/TTCN_CRs/2024/Docs/R5s240500.zip" TargetMode="External"/><Relationship Id="rId171" Type="http://schemas.openxmlformats.org/officeDocument/2006/relationships/hyperlink" Target="https://www.3gpp.org/ftp/TSG_RAN/WG5_Test_ex-T1/TTCN/TTCN_CRs/2024/Docs/R5s240517.zip" TargetMode="External"/><Relationship Id="rId192" Type="http://schemas.openxmlformats.org/officeDocument/2006/relationships/hyperlink" Target="https://portal.3gpp.org/desktopmodules/Specifications/SpecificationDetails.aspx?specificationId=3379" TargetMode="External"/><Relationship Id="rId206" Type="http://schemas.openxmlformats.org/officeDocument/2006/relationships/hyperlink" Target="https://portal.3gpp.org/desktopmodules/Specifications/SpecificationDetails.aspx?specificationId=2375" TargetMode="External"/><Relationship Id="rId227" Type="http://schemas.openxmlformats.org/officeDocument/2006/relationships/hyperlink" Target="https://portal.3gpp.org/desktopmodules/Specifications/SpecificationDetails.aspx?specificationId=3379" TargetMode="External"/><Relationship Id="rId248" Type="http://schemas.openxmlformats.org/officeDocument/2006/relationships/hyperlink" Target="https://portal.3gpp.org/desktopmodules/Specifications/SpecificationDetails.aspx?specificationId=2474" TargetMode="External"/><Relationship Id="rId12" Type="http://schemas.openxmlformats.org/officeDocument/2006/relationships/hyperlink" Target="https://portal.3gpp.org/desktopmodules/WorkItem/WorkItemDetails.aspx?workitemId=999999" TargetMode="External"/><Relationship Id="rId17" Type="http://schemas.openxmlformats.org/officeDocument/2006/relationships/hyperlink" Target="https://portal.3gpp.org/desktopmodules/Release/ReleaseDetails.aspx?releaseId=192" TargetMode="External"/><Relationship Id="rId33" Type="http://schemas.openxmlformats.org/officeDocument/2006/relationships/hyperlink" Target="https://portal.3gpp.org/desktopmodules/WorkItem/WorkItemDetails.aspx?workitemId=750034" TargetMode="External"/><Relationship Id="rId38" Type="http://schemas.openxmlformats.org/officeDocument/2006/relationships/hyperlink" Target="https://portal.3gpp.org/desktopmodules/Release/ReleaseDetails.aspx?releaseId=192" TargetMode="External"/><Relationship Id="rId59" Type="http://schemas.openxmlformats.org/officeDocument/2006/relationships/hyperlink" Target="https://www.3gpp.org/ftp/TSG_RAN/WG5_Test_ex-T1/TTCN/TTCN_CRs/2024/Docs/R5s240471.zip" TargetMode="External"/><Relationship Id="rId103" Type="http://schemas.openxmlformats.org/officeDocument/2006/relationships/hyperlink" Target="https://www.3gpp.org/ftp/TSG_RAN/WG5_Test_ex-T1/TTCN/TTCN_CRs/2024/Docs/R5s240485.zip" TargetMode="External"/><Relationship Id="rId108" Type="http://schemas.openxmlformats.org/officeDocument/2006/relationships/hyperlink" Target="https://portal.3gpp.org/desktopmodules/Specifications/SpecificationDetails.aspx?specificationId=3379" TargetMode="External"/><Relationship Id="rId124" Type="http://schemas.openxmlformats.org/officeDocument/2006/relationships/hyperlink" Target="https://portal.3gpp.org/desktopmodules/Release/ReleaseDetails.aspx?releaseId=193" TargetMode="External"/><Relationship Id="rId129" Type="http://schemas.openxmlformats.org/officeDocument/2006/relationships/hyperlink" Target="https://www.3gpp.org/ftp/TSG_RAN/WG5_Test_ex-T1/TTCN/TTCN_CRs/2024/Docs/R5s240493.zip" TargetMode="External"/><Relationship Id="rId54" Type="http://schemas.openxmlformats.org/officeDocument/2006/relationships/hyperlink" Target="https://portal.3gpp.org/desktopmodules/Release/ReleaseDetails.aspx?releaseId=193" TargetMode="External"/><Relationship Id="rId70" Type="http://schemas.openxmlformats.org/officeDocument/2006/relationships/hyperlink" Target="https://portal.3gpp.org/desktopmodules/Specifications/SpecificationDetails.aspx?specificationId=3379" TargetMode="External"/><Relationship Id="rId75" Type="http://schemas.openxmlformats.org/officeDocument/2006/relationships/hyperlink" Target="https://portal.3gpp.org/desktopmodules/Release/ReleaseDetails.aspx?releaseId=193" TargetMode="External"/><Relationship Id="rId91" Type="http://schemas.openxmlformats.org/officeDocument/2006/relationships/hyperlink" Target="https://www.3gpp.org/ftp/TSG_RAN/WG5_Test_ex-T1/TTCN/TTCN_CRs/2024/Docs/R5s240481.zip" TargetMode="External"/><Relationship Id="rId96" Type="http://schemas.openxmlformats.org/officeDocument/2006/relationships/hyperlink" Target="https://portal.3gpp.org/desktopmodules/Specifications/SpecificationDetails.aspx?specificationId=3379" TargetMode="External"/><Relationship Id="rId140" Type="http://schemas.openxmlformats.org/officeDocument/2006/relationships/hyperlink" Target="https://portal.3gpp.org/desktopmodules/Specifications/SpecificationDetails.aspx?specificationId=2474" TargetMode="External"/><Relationship Id="rId145" Type="http://schemas.openxmlformats.org/officeDocument/2006/relationships/hyperlink" Target="https://portal.3gpp.org/desktopmodules/Release/ReleaseDetails.aspx?releaseId=192" TargetMode="External"/><Relationship Id="rId161" Type="http://schemas.openxmlformats.org/officeDocument/2006/relationships/hyperlink" Target="https://portal.3gpp.org/desktopmodules/Specifications/SpecificationDetails.aspx?specificationId=3379" TargetMode="External"/><Relationship Id="rId166" Type="http://schemas.openxmlformats.org/officeDocument/2006/relationships/hyperlink" Target="https://portal.3gpp.org/desktopmodules/Release/ReleaseDetails.aspx?releaseId=192" TargetMode="External"/><Relationship Id="rId182" Type="http://schemas.openxmlformats.org/officeDocument/2006/relationships/hyperlink" Target="https://portal.3gpp.org/desktopmodules/Release/ReleaseDetails.aspx?releaseId=192" TargetMode="External"/><Relationship Id="rId187" Type="http://schemas.openxmlformats.org/officeDocument/2006/relationships/hyperlink" Target="https://www.3gpp.org/ftp/TSG_RAN/WG5_Test_ex-T1/TTCN/TTCN_CRs/2024/Docs/R5s240525.zip" TargetMode="External"/><Relationship Id="rId217" Type="http://schemas.openxmlformats.org/officeDocument/2006/relationships/hyperlink" Target="https://portal.3gpp.org/desktopmodules/Release/ReleaseDetails.aspx?releaseId=19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www.3gpp.org/ftp/TSG_RAN/WG5_Test_ex-T1/TTCN/TTCN_CRs/2024/Docs/R5s240535.zip" TargetMode="External"/><Relationship Id="rId233" Type="http://schemas.openxmlformats.org/officeDocument/2006/relationships/hyperlink" Target="https://portal.3gpp.org/desktopmodules/Specifications/SpecificationDetails.aspx?specificationId=3379" TargetMode="External"/><Relationship Id="rId238" Type="http://schemas.openxmlformats.org/officeDocument/2006/relationships/hyperlink" Target="https://portal.3gpp.org/desktopmodules/Release/ReleaseDetails.aspx?releaseId=193" TargetMode="External"/><Relationship Id="rId23" Type="http://schemas.openxmlformats.org/officeDocument/2006/relationships/hyperlink" Target="https://www.3gpp.org/ftp/TSG_RAN/WG5_Test_ex-T1/TTCN/TTCN_CRs/2024/Docs/R5s240454.zip" TargetMode="External"/><Relationship Id="rId28" Type="http://schemas.openxmlformats.org/officeDocument/2006/relationships/hyperlink" Target="https://portal.3gpp.org/desktopmodules/Specifications/SpecificationDetails.aspx?specificationId=3379" TargetMode="External"/><Relationship Id="rId49" Type="http://schemas.openxmlformats.org/officeDocument/2006/relationships/hyperlink" Target="https://portal.3gpp.org/desktopmodules/Specifications/SpecificationDetails.aspx?specificationId=3379" TargetMode="External"/><Relationship Id="rId114" Type="http://schemas.openxmlformats.org/officeDocument/2006/relationships/hyperlink" Target="https://portal.3gpp.org/desktopmodules/Release/ReleaseDetails.aspx?releaseId=192" TargetMode="External"/><Relationship Id="rId119" Type="http://schemas.openxmlformats.org/officeDocument/2006/relationships/hyperlink" Target="https://www.3gpp.org/ftp/TSG_RAN/WG5_Test_ex-T1/TTCN/TTCN_CRs/2024/Docs/R5s240490.zip" TargetMode="External"/><Relationship Id="rId44" Type="http://schemas.openxmlformats.org/officeDocument/2006/relationships/hyperlink" Target="https://www.3gpp.org/ftp/TSG_RAN/WG5_Test_ex-T1/TTCN/TTCN_CRs/2024/Docs/R5s240461.zip" TargetMode="External"/><Relationship Id="rId60" Type="http://schemas.openxmlformats.org/officeDocument/2006/relationships/hyperlink" Target="https://portal.3gpp.org/desktopmodules/Release/ReleaseDetails.aspx?releaseId=192" TargetMode="External"/><Relationship Id="rId65" Type="http://schemas.openxmlformats.org/officeDocument/2006/relationships/hyperlink" Target="https://www.3gpp.org/ftp/TSG_RAN/WG5_Test_ex-T1/TTCN/TTCN_CRs/2024/Docs/R5s240473.zip" TargetMode="External"/><Relationship Id="rId81" Type="http://schemas.openxmlformats.org/officeDocument/2006/relationships/hyperlink" Target="https://portal.3gpp.org/desktopmodules/WorkItem/WorkItemDetails.aspx?workitemId=400025" TargetMode="External"/><Relationship Id="rId86" Type="http://schemas.openxmlformats.org/officeDocument/2006/relationships/hyperlink" Target="https://portal.3gpp.org/desktopmodules/Release/ReleaseDetails.aspx?releaseId=192" TargetMode="External"/><Relationship Id="rId130" Type="http://schemas.openxmlformats.org/officeDocument/2006/relationships/hyperlink" Target="https://portal.3gpp.org/desktopmodules/Release/ReleaseDetails.aspx?releaseId=192" TargetMode="External"/><Relationship Id="rId135" Type="http://schemas.openxmlformats.org/officeDocument/2006/relationships/hyperlink" Target="https://www.3gpp.org/ftp/TSG_RAN/WG5_Test_ex-T1/TTCN/TTCN_CRs/2024/Docs/R5s240495.zip" TargetMode="External"/><Relationship Id="rId151" Type="http://schemas.openxmlformats.org/officeDocument/2006/relationships/hyperlink" Target="https://portal.3gpp.org/desktopmodules/Release/ReleaseDetails.aspx?releaseId=192" TargetMode="External"/><Relationship Id="rId156" Type="http://schemas.openxmlformats.org/officeDocument/2006/relationships/hyperlink" Target="https://www.3gpp.org/ftp/TSG_RAN/WG5_Test_ex-T1/TTCN/TTCN_CRs/2024/Docs/R5s240502.zip" TargetMode="External"/><Relationship Id="rId177" Type="http://schemas.openxmlformats.org/officeDocument/2006/relationships/hyperlink" Target="https://portal.3gpp.org/desktopmodules/Specifications/SpecificationDetails.aspx?specificationId=3379" TargetMode="External"/><Relationship Id="rId198" Type="http://schemas.openxmlformats.org/officeDocument/2006/relationships/hyperlink" Target="https://portal.3gpp.org/desktopmodules/Specifications/SpecificationDetails.aspx?specificationId=3379" TargetMode="External"/><Relationship Id="rId172" Type="http://schemas.openxmlformats.org/officeDocument/2006/relationships/hyperlink" Target="https://portal.3gpp.org/desktopmodules/Release/ReleaseDetails.aspx?releaseId=192" TargetMode="External"/><Relationship Id="rId193" Type="http://schemas.openxmlformats.org/officeDocument/2006/relationships/hyperlink" Target="https://www.3gpp.org/ftp/TSG_RAN/WG5_Test_ex-T1/TTCN/TTCN_CRs/2024/Docs/R5s240529.zip" TargetMode="External"/><Relationship Id="rId202" Type="http://schemas.openxmlformats.org/officeDocument/2006/relationships/hyperlink" Target="https://portal.3gpp.org/desktopmodules/Specifications/SpecificationDetails.aspx?specificationId=2607" TargetMode="External"/><Relationship Id="rId207" Type="http://schemas.openxmlformats.org/officeDocument/2006/relationships/hyperlink" Target="https://portal.3gpp.org/desktopmodules/WorkItem/WorkItemDetails.aspx?workitemId=999999" TargetMode="External"/><Relationship Id="rId223" Type="http://schemas.openxmlformats.org/officeDocument/2006/relationships/hyperlink" Target="https://portal.3gpp.org/desktopmodules/Release/ReleaseDetails.aspx?releaseId=192" TargetMode="External"/><Relationship Id="rId228" Type="http://schemas.openxmlformats.org/officeDocument/2006/relationships/hyperlink" Target="https://www.3gpp.org/ftp/TSG_RAN/WG5_Test_ex-T1/TTCN/TTCN_CRs/2024/Docs/R5s240551.zip" TargetMode="External"/><Relationship Id="rId244" Type="http://schemas.openxmlformats.org/officeDocument/2006/relationships/hyperlink" Target="https://portal.3gpp.org/desktopmodules/Release/ReleaseDetails.aspx?releaseId=192" TargetMode="External"/><Relationship Id="rId249" Type="http://schemas.openxmlformats.org/officeDocument/2006/relationships/fontTable" Target="fontTable.xml"/><Relationship Id="rId13" Type="http://schemas.openxmlformats.org/officeDocument/2006/relationships/hyperlink" Target="https://www.3gpp.org/ftp/TSG_RAN/WG5_Test_ex-T1/TTCN/TTCN_CRs/2024/Docs/R5s240450.zip" TargetMode="External"/><Relationship Id="rId18" Type="http://schemas.openxmlformats.org/officeDocument/2006/relationships/hyperlink" Target="https://portal.3gpp.org/desktopmodules/Specifications/SpecificationDetails.aspx?specificationId=3379" TargetMode="External"/><Relationship Id="rId39" Type="http://schemas.openxmlformats.org/officeDocument/2006/relationships/hyperlink" Target="https://portal.3gpp.org/desktopmodules/Specifications/SpecificationDetails.aspx?specificationId=3379" TargetMode="External"/><Relationship Id="rId109" Type="http://schemas.openxmlformats.org/officeDocument/2006/relationships/hyperlink" Target="https://portal.3gpp.org/desktopmodules/WorkItem/WorkItemDetails.aspx?workitemId=860099" TargetMode="External"/><Relationship Id="rId34" Type="http://schemas.openxmlformats.org/officeDocument/2006/relationships/hyperlink" Target="https://www.3gpp.org/ftp/TSG_RAN/WG5_Test_ex-T1/TTCN/TTCN_CRs/2024/Docs/R5s240458.zip" TargetMode="External"/><Relationship Id="rId50" Type="http://schemas.openxmlformats.org/officeDocument/2006/relationships/hyperlink" Target="https://www.3gpp.org/ftp/TSG_RAN/WG5_Test_ex-T1/TTCN/TTCN_CRs/2024/Docs/R5s240464.zip" TargetMode="External"/><Relationship Id="rId55" Type="http://schemas.openxmlformats.org/officeDocument/2006/relationships/hyperlink" Target="https://portal.3gpp.org/desktopmodules/Specifications/SpecificationDetails.aspx?specificationId=2474" TargetMode="External"/><Relationship Id="rId76" Type="http://schemas.openxmlformats.org/officeDocument/2006/relationships/hyperlink" Target="https://portal.3gpp.org/desktopmodules/Specifications/SpecificationDetails.aspx?specificationId=2474" TargetMode="External"/><Relationship Id="rId97" Type="http://schemas.openxmlformats.org/officeDocument/2006/relationships/hyperlink" Target="https://www.3gpp.org/ftp/TSG_RAN/WG5_Test_ex-T1/TTCN/TTCN_CRs/2024/Docs/R5s240483.zip" TargetMode="External"/><Relationship Id="rId104" Type="http://schemas.openxmlformats.org/officeDocument/2006/relationships/hyperlink" Target="https://portal.3gpp.org/desktopmodules/Release/ReleaseDetails.aspx?releaseId=192" TargetMode="External"/><Relationship Id="rId120" Type="http://schemas.openxmlformats.org/officeDocument/2006/relationships/hyperlink" Target="https://portal.3gpp.org/desktopmodules/Release/ReleaseDetails.aspx?releaseId=193" TargetMode="External"/><Relationship Id="rId125" Type="http://schemas.openxmlformats.org/officeDocument/2006/relationships/hyperlink" Target="https://portal.3gpp.org/desktopmodules/Specifications/SpecificationDetails.aspx?specificationId=2474" TargetMode="External"/><Relationship Id="rId141" Type="http://schemas.openxmlformats.org/officeDocument/2006/relationships/hyperlink" Target="https://www.3gpp.org/ftp/TSG_RAN/WG5_Test_ex-T1/TTCN/TTCN_CRs/2024/Docs/R5s240497.zip" TargetMode="External"/><Relationship Id="rId146" Type="http://schemas.openxmlformats.org/officeDocument/2006/relationships/hyperlink" Target="https://portal.3gpp.org/desktopmodules/Specifications/SpecificationDetails.aspx?specificationId=3379" TargetMode="External"/><Relationship Id="rId167" Type="http://schemas.openxmlformats.org/officeDocument/2006/relationships/hyperlink" Target="https://portal.3gpp.org/desktopmodules/Specifications/SpecificationDetails.aspx?specificationId=3379" TargetMode="External"/><Relationship Id="rId188" Type="http://schemas.openxmlformats.org/officeDocument/2006/relationships/hyperlink" Target="https://portal.3gpp.org/desktopmodules/Release/ReleaseDetails.aspx?releaseId=192" TargetMode="External"/><Relationship Id="rId7" Type="http://schemas.openxmlformats.org/officeDocument/2006/relationships/footer" Target="footer1.xml"/><Relationship Id="rId71" Type="http://schemas.openxmlformats.org/officeDocument/2006/relationships/hyperlink" Target="https://www.3gpp.org/ftp/TSG_RAN/WG5_Test_ex-T1/TTCN/TTCN_CRs/2024/Docs/R5s240475.zip" TargetMode="External"/><Relationship Id="rId92" Type="http://schemas.openxmlformats.org/officeDocument/2006/relationships/hyperlink" Target="https://portal.3gpp.org/desktopmodules/Release/ReleaseDetails.aspx?releaseId=192" TargetMode="External"/><Relationship Id="rId162" Type="http://schemas.openxmlformats.org/officeDocument/2006/relationships/hyperlink" Target="https://www.3gpp.org/ftp/TSG_RAN/WG5_Test_ex-T1/TTCN/TTCN_CRs/2024/Docs/R5s240506.zip" TargetMode="External"/><Relationship Id="rId183" Type="http://schemas.openxmlformats.org/officeDocument/2006/relationships/hyperlink" Target="https://portal.3gpp.org/desktopmodules/Specifications/SpecificationDetails.aspx?specificationId=3379" TargetMode="External"/><Relationship Id="rId213" Type="http://schemas.openxmlformats.org/officeDocument/2006/relationships/hyperlink" Target="https://portal.3gpp.org/desktopmodules/Release/ReleaseDetails.aspx?releaseId=193" TargetMode="External"/><Relationship Id="rId218" Type="http://schemas.openxmlformats.org/officeDocument/2006/relationships/hyperlink" Target="https://portal.3gpp.org/desktopmodules/Specifications/SpecificationDetails.aspx?specificationId=3379" TargetMode="External"/><Relationship Id="rId234" Type="http://schemas.openxmlformats.org/officeDocument/2006/relationships/hyperlink" Target="https://www.3gpp.org/ftp/TSG_RAN/WG5_Test_ex-T1/TTCN/TTCN_CRs/2024/Docs/R5s240553.zip" TargetMode="External"/><Relationship Id="rId239" Type="http://schemas.openxmlformats.org/officeDocument/2006/relationships/hyperlink" Target="https://portal.3gpp.org/desktopmodules/Specifications/SpecificationDetails.aspx?specificationId=2474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3gpp.org/desktopmodules/WorkItem/WorkItemDetails.aspx?workitemId=860099" TargetMode="External"/><Relationship Id="rId250" Type="http://schemas.openxmlformats.org/officeDocument/2006/relationships/theme" Target="theme/theme1.xml"/><Relationship Id="rId24" Type="http://schemas.openxmlformats.org/officeDocument/2006/relationships/hyperlink" Target="https://portal.3gpp.org/desktopmodules/Release/ReleaseDetails.aspx?releaseId=192" TargetMode="External"/><Relationship Id="rId40" Type="http://schemas.openxmlformats.org/officeDocument/2006/relationships/hyperlink" Target="https://www.3gpp.org/ftp/TSG_RAN/WG5_Test_ex-T1/TTCN/TTCN_CRs/2024/Docs/R5s240460.zip" TargetMode="External"/><Relationship Id="rId45" Type="http://schemas.openxmlformats.org/officeDocument/2006/relationships/hyperlink" Target="https://portal.3gpp.org/desktopmodules/Release/ReleaseDetails.aspx?releaseId=192" TargetMode="External"/><Relationship Id="rId66" Type="http://schemas.openxmlformats.org/officeDocument/2006/relationships/hyperlink" Target="https://portal.3gpp.org/desktopmodules/Release/ReleaseDetails.aspx?releaseId=192" TargetMode="External"/><Relationship Id="rId87" Type="http://schemas.openxmlformats.org/officeDocument/2006/relationships/hyperlink" Target="https://portal.3gpp.org/desktopmodules/Specifications/SpecificationDetails.aspx?specificationId=2375" TargetMode="External"/><Relationship Id="rId110" Type="http://schemas.openxmlformats.org/officeDocument/2006/relationships/hyperlink" Target="https://www.3gpp.org/ftp/TSG_RAN/WG5_Test_ex-T1/TTCN/TTCN_CRs/2024/Docs/R5s240487.zip" TargetMode="External"/><Relationship Id="rId115" Type="http://schemas.openxmlformats.org/officeDocument/2006/relationships/hyperlink" Target="https://portal.3gpp.org/desktopmodules/Specifications/SpecificationDetails.aspx?specificationId=3379" TargetMode="External"/><Relationship Id="rId131" Type="http://schemas.openxmlformats.org/officeDocument/2006/relationships/hyperlink" Target="https://portal.3gpp.org/desktopmodules/Specifications/SpecificationDetails.aspx?specificationId=3379" TargetMode="External"/><Relationship Id="rId136" Type="http://schemas.openxmlformats.org/officeDocument/2006/relationships/hyperlink" Target="https://portal.3gpp.org/desktopmodules/Release/ReleaseDetails.aspx?releaseId=192" TargetMode="External"/><Relationship Id="rId157" Type="http://schemas.openxmlformats.org/officeDocument/2006/relationships/hyperlink" Target="https://portal.3gpp.org/desktopmodules/Release/ReleaseDetails.aspx?releaseId=192" TargetMode="External"/><Relationship Id="rId178" Type="http://schemas.openxmlformats.org/officeDocument/2006/relationships/hyperlink" Target="https://www.3gpp.org/ftp/TSG_RAN/WG5_Test_ex-T1/TTCN/TTCN_CRs/2024/Docs/R5s240521.zip" TargetMode="External"/><Relationship Id="rId61" Type="http://schemas.openxmlformats.org/officeDocument/2006/relationships/hyperlink" Target="https://portal.3gpp.org/desktopmodules/Specifications/SpecificationDetails.aspx?specificationId=3379" TargetMode="External"/><Relationship Id="rId82" Type="http://schemas.openxmlformats.org/officeDocument/2006/relationships/hyperlink" Target="https://www.3gpp.org/ftp/TSG_RAN/WG5_Test_ex-T1/TTCN/TTCN_CRs/2024/Docs/R5s240478.zip" TargetMode="External"/><Relationship Id="rId152" Type="http://schemas.openxmlformats.org/officeDocument/2006/relationships/hyperlink" Target="https://portal.3gpp.org/desktopmodules/Specifications/SpecificationDetails.aspx?specificationId=3379" TargetMode="External"/><Relationship Id="rId173" Type="http://schemas.openxmlformats.org/officeDocument/2006/relationships/hyperlink" Target="https://portal.3gpp.org/desktopmodules/Specifications/SpecificationDetails.aspx?specificationId=3379" TargetMode="External"/><Relationship Id="rId194" Type="http://schemas.openxmlformats.org/officeDocument/2006/relationships/hyperlink" Target="https://portal.3gpp.org/desktopmodules/Release/ReleaseDetails.aspx?releaseId=192" TargetMode="External"/><Relationship Id="rId199" Type="http://schemas.openxmlformats.org/officeDocument/2006/relationships/hyperlink" Target="https://portal.3gpp.org/desktopmodules/WorkItem/WorkItemDetails.aspx?workitemId=999999" TargetMode="External"/><Relationship Id="rId203" Type="http://schemas.openxmlformats.org/officeDocument/2006/relationships/hyperlink" Target="https://portal.3gpp.org/desktopmodules/WorkItem/WorkItemDetails.aspx?workitemId=999999" TargetMode="External"/><Relationship Id="rId208" Type="http://schemas.openxmlformats.org/officeDocument/2006/relationships/hyperlink" Target="https://www.3gpp.org/ftp/TSG_RAN/WG5_Test_ex-T1/TTCN/TTCN_CRs/2024/Docs/R5s240534.zip" TargetMode="External"/><Relationship Id="rId229" Type="http://schemas.openxmlformats.org/officeDocument/2006/relationships/hyperlink" Target="https://portal.3gpp.org/desktopmodules/Release/ReleaseDetails.aspx?releaseId=192" TargetMode="External"/><Relationship Id="rId19" Type="http://schemas.openxmlformats.org/officeDocument/2006/relationships/hyperlink" Target="https://www.3gpp.org/ftp/TSG_RAN/WG5_Test_ex-T1/TTCN/TTCN_CRs/2024/Docs/R5s240453.zip" TargetMode="External"/><Relationship Id="rId224" Type="http://schemas.openxmlformats.org/officeDocument/2006/relationships/hyperlink" Target="https://portal.3gpp.org/desktopmodules/Specifications/SpecificationDetails.aspx?specificationId=3379" TargetMode="External"/><Relationship Id="rId240" Type="http://schemas.openxmlformats.org/officeDocument/2006/relationships/hyperlink" Target="https://www.3gpp.org/ftp/TSG_RAN/WG5_Test_ex-T1/TTCN/TTCN_CRs/2024/Docs/R5s240557.zip" TargetMode="External"/><Relationship Id="rId245" Type="http://schemas.openxmlformats.org/officeDocument/2006/relationships/hyperlink" Target="https://portal.3gpp.org/desktopmodules/Specifications/SpecificationDetails.aspx?specificationId=3379" TargetMode="External"/><Relationship Id="rId14" Type="http://schemas.openxmlformats.org/officeDocument/2006/relationships/hyperlink" Target="https://portal.3gpp.org/desktopmodules/Release/ReleaseDetails.aspx?releaseId=192" TargetMode="External"/><Relationship Id="rId30" Type="http://schemas.openxmlformats.org/officeDocument/2006/relationships/hyperlink" Target="https://www.3gpp.org/ftp/TSG_RAN/WG5_Test_ex-T1/TTCN/TTCN_CRs/2024/Docs/R5s240456.zip" TargetMode="External"/><Relationship Id="rId35" Type="http://schemas.openxmlformats.org/officeDocument/2006/relationships/hyperlink" Target="https://portal.3gpp.org/desktopmodules/Release/ReleaseDetails.aspx?releaseId=192" TargetMode="External"/><Relationship Id="rId56" Type="http://schemas.openxmlformats.org/officeDocument/2006/relationships/hyperlink" Target="https://www.3gpp.org/ftp/TSG_RAN/WG5_Test_ex-T1/TTCN/TTCN_CRs/2024/Docs/R5s240470.zip" TargetMode="External"/><Relationship Id="rId77" Type="http://schemas.openxmlformats.org/officeDocument/2006/relationships/hyperlink" Target="https://portal.3gpp.org/desktopmodules/WorkItem/WorkItemDetails.aspx?workitemId=400025" TargetMode="External"/><Relationship Id="rId100" Type="http://schemas.openxmlformats.org/officeDocument/2006/relationships/hyperlink" Target="https://www.3gpp.org/ftp/TSG_RAN/WG5_Test_ex-T1/TTCN/TTCN_CRs/2024/Docs/R5s240484.zip" TargetMode="External"/><Relationship Id="rId105" Type="http://schemas.openxmlformats.org/officeDocument/2006/relationships/hyperlink" Target="https://portal.3gpp.org/desktopmodules/Specifications/SpecificationDetails.aspx?specificationId=3379" TargetMode="External"/><Relationship Id="rId126" Type="http://schemas.openxmlformats.org/officeDocument/2006/relationships/hyperlink" Target="https://www.3gpp.org/ftp/TSG_RAN/WG5_Test_ex-T1/TTCN/TTCN_CRs/2024/Docs/R5s240492.zip" TargetMode="External"/><Relationship Id="rId147" Type="http://schemas.openxmlformats.org/officeDocument/2006/relationships/hyperlink" Target="https://www.3gpp.org/ftp/TSG_RAN/WG5_Test_ex-T1/TTCN/TTCN_CRs/2024/Docs/R5s240499.zip" TargetMode="External"/><Relationship Id="rId168" Type="http://schemas.openxmlformats.org/officeDocument/2006/relationships/hyperlink" Target="https://www.3gpp.org/ftp/TSG_RAN/WG5_Test_ex-T1/TTCN/TTCN_CRs/2024/Docs/R5s240510.zip" TargetMode="External"/><Relationship Id="rId8" Type="http://schemas.openxmlformats.org/officeDocument/2006/relationships/footer" Target="footer2.xml"/><Relationship Id="rId51" Type="http://schemas.openxmlformats.org/officeDocument/2006/relationships/hyperlink" Target="https://portal.3gpp.org/desktopmodules/Release/ReleaseDetails.aspx?releaseId=192" TargetMode="External"/><Relationship Id="rId72" Type="http://schemas.openxmlformats.org/officeDocument/2006/relationships/hyperlink" Target="https://portal.3gpp.org/desktopmodules/Release/ReleaseDetails.aspx?releaseId=192" TargetMode="External"/><Relationship Id="rId93" Type="http://schemas.openxmlformats.org/officeDocument/2006/relationships/hyperlink" Target="https://portal.3gpp.org/desktopmodules/Specifications/SpecificationDetails.aspx?specificationId=3379" TargetMode="External"/><Relationship Id="rId98" Type="http://schemas.openxmlformats.org/officeDocument/2006/relationships/hyperlink" Target="https://portal.3gpp.org/desktopmodules/Release/ReleaseDetails.aspx?releaseId=192" TargetMode="External"/><Relationship Id="rId121" Type="http://schemas.openxmlformats.org/officeDocument/2006/relationships/hyperlink" Target="https://portal.3gpp.org/desktopmodules/Specifications/SpecificationDetails.aspx?specificationId=2474" TargetMode="External"/><Relationship Id="rId142" Type="http://schemas.openxmlformats.org/officeDocument/2006/relationships/hyperlink" Target="https://portal.3gpp.org/desktopmodules/Release/ReleaseDetails.aspx?releaseId=193" TargetMode="External"/><Relationship Id="rId163" Type="http://schemas.openxmlformats.org/officeDocument/2006/relationships/hyperlink" Target="https://portal.3gpp.org/desktopmodules/Release/ReleaseDetails.aspx?releaseId=192" TargetMode="External"/><Relationship Id="rId184" Type="http://schemas.openxmlformats.org/officeDocument/2006/relationships/hyperlink" Target="https://www.3gpp.org/ftp/TSG_RAN/WG5_Test_ex-T1/TTCN/TTCN_CRs/2024/Docs/R5s240524.zip" TargetMode="External"/><Relationship Id="rId189" Type="http://schemas.openxmlformats.org/officeDocument/2006/relationships/hyperlink" Target="https://portal.3gpp.org/desktopmodules/Specifications/SpecificationDetails.aspx?specificationId=3379" TargetMode="External"/><Relationship Id="rId219" Type="http://schemas.openxmlformats.org/officeDocument/2006/relationships/hyperlink" Target="https://www.3gpp.org/ftp/TSG_RAN/WG5_Test_ex-T1/TTCN/TTCN_CRs/2024/Docs/R5s240538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portal.3gpp.org/desktopmodules/Specifications/SpecificationDetails.aspx?specificationId=3159" TargetMode="External"/><Relationship Id="rId230" Type="http://schemas.openxmlformats.org/officeDocument/2006/relationships/hyperlink" Target="https://portal.3gpp.org/desktopmodules/Specifications/SpecificationDetails.aspx?specificationId=3379" TargetMode="External"/><Relationship Id="rId235" Type="http://schemas.openxmlformats.org/officeDocument/2006/relationships/hyperlink" Target="https://portal.3gpp.org/desktopmodules/Release/ReleaseDetails.aspx?releaseId=193" TargetMode="External"/><Relationship Id="rId25" Type="http://schemas.openxmlformats.org/officeDocument/2006/relationships/hyperlink" Target="https://portal.3gpp.org/desktopmodules/Specifications/SpecificationDetails.aspx?specificationId=3379" TargetMode="External"/><Relationship Id="rId46" Type="http://schemas.openxmlformats.org/officeDocument/2006/relationships/hyperlink" Target="https://portal.3gpp.org/desktopmodules/Specifications/SpecificationDetails.aspx?specificationId=3379" TargetMode="External"/><Relationship Id="rId67" Type="http://schemas.openxmlformats.org/officeDocument/2006/relationships/hyperlink" Target="https://portal.3gpp.org/desktopmodules/Specifications/SpecificationDetails.aspx?specificationId=3379" TargetMode="External"/><Relationship Id="rId116" Type="http://schemas.openxmlformats.org/officeDocument/2006/relationships/hyperlink" Target="https://www.3gpp.org/ftp/TSG_RAN/WG5_Test_ex-T1/TTCN/TTCN_CRs/2024/Docs/R5s240489.zip" TargetMode="External"/><Relationship Id="rId137" Type="http://schemas.openxmlformats.org/officeDocument/2006/relationships/hyperlink" Target="https://portal.3gpp.org/desktopmodules/Specifications/SpecificationDetails.aspx?specificationId=3379" TargetMode="External"/><Relationship Id="rId158" Type="http://schemas.openxmlformats.org/officeDocument/2006/relationships/hyperlink" Target="https://portal.3gpp.org/desktopmodules/Specifications/SpecificationDetails.aspx?specificationId=3379" TargetMode="External"/><Relationship Id="rId20" Type="http://schemas.openxmlformats.org/officeDocument/2006/relationships/hyperlink" Target="https://portal.3gpp.org/desktopmodules/Release/ReleaseDetails.aspx?releaseId=192" TargetMode="External"/><Relationship Id="rId41" Type="http://schemas.openxmlformats.org/officeDocument/2006/relationships/hyperlink" Target="https://portal.3gpp.org/desktopmodules/Release/ReleaseDetails.aspx?releaseId=193" TargetMode="External"/><Relationship Id="rId62" Type="http://schemas.openxmlformats.org/officeDocument/2006/relationships/hyperlink" Target="https://www.3gpp.org/ftp/TSG_RAN/WG5_Test_ex-T1/TTCN/TTCN_CRs/2024/Docs/R5s240472.zip" TargetMode="External"/><Relationship Id="rId83" Type="http://schemas.openxmlformats.org/officeDocument/2006/relationships/hyperlink" Target="https://portal.3gpp.org/desktopmodules/Release/ReleaseDetails.aspx?releaseId=192" TargetMode="External"/><Relationship Id="rId88" Type="http://schemas.openxmlformats.org/officeDocument/2006/relationships/hyperlink" Target="https://www.3gpp.org/ftp/TSG_RAN/WG5_Test_ex-T1/TTCN/TTCN_CRs/2024/Docs/R5s240480.zip" TargetMode="External"/><Relationship Id="rId111" Type="http://schemas.openxmlformats.org/officeDocument/2006/relationships/hyperlink" Target="https://portal.3gpp.org/desktopmodules/Release/ReleaseDetails.aspx?releaseId=193" TargetMode="External"/><Relationship Id="rId132" Type="http://schemas.openxmlformats.org/officeDocument/2006/relationships/hyperlink" Target="https://www.3gpp.org/ftp/TSG_RAN/WG5_Test_ex-T1/TTCN/TTCN_CRs/2024/Docs/R5s240494.zip" TargetMode="External"/><Relationship Id="rId153" Type="http://schemas.openxmlformats.org/officeDocument/2006/relationships/hyperlink" Target="https://www.3gpp.org/ftp/TSG_RAN/WG5_Test_ex-T1/TTCN/TTCN_CRs/2024/Docs/R5s240501.zip" TargetMode="External"/><Relationship Id="rId174" Type="http://schemas.openxmlformats.org/officeDocument/2006/relationships/hyperlink" Target="https://portal.3gpp.org/desktopmodules/WorkItem/WorkItemDetails.aspx?workitemId=860099" TargetMode="External"/><Relationship Id="rId179" Type="http://schemas.openxmlformats.org/officeDocument/2006/relationships/hyperlink" Target="https://portal.3gpp.org/desktopmodules/Release/ReleaseDetails.aspx?releaseId=192" TargetMode="External"/><Relationship Id="rId195" Type="http://schemas.openxmlformats.org/officeDocument/2006/relationships/hyperlink" Target="https://portal.3gpp.org/desktopmodules/Specifications/SpecificationDetails.aspx?specificationId=3379" TargetMode="External"/><Relationship Id="rId209" Type="http://schemas.openxmlformats.org/officeDocument/2006/relationships/hyperlink" Target="https://portal.3gpp.org/desktopmodules/Release/ReleaseDetails.aspx?releaseId=193" TargetMode="External"/><Relationship Id="rId190" Type="http://schemas.openxmlformats.org/officeDocument/2006/relationships/hyperlink" Target="https://www.3gpp.org/ftp/TSG_RAN/WG5_Test_ex-T1/TTCN/TTCN_CRs/2024/Docs/R5s240527.zip" TargetMode="External"/><Relationship Id="rId204" Type="http://schemas.openxmlformats.org/officeDocument/2006/relationships/hyperlink" Target="https://www.3gpp.org/ftp/TSG_RAN/WG5_Test_ex-T1/TTCN/TTCN_CRs/2024/Docs/R5s240533.zip" TargetMode="External"/><Relationship Id="rId220" Type="http://schemas.openxmlformats.org/officeDocument/2006/relationships/hyperlink" Target="https://portal.3gpp.org/desktopmodules/Release/ReleaseDetails.aspx?releaseId=192" TargetMode="External"/><Relationship Id="rId225" Type="http://schemas.openxmlformats.org/officeDocument/2006/relationships/hyperlink" Target="https://www.3gpp.org/ftp/TSG_RAN/WG5_Test_ex-T1/TTCN/TTCN_CRs/2024/Docs/R5s240550.zip" TargetMode="External"/><Relationship Id="rId241" Type="http://schemas.openxmlformats.org/officeDocument/2006/relationships/hyperlink" Target="https://portal.3gpp.org/desktopmodules/Release/ReleaseDetails.aspx?releaseId=192" TargetMode="External"/><Relationship Id="rId246" Type="http://schemas.openxmlformats.org/officeDocument/2006/relationships/hyperlink" Target="https://www.3gpp.org/ftp/TSG_RAN/WG5_Test_ex-T1/TTCN/TTCN_CRs/2024/Docs/R5s240559.zip" TargetMode="External"/><Relationship Id="rId15" Type="http://schemas.openxmlformats.org/officeDocument/2006/relationships/hyperlink" Target="https://portal.3gpp.org/desktopmodules/Specifications/SpecificationDetails.aspx?specificationId=3379" TargetMode="External"/><Relationship Id="rId36" Type="http://schemas.openxmlformats.org/officeDocument/2006/relationships/hyperlink" Target="https://portal.3gpp.org/desktopmodules/Specifications/SpecificationDetails.aspx?specificationId=3379" TargetMode="External"/><Relationship Id="rId57" Type="http://schemas.openxmlformats.org/officeDocument/2006/relationships/hyperlink" Target="https://portal.3gpp.org/desktopmodules/Release/ReleaseDetails.aspx?releaseId=192" TargetMode="External"/><Relationship Id="rId106" Type="http://schemas.openxmlformats.org/officeDocument/2006/relationships/hyperlink" Target="https://www.3gpp.org/ftp/TSG_RAN/WG5_Test_ex-T1/TTCN/TTCN_CRs/2024/Docs/R5s240486.zip" TargetMode="External"/><Relationship Id="rId127" Type="http://schemas.openxmlformats.org/officeDocument/2006/relationships/hyperlink" Target="https://portal.3gpp.org/desktopmodules/Release/ReleaseDetails.aspx?releaseId=192" TargetMode="Externa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portal.3gpp.org/desktopmodules/Release/ReleaseDetails.aspx?releaseId=192" TargetMode="External"/><Relationship Id="rId52" Type="http://schemas.openxmlformats.org/officeDocument/2006/relationships/hyperlink" Target="https://portal.3gpp.org/desktopmodules/Specifications/SpecificationDetails.aspx?specificationId=3379" TargetMode="External"/><Relationship Id="rId73" Type="http://schemas.openxmlformats.org/officeDocument/2006/relationships/hyperlink" Target="https://portal.3gpp.org/desktopmodules/Specifications/SpecificationDetails.aspx?specificationId=3379" TargetMode="External"/><Relationship Id="rId78" Type="http://schemas.openxmlformats.org/officeDocument/2006/relationships/hyperlink" Target="https://www.3gpp.org/ftp/TSG_RAN/WG5_Test_ex-T1/TTCN/TTCN_CRs/2024/Docs/R5s240477.zip" TargetMode="External"/><Relationship Id="rId94" Type="http://schemas.openxmlformats.org/officeDocument/2006/relationships/hyperlink" Target="https://www.3gpp.org/ftp/TSG_RAN/WG5_Test_ex-T1/TTCN/TTCN_CRs/2024/Docs/R5s240482.zip" TargetMode="External"/><Relationship Id="rId99" Type="http://schemas.openxmlformats.org/officeDocument/2006/relationships/hyperlink" Target="https://portal.3gpp.org/desktopmodules/Specifications/SpecificationDetails.aspx?specificationId=2375" TargetMode="External"/><Relationship Id="rId101" Type="http://schemas.openxmlformats.org/officeDocument/2006/relationships/hyperlink" Target="https://portal.3gpp.org/desktopmodules/Release/ReleaseDetails.aspx?releaseId=192" TargetMode="External"/><Relationship Id="rId122" Type="http://schemas.openxmlformats.org/officeDocument/2006/relationships/hyperlink" Target="https://portal.3gpp.org/desktopmodules/WorkItem/WorkItemDetails.aspx?workitemId=400025" TargetMode="External"/><Relationship Id="rId143" Type="http://schemas.openxmlformats.org/officeDocument/2006/relationships/hyperlink" Target="https://portal.3gpp.org/desktopmodules/Specifications/SpecificationDetails.aspx?specificationId=2474" TargetMode="External"/><Relationship Id="rId148" Type="http://schemas.openxmlformats.org/officeDocument/2006/relationships/hyperlink" Target="https://portal.3gpp.org/desktopmodules/Release/ReleaseDetails.aspx?releaseId=193" TargetMode="External"/><Relationship Id="rId164" Type="http://schemas.openxmlformats.org/officeDocument/2006/relationships/hyperlink" Target="https://portal.3gpp.org/desktopmodules/Specifications/SpecificationDetails.aspx?specificationId=3379" TargetMode="External"/><Relationship Id="rId169" Type="http://schemas.openxmlformats.org/officeDocument/2006/relationships/hyperlink" Target="https://portal.3gpp.org/desktopmodules/Release/ReleaseDetails.aspx?releaseId=193" TargetMode="External"/><Relationship Id="rId185" Type="http://schemas.openxmlformats.org/officeDocument/2006/relationships/hyperlink" Target="https://portal.3gpp.org/desktopmodules/Release/ReleaseDetails.aspx?releaseId=1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4/Docs/R5s240444.zip" TargetMode="External"/><Relationship Id="rId180" Type="http://schemas.openxmlformats.org/officeDocument/2006/relationships/hyperlink" Target="https://portal.3gpp.org/desktopmodules/Specifications/SpecificationDetails.aspx?specificationId=3379" TargetMode="External"/><Relationship Id="rId210" Type="http://schemas.openxmlformats.org/officeDocument/2006/relationships/hyperlink" Target="https://portal.3gpp.org/desktopmodules/Specifications/SpecificationDetails.aspx?specificationId=2368" TargetMode="External"/><Relationship Id="rId215" Type="http://schemas.openxmlformats.org/officeDocument/2006/relationships/hyperlink" Target="https://portal.3gpp.org/desktopmodules/WorkItem/WorkItemDetails.aspx?workitemId=999999" TargetMode="External"/><Relationship Id="rId236" Type="http://schemas.openxmlformats.org/officeDocument/2006/relationships/hyperlink" Target="https://portal.3gpp.org/desktopmodules/Specifications/SpecificationDetails.aspx?specificationId=2474" TargetMode="External"/><Relationship Id="rId26" Type="http://schemas.openxmlformats.org/officeDocument/2006/relationships/hyperlink" Target="https://www.3gpp.org/ftp/TSG_RAN/WG5_Test_ex-T1/TTCN/TTCN_CRs/2024/Docs/R5s240455.zip" TargetMode="External"/><Relationship Id="rId231" Type="http://schemas.openxmlformats.org/officeDocument/2006/relationships/hyperlink" Target="https://www.3gpp.org/ftp/TSG_RAN/WG5_Test_ex-T1/TTCN/TTCN_CRs/2024/Docs/R5s240552.zip" TargetMode="External"/><Relationship Id="rId47" Type="http://schemas.openxmlformats.org/officeDocument/2006/relationships/hyperlink" Target="https://www.3gpp.org/ftp/TSG_RAN/WG5_Test_ex-T1/TTCN/TTCN_CRs/2024/Docs/R5s240463.zip" TargetMode="External"/><Relationship Id="rId68" Type="http://schemas.openxmlformats.org/officeDocument/2006/relationships/hyperlink" Target="https://www.3gpp.org/ftp/TSG_RAN/WG5_Test_ex-T1/TTCN/TTCN_CRs/2024/Docs/R5s240474.zip" TargetMode="External"/><Relationship Id="rId89" Type="http://schemas.openxmlformats.org/officeDocument/2006/relationships/hyperlink" Target="https://portal.3gpp.org/desktopmodules/Release/ReleaseDetails.aspx?releaseId=192" TargetMode="External"/><Relationship Id="rId112" Type="http://schemas.openxmlformats.org/officeDocument/2006/relationships/hyperlink" Target="https://portal.3gpp.org/desktopmodules/Specifications/SpecificationDetails.aspx?specificationId=2474" TargetMode="External"/><Relationship Id="rId133" Type="http://schemas.openxmlformats.org/officeDocument/2006/relationships/hyperlink" Target="https://portal.3gpp.org/desktopmodules/Release/ReleaseDetails.aspx?releaseId=192" TargetMode="External"/><Relationship Id="rId154" Type="http://schemas.openxmlformats.org/officeDocument/2006/relationships/hyperlink" Target="https://portal.3gpp.org/desktopmodules/Release/ReleaseDetails.aspx?releaseId=192" TargetMode="External"/><Relationship Id="rId175" Type="http://schemas.openxmlformats.org/officeDocument/2006/relationships/hyperlink" Target="https://www.3gpp.org/ftp/TSG_RAN/WG5_Test_ex-T1/TTCN/TTCN_CRs/2024/Docs/R5s240520.zip" TargetMode="External"/><Relationship Id="rId196" Type="http://schemas.openxmlformats.org/officeDocument/2006/relationships/hyperlink" Target="https://www.3gpp.org/ftp/TSG_RAN/WG5_Test_ex-T1/TTCN/TTCN_CRs/2024/Docs/R5s240531.zip" TargetMode="External"/><Relationship Id="rId200" Type="http://schemas.openxmlformats.org/officeDocument/2006/relationships/hyperlink" Target="https://www.3gpp.org/ftp/TSG_RAN/WG5_Test_ex-T1/TTCN/TTCN_CRs/2024/Docs/R5s240532.zip" TargetMode="External"/><Relationship Id="rId16" Type="http://schemas.openxmlformats.org/officeDocument/2006/relationships/hyperlink" Target="https://www.3gpp.org/ftp/TSG_RAN/WG5_Test_ex-T1/TTCN/TTCN_CRs/2024/Docs/R5s240451.zip" TargetMode="External"/><Relationship Id="rId221" Type="http://schemas.openxmlformats.org/officeDocument/2006/relationships/hyperlink" Target="https://portal.3gpp.org/desktopmodules/Specifications/SpecificationDetails.aspx?specificationId=3379" TargetMode="External"/><Relationship Id="rId242" Type="http://schemas.openxmlformats.org/officeDocument/2006/relationships/hyperlink" Target="https://portal.3gpp.org/desktopmodules/Specifications/SpecificationDetails.aspx?specificationId=3379" TargetMode="External"/><Relationship Id="rId37" Type="http://schemas.openxmlformats.org/officeDocument/2006/relationships/hyperlink" Target="https://www.3gpp.org/ftp/TSG_RAN/WG5_Test_ex-T1/TTCN/TTCN_CRs/2024/Docs/R5s240459.zip" TargetMode="External"/><Relationship Id="rId58" Type="http://schemas.openxmlformats.org/officeDocument/2006/relationships/hyperlink" Target="https://portal.3gpp.org/desktopmodules/Specifications/SpecificationDetails.aspx?specificationId=2375" TargetMode="External"/><Relationship Id="rId79" Type="http://schemas.openxmlformats.org/officeDocument/2006/relationships/hyperlink" Target="https://portal.3gpp.org/desktopmodules/Release/ReleaseDetails.aspx?releaseId=193" TargetMode="External"/><Relationship Id="rId102" Type="http://schemas.openxmlformats.org/officeDocument/2006/relationships/hyperlink" Target="https://portal.3gpp.org/desktopmodules/Specifications/SpecificationDetails.aspx?specificationId=3379" TargetMode="External"/><Relationship Id="rId123" Type="http://schemas.openxmlformats.org/officeDocument/2006/relationships/hyperlink" Target="https://www.3gpp.org/ftp/TSG_RAN/WG5_Test_ex-T1/TTCN/TTCN_CRs/2024/Docs/R5s240491.zip" TargetMode="External"/><Relationship Id="rId144" Type="http://schemas.openxmlformats.org/officeDocument/2006/relationships/hyperlink" Target="https://www.3gpp.org/ftp/TSG_RAN/WG5_Test_ex-T1/TTCN/TTCN_CRs/2024/Docs/R5s240498.zip" TargetMode="External"/><Relationship Id="rId90" Type="http://schemas.openxmlformats.org/officeDocument/2006/relationships/hyperlink" Target="https://portal.3gpp.org/desktopmodules/Specifications/SpecificationDetails.aspx?specificationId=3379" TargetMode="External"/><Relationship Id="rId165" Type="http://schemas.openxmlformats.org/officeDocument/2006/relationships/hyperlink" Target="https://www.3gpp.org/ftp/TSG_RAN/WG5_Test_ex-T1/TTCN/TTCN_CRs/2024/Docs/R5s240507.zip" TargetMode="External"/><Relationship Id="rId186" Type="http://schemas.openxmlformats.org/officeDocument/2006/relationships/hyperlink" Target="https://portal.3gpp.org/desktopmodules/Specifications/SpecificationDetails.aspx?specificationId=3379" TargetMode="External"/><Relationship Id="rId211" Type="http://schemas.openxmlformats.org/officeDocument/2006/relationships/hyperlink" Target="https://portal.3gpp.org/desktopmodules/WorkItem/WorkItemDetails.aspx?workitemId=999999" TargetMode="External"/><Relationship Id="rId232" Type="http://schemas.openxmlformats.org/officeDocument/2006/relationships/hyperlink" Target="https://portal.3gpp.org/desktopmodules/Release/ReleaseDetails.aspx?releaseId=192" TargetMode="External"/><Relationship Id="rId27" Type="http://schemas.openxmlformats.org/officeDocument/2006/relationships/hyperlink" Target="https://portal.3gpp.org/desktopmodules/Release/ReleaseDetails.aspx?releaseId=192" TargetMode="External"/><Relationship Id="rId48" Type="http://schemas.openxmlformats.org/officeDocument/2006/relationships/hyperlink" Target="https://portal.3gpp.org/desktopmodules/Release/ReleaseDetails.aspx?releaseId=192" TargetMode="External"/><Relationship Id="rId69" Type="http://schemas.openxmlformats.org/officeDocument/2006/relationships/hyperlink" Target="https://portal.3gpp.org/desktopmodules/Release/ReleaseDetails.aspx?releaseId=192" TargetMode="External"/><Relationship Id="rId113" Type="http://schemas.openxmlformats.org/officeDocument/2006/relationships/hyperlink" Target="https://www.3gpp.org/ftp/TSG_RAN/WG5_Test_ex-T1/TTCN/TTCN_CRs/2024/Docs/R5s240488.zip" TargetMode="External"/><Relationship Id="rId134" Type="http://schemas.openxmlformats.org/officeDocument/2006/relationships/hyperlink" Target="https://portal.3gpp.org/desktopmodules/Specifications/SpecificationDetails.aspx?specificationId=3379" TargetMode="External"/><Relationship Id="rId80" Type="http://schemas.openxmlformats.org/officeDocument/2006/relationships/hyperlink" Target="https://portal.3gpp.org/desktopmodules/Specifications/SpecificationDetails.aspx?specificationId=2474" TargetMode="External"/><Relationship Id="rId155" Type="http://schemas.openxmlformats.org/officeDocument/2006/relationships/hyperlink" Target="https://portal.3gpp.org/desktopmodules/Specifications/SpecificationDetails.aspx?specificationId=3379" TargetMode="External"/><Relationship Id="rId176" Type="http://schemas.openxmlformats.org/officeDocument/2006/relationships/hyperlink" Target="https://portal.3gpp.org/desktopmodules/Release/ReleaseDetails.aspx?releaseId=192" TargetMode="External"/><Relationship Id="rId197" Type="http://schemas.openxmlformats.org/officeDocument/2006/relationships/hyperlink" Target="https://portal.3gpp.org/desktopmodules/Release/ReleaseDetails.aspx?releaseId=193" TargetMode="External"/><Relationship Id="rId201" Type="http://schemas.openxmlformats.org/officeDocument/2006/relationships/hyperlink" Target="https://portal.3gpp.org/desktopmodules/Release/ReleaseDetails.aspx?releaseId=193" TargetMode="External"/><Relationship Id="rId222" Type="http://schemas.openxmlformats.org/officeDocument/2006/relationships/hyperlink" Target="https://www.3gpp.org/ftp/TSG_RAN/WG5_Test_ex-T1/TTCN/TTCN_CRs/2024/Docs/R5s240541.zip" TargetMode="External"/><Relationship Id="rId243" Type="http://schemas.openxmlformats.org/officeDocument/2006/relationships/hyperlink" Target="https://www.3gpp.org/ftp/TSG_RAN/WG5_Test_ex-T1/TTCN/TTCN_CRs/2024/Docs/R5s24055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112</Pages>
  <Words>30554</Words>
  <Characters>174162</Characters>
  <Application>Microsoft Office Word</Application>
  <DocSecurity>0</DocSecurity>
  <Lines>1451</Lines>
  <Paragraphs>408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204308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IS</cp:lastModifiedBy>
  <cp:revision>23</cp:revision>
  <dcterms:created xsi:type="dcterms:W3CDTF">2024-06-07T07:24:00Z</dcterms:created>
  <dcterms:modified xsi:type="dcterms:W3CDTF">2024-09-06T13:27:00Z</dcterms:modified>
</cp:coreProperties>
</file>